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7"/>
        <w:tblW w:w="0" w:type="auto"/>
        <w:tblLook w:val="00A0" w:firstRow="1" w:lastRow="0" w:firstColumn="1" w:lastColumn="0" w:noHBand="0" w:noVBand="0"/>
      </w:tblPr>
      <w:tblGrid>
        <w:gridCol w:w="9286"/>
      </w:tblGrid>
      <w:tr w:rsidR="00695B61" w:rsidRPr="006A65CC" w14:paraId="257F223E" w14:textId="77777777" w:rsidTr="00A77263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14:paraId="5009DD64" w14:textId="77777777" w:rsidR="00695B61" w:rsidRPr="006A65CC" w:rsidRDefault="00695B61" w:rsidP="00A77263">
            <w:pPr>
              <w:rPr>
                <w:rFonts w:cs="Times New Roman"/>
                <w:szCs w:val="28"/>
              </w:rPr>
            </w:pPr>
          </w:p>
        </w:tc>
      </w:tr>
    </w:tbl>
    <w:p w14:paraId="195160FE" w14:textId="77777777" w:rsidR="00695B61" w:rsidRDefault="00695B61" w:rsidP="00695B61">
      <w:pPr>
        <w:jc w:val="both"/>
        <w:rPr>
          <w:rFonts w:cs="Times New Roman"/>
          <w:szCs w:val="28"/>
          <w:lang w:val="en-US"/>
        </w:rPr>
      </w:pPr>
    </w:p>
    <w:p w14:paraId="6202BA27" w14:textId="77777777" w:rsidR="00695B61" w:rsidRDefault="00695B61" w:rsidP="00695B61">
      <w:pPr>
        <w:jc w:val="both"/>
        <w:rPr>
          <w:rFonts w:cs="Times New Roman"/>
          <w:szCs w:val="28"/>
        </w:rPr>
      </w:pPr>
    </w:p>
    <w:p w14:paraId="1DAC47C1" w14:textId="77777777"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14:paraId="75498BEE" w14:textId="77777777"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14:paraId="218A1AFB" w14:textId="77777777"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14:paraId="4A39C9DA" w14:textId="436328CC" w:rsidR="00695B61" w:rsidRDefault="00977B87" w:rsidP="00695B61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D13791">
        <w:rPr>
          <w:rFonts w:cs="Times New Roman"/>
          <w:szCs w:val="28"/>
        </w:rPr>
        <w:t xml:space="preserve">О внесении изменений в приказ департамента труда и социальной поддержки населения Ярославской области от 29.06.2012 № </w:t>
      </w:r>
      <w:r w:rsidR="00A36CC1">
        <w:rPr>
          <w:rFonts w:cs="Times New Roman"/>
          <w:szCs w:val="28"/>
        </w:rPr>
        <w:t>7</w:t>
      </w:r>
      <w:r w:rsidR="00D62190">
        <w:rPr>
          <w:rFonts w:cs="Times New Roman"/>
          <w:szCs w:val="28"/>
        </w:rPr>
        <w:t>5</w:t>
      </w:r>
      <w:r w:rsidR="00D13791">
        <w:rPr>
          <w:rFonts w:cs="Times New Roman"/>
          <w:szCs w:val="28"/>
        </w:rPr>
        <w:t>-12</w:t>
      </w:r>
      <w:r>
        <w:rPr>
          <w:rFonts w:cs="Times New Roman"/>
          <w:szCs w:val="28"/>
        </w:rPr>
        <w:fldChar w:fldCharType="end"/>
      </w:r>
    </w:p>
    <w:p w14:paraId="260192A7" w14:textId="77777777" w:rsidR="00695B61" w:rsidRDefault="00695B61" w:rsidP="00695B61">
      <w:pPr>
        <w:ind w:right="-2"/>
        <w:jc w:val="both"/>
        <w:rPr>
          <w:rFonts w:cs="Times New Roman"/>
          <w:szCs w:val="28"/>
        </w:rPr>
      </w:pPr>
    </w:p>
    <w:p w14:paraId="2563DE12" w14:textId="77777777" w:rsidR="00695B61" w:rsidRPr="008F0362" w:rsidRDefault="00695B61" w:rsidP="00695B61">
      <w:pPr>
        <w:ind w:right="-2"/>
        <w:jc w:val="both"/>
        <w:rPr>
          <w:rFonts w:cs="Times New Roman"/>
          <w:szCs w:val="28"/>
        </w:rPr>
      </w:pPr>
    </w:p>
    <w:p w14:paraId="034B245F" w14:textId="77777777" w:rsidR="00D13791" w:rsidRDefault="00D13791" w:rsidP="00D13791">
      <w:pPr>
        <w:ind w:firstLine="0"/>
        <w:jc w:val="both"/>
      </w:pPr>
      <w:r>
        <w:t>ДЕПАРТАМЕНТ ТРУДА И СОЦИАЛЬНОЙ ПОДДЕРЖКИ НАСЕЛЕНИЯ ЯРОСЛАВСКОЙ ОБЛАСТИ ПРИКАЗЫВАЕТ:</w:t>
      </w:r>
    </w:p>
    <w:p w14:paraId="74BEFD17" w14:textId="6C92BC07" w:rsidR="00F214FF" w:rsidRPr="00D62190" w:rsidRDefault="00D13791" w:rsidP="005F454B">
      <w:pPr>
        <w:ind w:firstLine="540"/>
        <w:jc w:val="both"/>
        <w:rPr>
          <w:bCs/>
          <w:szCs w:val="28"/>
        </w:rPr>
      </w:pPr>
      <w:r>
        <w:t>1.</w:t>
      </w:r>
      <w:r>
        <w:rPr>
          <w:rFonts w:cs="Times New Roman"/>
          <w:szCs w:val="28"/>
        </w:rPr>
        <w:t> </w:t>
      </w:r>
      <w:r w:rsidR="00F214FF">
        <w:rPr>
          <w:rFonts w:cs="Times New Roman"/>
          <w:szCs w:val="28"/>
        </w:rPr>
        <w:t xml:space="preserve">Внести в </w:t>
      </w:r>
      <w:r w:rsidR="00F214FF" w:rsidRPr="0090081E">
        <w:rPr>
          <w:rFonts w:cs="Times New Roman"/>
          <w:szCs w:val="28"/>
        </w:rPr>
        <w:t>приказ</w:t>
      </w:r>
      <w:r w:rsidR="00F214FF">
        <w:rPr>
          <w:rFonts w:cs="Times New Roman"/>
          <w:szCs w:val="28"/>
        </w:rPr>
        <w:t xml:space="preserve"> </w:t>
      </w:r>
      <w:r w:rsidR="00F214FF" w:rsidRPr="00312D86">
        <w:t>департамента труда и социальной поддержки населения Я</w:t>
      </w:r>
      <w:r w:rsidR="00F214FF">
        <w:t>рославской области</w:t>
      </w:r>
      <w:r w:rsidR="00F214FF" w:rsidRPr="00312D86">
        <w:t xml:space="preserve"> </w:t>
      </w:r>
      <w:r w:rsidR="00F214FF" w:rsidRPr="00312D86">
        <w:rPr>
          <w:szCs w:val="28"/>
        </w:rPr>
        <w:t xml:space="preserve">от </w:t>
      </w:r>
      <w:r w:rsidR="00F214FF" w:rsidRPr="009402C6">
        <w:rPr>
          <w:rFonts w:cs="Times New Roman"/>
          <w:szCs w:val="28"/>
        </w:rPr>
        <w:t>29.06.2012 №</w:t>
      </w:r>
      <w:r w:rsidR="00F214FF">
        <w:rPr>
          <w:rFonts w:cs="Times New Roman"/>
          <w:szCs w:val="28"/>
        </w:rPr>
        <w:t> </w:t>
      </w:r>
      <w:r w:rsidR="00EB2313">
        <w:rPr>
          <w:rFonts w:cs="Times New Roman"/>
          <w:szCs w:val="28"/>
        </w:rPr>
        <w:t>7</w:t>
      </w:r>
      <w:r w:rsidR="00D62190">
        <w:rPr>
          <w:rFonts w:cs="Times New Roman"/>
          <w:szCs w:val="28"/>
        </w:rPr>
        <w:t>5</w:t>
      </w:r>
      <w:r w:rsidR="00F214FF" w:rsidRPr="009402C6">
        <w:rPr>
          <w:rFonts w:cs="Times New Roman"/>
          <w:szCs w:val="28"/>
        </w:rPr>
        <w:t>-12 «</w:t>
      </w:r>
      <w:r w:rsidR="00F214FF">
        <w:rPr>
          <w:rFonts w:eastAsiaTheme="minorHAnsi" w:cs="Times New Roman"/>
          <w:szCs w:val="28"/>
        </w:rPr>
        <w:t xml:space="preserve">Об утверждении Административного регламента </w:t>
      </w:r>
      <w:r w:rsidR="00F214FF" w:rsidRPr="00206B34">
        <w:rPr>
          <w:bCs/>
          <w:szCs w:val="28"/>
        </w:rPr>
        <w:t xml:space="preserve">предоставления </w:t>
      </w:r>
      <w:r w:rsidR="00D62190">
        <w:rPr>
          <w:bCs/>
          <w:szCs w:val="28"/>
        </w:rPr>
        <w:t>государственной услуги</w:t>
      </w:r>
      <w:r w:rsidR="00D62190" w:rsidRPr="00D62190">
        <w:rPr>
          <w:bCs/>
          <w:szCs w:val="28"/>
        </w:rPr>
        <w:t> по организации предоставления ежемесячной выплаты на детей, не посещающих государственные или муниципальные дошкольные образовательные организации</w:t>
      </w:r>
      <w:r w:rsidR="00F214FF" w:rsidRPr="00D62190">
        <w:rPr>
          <w:bCs/>
          <w:szCs w:val="28"/>
        </w:rPr>
        <w:t>» следующие изменения:</w:t>
      </w:r>
    </w:p>
    <w:p w14:paraId="5E005E7B" w14:textId="77777777" w:rsidR="00F214FF" w:rsidRDefault="00F214FF" w:rsidP="005F454B">
      <w:pPr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1.1.</w:t>
      </w:r>
      <w:r w:rsidR="00EB2313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>В пункте 2 слова «</w:t>
      </w:r>
      <w:r w:rsidR="00EB2313" w:rsidRPr="00BC13E2">
        <w:rPr>
          <w:szCs w:val="28"/>
        </w:rPr>
        <w:t>директора департамента</w:t>
      </w:r>
      <w:r>
        <w:rPr>
          <w:rFonts w:cs="Times New Roman"/>
          <w:szCs w:val="28"/>
        </w:rPr>
        <w:t xml:space="preserve">» заменить словами «министра труда и социальной поддержки населения Ярославской области». </w:t>
      </w:r>
    </w:p>
    <w:p w14:paraId="4F3580A8" w14:textId="40144D77" w:rsidR="00D13791" w:rsidRDefault="00F214FF" w:rsidP="005F454B">
      <w:pPr>
        <w:ind w:firstLine="540"/>
        <w:jc w:val="both"/>
      </w:pPr>
      <w:r>
        <w:rPr>
          <w:rFonts w:cs="Times New Roman"/>
          <w:szCs w:val="28"/>
        </w:rPr>
        <w:t>1.2.</w:t>
      </w:r>
      <w:r w:rsidR="00EB2313">
        <w:rPr>
          <w:rFonts w:cs="Times New Roman"/>
          <w:szCs w:val="28"/>
        </w:rPr>
        <w:t> </w:t>
      </w:r>
      <w:r w:rsidR="00A4278C" w:rsidRPr="0090081E">
        <w:rPr>
          <w:rFonts w:cs="Times New Roman"/>
          <w:szCs w:val="28"/>
        </w:rPr>
        <w:t>Административн</w:t>
      </w:r>
      <w:r w:rsidR="00A4278C">
        <w:rPr>
          <w:rFonts w:cs="Times New Roman"/>
          <w:szCs w:val="28"/>
        </w:rPr>
        <w:t>ый</w:t>
      </w:r>
      <w:r w:rsidR="00A4278C" w:rsidRPr="0090081E">
        <w:rPr>
          <w:rFonts w:cs="Times New Roman"/>
          <w:szCs w:val="28"/>
        </w:rPr>
        <w:t xml:space="preserve"> регламент </w:t>
      </w:r>
      <w:r w:rsidR="00A4278C">
        <w:rPr>
          <w:rFonts w:eastAsiaTheme="minorHAnsi" w:cs="Times New Roman"/>
          <w:szCs w:val="28"/>
        </w:rPr>
        <w:t xml:space="preserve">предоставления государственной услуги </w:t>
      </w:r>
      <w:r w:rsidR="00EB2313" w:rsidRPr="00BC13E2">
        <w:t xml:space="preserve">по организации предоставления </w:t>
      </w:r>
      <w:r w:rsidR="00D62190" w:rsidRPr="00D62190">
        <w:rPr>
          <w:bCs/>
          <w:szCs w:val="28"/>
        </w:rPr>
        <w:t>ежемесячной выплаты на детей, не посещающих государственные или муниципальные дошкольные образовательные организации</w:t>
      </w:r>
      <w:r w:rsidR="00A4278C" w:rsidRPr="0090081E">
        <w:rPr>
          <w:rFonts w:cs="Times New Roman"/>
          <w:szCs w:val="28"/>
        </w:rPr>
        <w:t>, утвержд</w:t>
      </w:r>
      <w:r w:rsidR="00A4278C">
        <w:rPr>
          <w:rFonts w:cs="Times New Roman"/>
          <w:szCs w:val="28"/>
        </w:rPr>
        <w:t>е</w:t>
      </w:r>
      <w:r w:rsidR="00A4278C" w:rsidRPr="0090081E">
        <w:rPr>
          <w:rFonts w:cs="Times New Roman"/>
          <w:szCs w:val="28"/>
        </w:rPr>
        <w:t>нн</w:t>
      </w:r>
      <w:r w:rsidR="00A4278C">
        <w:rPr>
          <w:rFonts w:cs="Times New Roman"/>
          <w:szCs w:val="28"/>
        </w:rPr>
        <w:t>ый</w:t>
      </w:r>
      <w:r w:rsidR="00A4278C" w:rsidRPr="0090081E">
        <w:rPr>
          <w:rFonts w:cs="Times New Roman"/>
          <w:szCs w:val="28"/>
        </w:rPr>
        <w:t xml:space="preserve"> приказо</w:t>
      </w:r>
      <w:r w:rsidR="00EB2313">
        <w:rPr>
          <w:rFonts w:cs="Times New Roman"/>
          <w:szCs w:val="28"/>
        </w:rPr>
        <w:t>м</w:t>
      </w:r>
      <w:r w:rsidR="00EB2313">
        <w:t>,</w:t>
      </w:r>
      <w:r w:rsidR="00D13791">
        <w:rPr>
          <w:rFonts w:cs="Times New Roman"/>
          <w:szCs w:val="28"/>
        </w:rPr>
        <w:t xml:space="preserve"> </w:t>
      </w:r>
      <w:r w:rsidR="005F454B" w:rsidRPr="005F454B">
        <w:t xml:space="preserve">изложить в новой редакции </w:t>
      </w:r>
      <w:r w:rsidR="00D13791" w:rsidRPr="005F454B">
        <w:t>согласно приложению.</w:t>
      </w:r>
    </w:p>
    <w:p w14:paraId="52957D0E" w14:textId="77777777" w:rsidR="00695B61" w:rsidRDefault="00D13791" w:rsidP="005F454B">
      <w:pPr>
        <w:spacing w:after="1" w:line="280" w:lineRule="atLeas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</w:t>
      </w:r>
      <w:r w:rsidRPr="009402C6">
        <w:rPr>
          <w:rFonts w:cs="Times New Roman"/>
          <w:szCs w:val="28"/>
        </w:rPr>
        <w:t>.</w:t>
      </w:r>
      <w:r>
        <w:rPr>
          <w:rFonts w:cs="Times New Roman"/>
          <w:szCs w:val="28"/>
        </w:rPr>
        <w:t> </w:t>
      </w:r>
      <w:r w:rsidR="005F454B">
        <w:t>Приказ вступает в силу через 10 дней после его официального опубликования</w:t>
      </w:r>
    </w:p>
    <w:p w14:paraId="4BEB5BA0" w14:textId="77777777" w:rsidR="00D13791" w:rsidRDefault="00D13791" w:rsidP="00695B61">
      <w:pPr>
        <w:jc w:val="both"/>
        <w:rPr>
          <w:rFonts w:cs="Times New Roman"/>
          <w:szCs w:val="28"/>
        </w:rPr>
      </w:pPr>
    </w:p>
    <w:p w14:paraId="1F26E54A" w14:textId="77777777" w:rsidR="00695B61" w:rsidRDefault="00695B61" w:rsidP="00695B61">
      <w:pPr>
        <w:jc w:val="both"/>
        <w:rPr>
          <w:rFonts w:cs="Times New Roman"/>
          <w:szCs w:val="28"/>
        </w:rPr>
      </w:pPr>
    </w:p>
    <w:p w14:paraId="32370B65" w14:textId="77777777" w:rsidR="00695B61" w:rsidRPr="003D1E8D" w:rsidRDefault="005F454B" w:rsidP="00695B61">
      <w:pPr>
        <w:tabs>
          <w:tab w:val="right" w:pos="8931"/>
        </w:tabs>
        <w:ind w:firstLine="0"/>
        <w:jc w:val="both"/>
      </w:pPr>
      <w:r>
        <w:rPr>
          <w:rFonts w:cs="Times New Roman"/>
          <w:szCs w:val="28"/>
        </w:rPr>
        <w:t>Министр</w:t>
      </w:r>
      <w:r w:rsidR="00977B87">
        <w:rPr>
          <w:rFonts w:cs="Times New Roman"/>
          <w:szCs w:val="28"/>
        </w:rPr>
        <w:fldChar w:fldCharType="begin"/>
      </w:r>
      <w:r w:rsidR="00977B87">
        <w:rPr>
          <w:rFonts w:cs="Times New Roman"/>
          <w:szCs w:val="28"/>
        </w:rPr>
        <w:instrText xml:space="preserve"> DOCPROPERTY "Р*Подписант...*Должность" \* MERGEFORMAT </w:instrText>
      </w:r>
      <w:r w:rsidR="00977B87">
        <w:rPr>
          <w:rFonts w:cs="Times New Roman"/>
          <w:szCs w:val="28"/>
        </w:rPr>
        <w:fldChar w:fldCharType="end"/>
      </w:r>
      <w:r w:rsidR="00695B61">
        <w:rPr>
          <w:rFonts w:cs="Times New Roman"/>
          <w:szCs w:val="28"/>
        </w:rPr>
        <w:tab/>
      </w:r>
      <w:r w:rsidR="00EB2313">
        <w:rPr>
          <w:rFonts w:cs="Times New Roman"/>
          <w:szCs w:val="28"/>
        </w:rPr>
        <w:t xml:space="preserve">  </w:t>
      </w:r>
      <w:r>
        <w:rPr>
          <w:rFonts w:cs="Times New Roman"/>
          <w:szCs w:val="28"/>
        </w:rPr>
        <w:t>Н.</w:t>
      </w:r>
      <w:r w:rsidR="00977B87">
        <w:rPr>
          <w:rFonts w:cs="Times New Roman"/>
          <w:szCs w:val="28"/>
        </w:rPr>
        <w:fldChar w:fldCharType="begin"/>
      </w:r>
      <w:r w:rsidR="00977B87">
        <w:rPr>
          <w:rFonts w:cs="Times New Roman"/>
          <w:szCs w:val="28"/>
        </w:rPr>
        <w:instrText xml:space="preserve"> DOCPROPERTY "Р*Подписант...*ИОФамилия" \* MERGEFORMAT </w:instrText>
      </w:r>
      <w:r w:rsidR="00977B87">
        <w:rPr>
          <w:rFonts w:cs="Times New Roman"/>
          <w:szCs w:val="28"/>
        </w:rPr>
        <w:fldChar w:fldCharType="separate"/>
      </w:r>
      <w:r w:rsidR="00D13791">
        <w:rPr>
          <w:rFonts w:cs="Times New Roman"/>
          <w:szCs w:val="28"/>
        </w:rPr>
        <w:t>Л.</w:t>
      </w:r>
      <w:r w:rsidR="00977B87">
        <w:rPr>
          <w:rFonts w:cs="Times New Roman"/>
          <w:szCs w:val="28"/>
        </w:rPr>
        <w:fldChar w:fldCharType="end"/>
      </w:r>
      <w:r w:rsidR="00F214FF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Биочино</w:t>
      </w:r>
      <w:proofErr w:type="spellEnd"/>
    </w:p>
    <w:p w14:paraId="04BCEE6C" w14:textId="77777777" w:rsidR="00695B61" w:rsidRPr="003D1E8D" w:rsidRDefault="00695B61" w:rsidP="00695B61">
      <w:pPr>
        <w:jc w:val="both"/>
      </w:pPr>
    </w:p>
    <w:p w14:paraId="5F1358B5" w14:textId="77777777" w:rsidR="00E1407E" w:rsidRDefault="00E1407E" w:rsidP="002743FF"/>
    <w:p w14:paraId="043F0FCB" w14:textId="77777777" w:rsidR="00EB2313" w:rsidRDefault="00EB2313" w:rsidP="002743FF"/>
    <w:p w14:paraId="024D91C7" w14:textId="77777777" w:rsidR="00EB2313" w:rsidRDefault="00EB2313" w:rsidP="002743FF"/>
    <w:p w14:paraId="74DE2727" w14:textId="77777777" w:rsidR="00EB2313" w:rsidRDefault="00EB2313" w:rsidP="002743FF"/>
    <w:p w14:paraId="0990F54A" w14:textId="77777777" w:rsidR="00EB2313" w:rsidRDefault="00EB2313" w:rsidP="002743FF"/>
    <w:p w14:paraId="191ED481" w14:textId="77777777" w:rsidR="00EB2313" w:rsidRDefault="00EB2313" w:rsidP="002743FF"/>
    <w:p w14:paraId="4ECB0A51" w14:textId="77777777" w:rsidR="00EB2313" w:rsidRDefault="00EB2313" w:rsidP="002743FF"/>
    <w:p w14:paraId="5E579AC5" w14:textId="77777777" w:rsidR="008238FA" w:rsidRPr="000B60FA" w:rsidRDefault="008238FA" w:rsidP="008238FA">
      <w:pPr>
        <w:ind w:firstLine="5387"/>
        <w:rPr>
          <w:rFonts w:cs="Times New Roman"/>
          <w:szCs w:val="28"/>
        </w:rPr>
      </w:pPr>
      <w:r>
        <w:rPr>
          <w:rFonts w:cs="Times New Roman"/>
          <w:szCs w:val="28"/>
        </w:rPr>
        <w:t>УТВЕРЖДЕН</w:t>
      </w:r>
    </w:p>
    <w:p w14:paraId="61D94D22" w14:textId="77777777" w:rsidR="008238FA" w:rsidRPr="000B60FA" w:rsidRDefault="008238FA" w:rsidP="008238FA">
      <w:pPr>
        <w:ind w:firstLine="5387"/>
        <w:rPr>
          <w:rFonts w:cs="Times New Roman"/>
          <w:szCs w:val="28"/>
        </w:rPr>
      </w:pPr>
      <w:r w:rsidRPr="000B60FA">
        <w:rPr>
          <w:rFonts w:cs="Times New Roman"/>
          <w:szCs w:val="28"/>
        </w:rPr>
        <w:t xml:space="preserve">приказом департамента </w:t>
      </w:r>
    </w:p>
    <w:p w14:paraId="6870FBD3" w14:textId="77777777" w:rsidR="008238FA" w:rsidRPr="000B60FA" w:rsidRDefault="008238FA" w:rsidP="008238FA">
      <w:pPr>
        <w:ind w:left="5387" w:firstLine="0"/>
        <w:rPr>
          <w:rFonts w:cs="Times New Roman"/>
          <w:szCs w:val="28"/>
        </w:rPr>
      </w:pPr>
      <w:r w:rsidRPr="000B60FA">
        <w:rPr>
          <w:rFonts w:cs="Times New Roman"/>
          <w:szCs w:val="28"/>
        </w:rPr>
        <w:t>труда и социальной поддержки</w:t>
      </w:r>
    </w:p>
    <w:p w14:paraId="5179ABC3" w14:textId="1597B378" w:rsidR="008238FA" w:rsidRPr="000B60FA" w:rsidRDefault="008238FA" w:rsidP="008238FA">
      <w:pPr>
        <w:ind w:left="5387" w:firstLine="0"/>
        <w:rPr>
          <w:rFonts w:cs="Times New Roman"/>
          <w:szCs w:val="28"/>
        </w:rPr>
      </w:pPr>
      <w:r w:rsidRPr="000B60FA">
        <w:rPr>
          <w:rFonts w:cs="Times New Roman"/>
          <w:szCs w:val="28"/>
        </w:rPr>
        <w:t>населения Ярославской области от 29.0</w:t>
      </w:r>
      <w:r>
        <w:rPr>
          <w:rFonts w:cs="Times New Roman"/>
          <w:szCs w:val="28"/>
        </w:rPr>
        <w:t>6</w:t>
      </w:r>
      <w:r w:rsidRPr="000B60FA">
        <w:rPr>
          <w:rFonts w:cs="Times New Roman"/>
          <w:szCs w:val="28"/>
        </w:rPr>
        <w:t>.2012 №</w:t>
      </w:r>
      <w:r>
        <w:rPr>
          <w:rFonts w:cs="Times New Roman"/>
          <w:szCs w:val="28"/>
        </w:rPr>
        <w:t xml:space="preserve"> </w:t>
      </w:r>
      <w:r w:rsidR="00D62190">
        <w:rPr>
          <w:rFonts w:cs="Times New Roman"/>
          <w:szCs w:val="28"/>
        </w:rPr>
        <w:t>75</w:t>
      </w:r>
      <w:r w:rsidRPr="000B60FA">
        <w:rPr>
          <w:rFonts w:cs="Times New Roman"/>
          <w:szCs w:val="28"/>
        </w:rPr>
        <w:t xml:space="preserve">-12 </w:t>
      </w:r>
    </w:p>
    <w:p w14:paraId="43BF3713" w14:textId="77777777" w:rsidR="008238FA" w:rsidRPr="000B60FA" w:rsidRDefault="008238FA" w:rsidP="008238FA">
      <w:pPr>
        <w:ind w:left="5387" w:firstLine="0"/>
        <w:rPr>
          <w:rFonts w:cs="Times New Roman"/>
          <w:szCs w:val="28"/>
        </w:rPr>
      </w:pPr>
      <w:r>
        <w:rPr>
          <w:rFonts w:cs="Times New Roman"/>
          <w:szCs w:val="28"/>
        </w:rPr>
        <w:t>(</w:t>
      </w:r>
      <w:r w:rsidRPr="000B60FA">
        <w:rPr>
          <w:rFonts w:cs="Times New Roman"/>
          <w:szCs w:val="28"/>
        </w:rPr>
        <w:t>в редакции приказа министерства труда и социальной поддержки населения</w:t>
      </w:r>
    </w:p>
    <w:p w14:paraId="19B0A893" w14:textId="77777777" w:rsidR="008238FA" w:rsidRPr="000B60FA" w:rsidRDefault="008238FA" w:rsidP="008238FA">
      <w:pPr>
        <w:ind w:firstLine="5387"/>
        <w:rPr>
          <w:rFonts w:cs="Times New Roman"/>
          <w:szCs w:val="28"/>
        </w:rPr>
      </w:pPr>
      <w:r>
        <w:rPr>
          <w:rFonts w:cs="Times New Roman"/>
          <w:szCs w:val="28"/>
        </w:rPr>
        <w:t>от ________</w:t>
      </w:r>
      <w:r w:rsidRPr="000B60FA">
        <w:rPr>
          <w:rFonts w:cs="Times New Roman"/>
          <w:szCs w:val="28"/>
        </w:rPr>
        <w:t>_____ № ______</w:t>
      </w:r>
      <w:r>
        <w:rPr>
          <w:rFonts w:cs="Times New Roman"/>
          <w:szCs w:val="28"/>
        </w:rPr>
        <w:t>_)</w:t>
      </w:r>
    </w:p>
    <w:p w14:paraId="293FCC9F" w14:textId="77777777" w:rsidR="008238FA" w:rsidRDefault="008238FA" w:rsidP="008238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F99B29A" w14:textId="77777777" w:rsidR="008238FA" w:rsidRDefault="008238FA" w:rsidP="008238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6657253" w14:textId="77777777" w:rsidR="008238FA" w:rsidRPr="00FE32DA" w:rsidRDefault="008238FA" w:rsidP="008238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CDF8C5B" w14:textId="77777777" w:rsidR="008238FA" w:rsidRPr="00FE32DA" w:rsidRDefault="008238FA" w:rsidP="008238FA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4"/>
      <w:bookmarkEnd w:id="0"/>
      <w:r w:rsidRPr="00FE32DA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14:paraId="3A5C9525" w14:textId="4D6CBCDF" w:rsidR="008238FA" w:rsidRDefault="008238FA" w:rsidP="00D62190">
      <w:pPr>
        <w:jc w:val="center"/>
        <w:rPr>
          <w:b/>
          <w:szCs w:val="28"/>
        </w:rPr>
      </w:pPr>
      <w:r w:rsidRPr="00820EC8">
        <w:rPr>
          <w:rFonts w:cs="Times New Roman"/>
          <w:b/>
          <w:szCs w:val="28"/>
        </w:rPr>
        <w:t xml:space="preserve">ПРЕДОСТАВЛЕНИЯ ГОСУДАРСТВЕННОЙ УСЛУГИ ПО ОРГАНИЗАЦИИ ПРЕДОСТАВЛЕНИЯ </w:t>
      </w:r>
      <w:r w:rsidR="00D62190" w:rsidRPr="00D62190">
        <w:rPr>
          <w:b/>
          <w:szCs w:val="28"/>
        </w:rPr>
        <w:t>ЕЖЕМЕСЯЧНОЙ ВЫПЛАТЫ НА ДЕТЕЙ, НЕ ПОСЕЩАЮЩИХ ГОСУДАРСТВЕННЫЕ ИЛИ МУНИЦИПАЛЬНЫЕ ДОШКОЛЬНЫЕ ОБРАЗОВАТЕЛЬНЫЕ ОРГАНИЗАЦИИ</w:t>
      </w:r>
    </w:p>
    <w:p w14:paraId="30C96FA4" w14:textId="77777777" w:rsidR="00D62190" w:rsidRPr="00D62190" w:rsidRDefault="00D62190" w:rsidP="00D62190">
      <w:pPr>
        <w:jc w:val="center"/>
        <w:rPr>
          <w:rFonts w:cs="Times New Roman"/>
          <w:b/>
          <w:szCs w:val="28"/>
        </w:rPr>
      </w:pPr>
    </w:p>
    <w:p w14:paraId="0CD2744D" w14:textId="77777777" w:rsidR="008238FA" w:rsidRPr="00FE32DA" w:rsidRDefault="008238FA" w:rsidP="008238FA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E32DA">
        <w:rPr>
          <w:rFonts w:ascii="Times New Roman" w:hAnsi="Times New Roman" w:cs="Times New Roman"/>
          <w:sz w:val="28"/>
          <w:szCs w:val="28"/>
        </w:rPr>
        <w:t>1. Общие положения</w:t>
      </w:r>
    </w:p>
    <w:p w14:paraId="00C468DF" w14:textId="77777777" w:rsidR="008238FA" w:rsidRPr="00FE32DA" w:rsidRDefault="008238FA" w:rsidP="008238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9F7DDA6" w14:textId="77777777" w:rsidR="008238FA" w:rsidRPr="00FE32DA" w:rsidRDefault="008238FA" w:rsidP="008238FA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E32DA">
        <w:rPr>
          <w:rFonts w:ascii="Times New Roman" w:hAnsi="Times New Roman" w:cs="Times New Roman"/>
          <w:sz w:val="28"/>
          <w:szCs w:val="28"/>
        </w:rPr>
        <w:t>1.1. Предмет регулирования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4FEEA59" w14:textId="77777777" w:rsidR="008238FA" w:rsidRPr="00FE32DA" w:rsidRDefault="008238FA" w:rsidP="008238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2710A6C" w14:textId="16D05EB9" w:rsidR="008238FA" w:rsidRPr="00FE32DA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FE32DA">
        <w:rPr>
          <w:rFonts w:eastAsiaTheme="minorEastAsia" w:cs="Times New Roman"/>
          <w:szCs w:val="28"/>
          <w:lang w:eastAsia="ru-RU"/>
        </w:rPr>
        <w:t>Административный регламент предоставления государственной услуги</w:t>
      </w:r>
      <w:r>
        <w:rPr>
          <w:rFonts w:eastAsiaTheme="minorEastAsia" w:cs="Times New Roman"/>
          <w:szCs w:val="28"/>
          <w:lang w:eastAsia="ru-RU"/>
        </w:rPr>
        <w:t xml:space="preserve"> </w:t>
      </w:r>
      <w:r w:rsidRPr="00FE32DA">
        <w:rPr>
          <w:rFonts w:eastAsiaTheme="minorEastAsia" w:cs="Times New Roman"/>
          <w:szCs w:val="28"/>
          <w:lang w:eastAsia="ru-RU"/>
        </w:rPr>
        <w:t>«</w:t>
      </w:r>
      <w:r>
        <w:rPr>
          <w:rFonts w:eastAsiaTheme="minorEastAsia" w:cs="Times New Roman"/>
          <w:szCs w:val="28"/>
          <w:lang w:eastAsia="ru-RU"/>
        </w:rPr>
        <w:t xml:space="preserve">Организация предоставления </w:t>
      </w:r>
      <w:r w:rsidR="00D62190" w:rsidRPr="00D62190">
        <w:rPr>
          <w:bCs/>
          <w:szCs w:val="28"/>
        </w:rPr>
        <w:t>ежемесячной выплаты на детей, не посещающих государственные или муниципальные дошкольные образовательные организации</w:t>
      </w:r>
      <w:r w:rsidRPr="00FE32DA">
        <w:rPr>
          <w:rFonts w:eastAsiaTheme="minorEastAsia" w:cs="Times New Roman"/>
          <w:szCs w:val="28"/>
          <w:lang w:eastAsia="ru-RU"/>
        </w:rPr>
        <w:t>» разработан в целях повышения</w:t>
      </w:r>
      <w:r>
        <w:rPr>
          <w:rFonts w:eastAsiaTheme="minorEastAsia" w:cs="Times New Roman"/>
          <w:szCs w:val="28"/>
          <w:lang w:eastAsia="ru-RU"/>
        </w:rPr>
        <w:t xml:space="preserve"> </w:t>
      </w:r>
      <w:r w:rsidRPr="00FE32DA">
        <w:rPr>
          <w:rFonts w:eastAsiaTheme="minorEastAsia" w:cs="Times New Roman"/>
          <w:szCs w:val="28"/>
          <w:lang w:eastAsia="ru-RU"/>
        </w:rPr>
        <w:t>качества и доступности предоставления государственной услуги, определяет</w:t>
      </w:r>
      <w:r>
        <w:rPr>
          <w:rFonts w:eastAsiaTheme="minorEastAsia" w:cs="Times New Roman"/>
          <w:szCs w:val="28"/>
          <w:lang w:eastAsia="ru-RU"/>
        </w:rPr>
        <w:t xml:space="preserve"> </w:t>
      </w:r>
      <w:r w:rsidRPr="00FE32DA">
        <w:rPr>
          <w:rFonts w:eastAsiaTheme="minorEastAsia" w:cs="Times New Roman"/>
          <w:szCs w:val="28"/>
          <w:lang w:eastAsia="ru-RU"/>
        </w:rPr>
        <w:t>стандарт, сроки и последовательность действий (административных процедур) при</w:t>
      </w:r>
      <w:r>
        <w:rPr>
          <w:rFonts w:eastAsiaTheme="minorEastAsia" w:cs="Times New Roman"/>
          <w:szCs w:val="28"/>
          <w:lang w:eastAsia="ru-RU"/>
        </w:rPr>
        <w:t xml:space="preserve"> </w:t>
      </w:r>
      <w:r w:rsidRPr="00FE32DA">
        <w:rPr>
          <w:rFonts w:cs="Times New Roman"/>
          <w:szCs w:val="28"/>
        </w:rPr>
        <w:t xml:space="preserve">осуществлении полномочий по предоставлению </w:t>
      </w:r>
      <w:r w:rsidR="00D62190" w:rsidRPr="00D62190">
        <w:rPr>
          <w:bCs/>
          <w:szCs w:val="28"/>
        </w:rPr>
        <w:t>ежемесячной выплаты на детей, не посещающих государственные или муниципальные дошкольные образовательные организации</w:t>
      </w:r>
      <w:r>
        <w:rPr>
          <w:rFonts w:eastAsiaTheme="minorEastAsia" w:cs="Times New Roman"/>
          <w:szCs w:val="28"/>
          <w:lang w:eastAsia="ru-RU"/>
        </w:rPr>
        <w:t xml:space="preserve"> (далее – государственная услуга) </w:t>
      </w:r>
      <w:r>
        <w:rPr>
          <w:rFonts w:cs="Times New Roman"/>
          <w:szCs w:val="28"/>
        </w:rPr>
        <w:t xml:space="preserve">государственным казенным учреждением Ярославской области «Единый центр социальных выплат Ярославской области» (далее – </w:t>
      </w:r>
      <w:r>
        <w:rPr>
          <w:rFonts w:eastAsiaTheme="minorEastAsia" w:cs="Times New Roman"/>
          <w:szCs w:val="28"/>
          <w:lang w:eastAsia="ru-RU"/>
        </w:rPr>
        <w:t>ГКУ ЯО «ЕЦСВ»</w:t>
      </w:r>
      <w:r>
        <w:rPr>
          <w:rFonts w:cs="Times New Roman"/>
          <w:szCs w:val="28"/>
        </w:rPr>
        <w:t>)</w:t>
      </w:r>
      <w:r w:rsidRPr="00FE32DA">
        <w:rPr>
          <w:rFonts w:cs="Times New Roman"/>
          <w:szCs w:val="28"/>
        </w:rPr>
        <w:t xml:space="preserve">, а также определяет особенности предоставления государственной услуги в электронной форме и через государственное автономное учреждение Ярославской области </w:t>
      </w:r>
      <w:r>
        <w:rPr>
          <w:rFonts w:cs="Times New Roman"/>
          <w:szCs w:val="28"/>
        </w:rPr>
        <w:t>«</w:t>
      </w:r>
      <w:r w:rsidRPr="00FE32DA">
        <w:rPr>
          <w:rFonts w:cs="Times New Roman"/>
          <w:szCs w:val="28"/>
        </w:rPr>
        <w:t>Многофункциональный центр предоставления государственных и муниципальных услуг</w:t>
      </w:r>
      <w:r>
        <w:rPr>
          <w:rFonts w:cs="Times New Roman"/>
          <w:szCs w:val="28"/>
        </w:rPr>
        <w:t>»</w:t>
      </w:r>
      <w:r w:rsidRPr="00FE32DA">
        <w:rPr>
          <w:rFonts w:cs="Times New Roman"/>
          <w:szCs w:val="28"/>
        </w:rPr>
        <w:t xml:space="preserve"> (далее </w:t>
      </w:r>
      <w:r w:rsidR="00474235">
        <w:rPr>
          <w:rFonts w:eastAsiaTheme="minorEastAsia" w:cs="Times New Roman"/>
          <w:szCs w:val="28"/>
          <w:lang w:eastAsia="ru-RU"/>
        </w:rPr>
        <w:t>–</w:t>
      </w:r>
      <w:r w:rsidRPr="00FE32DA">
        <w:rPr>
          <w:rFonts w:cs="Times New Roman"/>
          <w:szCs w:val="28"/>
        </w:rPr>
        <w:t xml:space="preserve"> МФЦ).</w:t>
      </w:r>
    </w:p>
    <w:p w14:paraId="05A9A844" w14:textId="77777777" w:rsidR="008238FA" w:rsidRDefault="008238FA" w:rsidP="008238FA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58A8FE63" w14:textId="77777777" w:rsidR="008238FA" w:rsidRPr="00FE32DA" w:rsidRDefault="008238FA" w:rsidP="008238FA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1.2. Круг заявителей</w:t>
      </w:r>
    </w:p>
    <w:p w14:paraId="6633F2F4" w14:textId="77777777" w:rsidR="008238FA" w:rsidRPr="00FE32DA" w:rsidRDefault="008238FA" w:rsidP="008238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1FC766B" w14:textId="77777777" w:rsidR="008238FA" w:rsidRPr="00FE32DA" w:rsidRDefault="008238FA" w:rsidP="008238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2DA">
        <w:rPr>
          <w:rFonts w:ascii="Times New Roman" w:hAnsi="Times New Roman" w:cs="Times New Roman"/>
          <w:sz w:val="28"/>
          <w:szCs w:val="28"/>
        </w:rPr>
        <w:t>Заявителями являются:</w:t>
      </w:r>
    </w:p>
    <w:p w14:paraId="30B010FF" w14:textId="4E91E6A8" w:rsidR="008238FA" w:rsidRPr="00D62190" w:rsidRDefault="008238FA" w:rsidP="008238FA">
      <w:pPr>
        <w:jc w:val="both"/>
        <w:rPr>
          <w:rFonts w:eastAsiaTheme="minorEastAsia" w:cs="Times New Roman"/>
          <w:szCs w:val="28"/>
          <w:lang w:eastAsia="ru-RU"/>
        </w:rPr>
      </w:pPr>
      <w:r w:rsidRPr="00D62190">
        <w:rPr>
          <w:rFonts w:eastAsiaTheme="minorEastAsia" w:cs="Times New Roman"/>
          <w:szCs w:val="28"/>
          <w:lang w:eastAsia="ru-RU"/>
        </w:rPr>
        <w:t xml:space="preserve">- </w:t>
      </w:r>
      <w:r w:rsidR="00D62190" w:rsidRPr="00D62190">
        <w:rPr>
          <w:rFonts w:eastAsiaTheme="minorEastAsia" w:cs="Times New Roman"/>
          <w:szCs w:val="28"/>
          <w:lang w:eastAsia="ru-RU"/>
        </w:rPr>
        <w:t>один из родителей (усыновителей) ребенка</w:t>
      </w:r>
      <w:r w:rsidRPr="00D62190">
        <w:rPr>
          <w:rFonts w:eastAsiaTheme="minorEastAsia" w:cs="Times New Roman"/>
          <w:szCs w:val="28"/>
          <w:lang w:eastAsia="ru-RU"/>
        </w:rPr>
        <w:t>.</w:t>
      </w:r>
    </w:p>
    <w:p w14:paraId="6D88C5CC" w14:textId="47B17B92" w:rsidR="008238FA" w:rsidRPr="00FE32DA" w:rsidRDefault="008238FA" w:rsidP="008238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2DA">
        <w:rPr>
          <w:rFonts w:ascii="Times New Roman" w:hAnsi="Times New Roman" w:cs="Times New Roman"/>
          <w:sz w:val="28"/>
          <w:szCs w:val="28"/>
        </w:rPr>
        <w:t>- представители лиц</w:t>
      </w:r>
      <w:r>
        <w:rPr>
          <w:rFonts w:ascii="Times New Roman" w:hAnsi="Times New Roman" w:cs="Times New Roman"/>
          <w:sz w:val="28"/>
          <w:szCs w:val="28"/>
        </w:rPr>
        <w:t>, указанных в абзац</w:t>
      </w:r>
      <w:r w:rsidR="00D62190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втором данного подраздела</w:t>
      </w:r>
      <w:r w:rsidRPr="00FE32DA">
        <w:rPr>
          <w:rFonts w:ascii="Times New Roman" w:hAnsi="Times New Roman" w:cs="Times New Roman"/>
          <w:sz w:val="28"/>
          <w:szCs w:val="28"/>
        </w:rPr>
        <w:t>.</w:t>
      </w:r>
    </w:p>
    <w:p w14:paraId="33192809" w14:textId="4207950E" w:rsidR="008238FA" w:rsidRPr="00D62190" w:rsidRDefault="00CB220C" w:rsidP="008238FA">
      <w:pPr>
        <w:jc w:val="both"/>
        <w:rPr>
          <w:rFonts w:eastAsiaTheme="minorEastAsia" w:cs="Times New Roman"/>
          <w:szCs w:val="28"/>
          <w:lang w:eastAsia="ru-RU"/>
        </w:rPr>
      </w:pPr>
      <w:r>
        <w:rPr>
          <w:bCs/>
          <w:szCs w:val="28"/>
        </w:rPr>
        <w:t>Е</w:t>
      </w:r>
      <w:r w:rsidRPr="00D62190">
        <w:rPr>
          <w:bCs/>
          <w:szCs w:val="28"/>
        </w:rPr>
        <w:t>жемесячн</w:t>
      </w:r>
      <w:r>
        <w:rPr>
          <w:bCs/>
          <w:szCs w:val="28"/>
        </w:rPr>
        <w:t>ая</w:t>
      </w:r>
      <w:r w:rsidRPr="00D62190">
        <w:rPr>
          <w:bCs/>
          <w:szCs w:val="28"/>
        </w:rPr>
        <w:t xml:space="preserve"> выплат</w:t>
      </w:r>
      <w:r>
        <w:rPr>
          <w:bCs/>
          <w:szCs w:val="28"/>
        </w:rPr>
        <w:t>а</w:t>
      </w:r>
      <w:r w:rsidRPr="00D62190">
        <w:rPr>
          <w:bCs/>
          <w:szCs w:val="28"/>
        </w:rPr>
        <w:t xml:space="preserve"> на детей, не посещающих государственные или муниципальные дошкольные образовательные организации</w:t>
      </w:r>
      <w:r w:rsidRPr="00D62190">
        <w:rPr>
          <w:rFonts w:eastAsiaTheme="minorEastAsia" w:cs="Times New Roman"/>
          <w:szCs w:val="28"/>
          <w:lang w:eastAsia="ru-RU"/>
        </w:rPr>
        <w:t xml:space="preserve"> </w:t>
      </w:r>
      <w:r w:rsidR="008238FA" w:rsidRPr="00D62190">
        <w:rPr>
          <w:rFonts w:eastAsiaTheme="minorEastAsia" w:cs="Times New Roman"/>
          <w:szCs w:val="28"/>
          <w:lang w:eastAsia="ru-RU"/>
        </w:rPr>
        <w:t>назначается в следующих случаях:</w:t>
      </w:r>
    </w:p>
    <w:p w14:paraId="67219DBC" w14:textId="77777777" w:rsidR="008238FA" w:rsidRPr="00D62190" w:rsidRDefault="008238FA" w:rsidP="008238FA">
      <w:pPr>
        <w:jc w:val="both"/>
        <w:rPr>
          <w:rFonts w:eastAsiaTheme="minorEastAsia" w:cs="Times New Roman"/>
          <w:szCs w:val="28"/>
          <w:lang w:eastAsia="ru-RU"/>
        </w:rPr>
      </w:pPr>
      <w:r w:rsidRPr="00D62190">
        <w:rPr>
          <w:rFonts w:eastAsiaTheme="minorEastAsia" w:cs="Times New Roman"/>
          <w:szCs w:val="28"/>
          <w:lang w:eastAsia="ru-RU"/>
        </w:rPr>
        <w:t>- заявитель гражданин Российской Федерации, постоянно или преимущественно проживающий на территории Ярославской области;</w:t>
      </w:r>
    </w:p>
    <w:p w14:paraId="0FAD258B" w14:textId="77777777" w:rsidR="008238FA" w:rsidRPr="00D62190" w:rsidRDefault="008238FA" w:rsidP="008238FA">
      <w:pPr>
        <w:jc w:val="both"/>
        <w:rPr>
          <w:rFonts w:eastAsiaTheme="minorEastAsia" w:cs="Times New Roman"/>
          <w:szCs w:val="28"/>
          <w:lang w:eastAsia="ru-RU"/>
        </w:rPr>
      </w:pPr>
      <w:r w:rsidRPr="00D62190">
        <w:rPr>
          <w:rFonts w:eastAsiaTheme="minorEastAsia" w:cs="Times New Roman"/>
          <w:szCs w:val="28"/>
          <w:lang w:eastAsia="ru-RU"/>
        </w:rPr>
        <w:t>- заявитель иностранный гражданин или лицо без гражданства, постоянно проживающий на территории Ярославской области;</w:t>
      </w:r>
    </w:p>
    <w:p w14:paraId="0085FCB9" w14:textId="2EF5675F" w:rsidR="008238FA" w:rsidRPr="00D62190" w:rsidRDefault="00D62190" w:rsidP="00D62190">
      <w:pPr>
        <w:jc w:val="both"/>
        <w:rPr>
          <w:rFonts w:eastAsiaTheme="minorEastAsia" w:cs="Times New Roman"/>
          <w:szCs w:val="28"/>
          <w:lang w:eastAsia="ru-RU"/>
        </w:rPr>
      </w:pPr>
      <w:r w:rsidRPr="00D62190">
        <w:rPr>
          <w:rFonts w:eastAsiaTheme="minorEastAsia" w:cs="Times New Roman"/>
          <w:szCs w:val="28"/>
          <w:lang w:eastAsia="ru-RU"/>
        </w:rPr>
        <w:t xml:space="preserve">- </w:t>
      </w:r>
      <w:r>
        <w:rPr>
          <w:rFonts w:eastAsiaTheme="minorEastAsia" w:cs="Times New Roman"/>
          <w:szCs w:val="28"/>
          <w:lang w:eastAsia="ru-RU"/>
        </w:rPr>
        <w:t>ребенок</w:t>
      </w:r>
      <w:r w:rsidRPr="00D62190">
        <w:rPr>
          <w:rFonts w:eastAsiaTheme="minorEastAsia" w:cs="Times New Roman"/>
          <w:szCs w:val="28"/>
          <w:lang w:eastAsia="ru-RU"/>
        </w:rPr>
        <w:t xml:space="preserve"> в возрасте от полутора до трех лет, не посещающи</w:t>
      </w:r>
      <w:r>
        <w:rPr>
          <w:rFonts w:eastAsiaTheme="minorEastAsia" w:cs="Times New Roman"/>
          <w:szCs w:val="28"/>
          <w:lang w:eastAsia="ru-RU"/>
        </w:rPr>
        <w:t>й</w:t>
      </w:r>
      <w:r w:rsidRPr="00D62190">
        <w:rPr>
          <w:rFonts w:eastAsiaTheme="minorEastAsia" w:cs="Times New Roman"/>
          <w:szCs w:val="28"/>
          <w:lang w:eastAsia="ru-RU"/>
        </w:rPr>
        <w:t xml:space="preserve"> государственные или муниципальные дошкольные образовательные организации или приняты</w:t>
      </w:r>
      <w:r>
        <w:rPr>
          <w:rFonts w:eastAsiaTheme="minorEastAsia" w:cs="Times New Roman"/>
          <w:szCs w:val="28"/>
          <w:lang w:eastAsia="ru-RU"/>
        </w:rPr>
        <w:t>й</w:t>
      </w:r>
      <w:r w:rsidRPr="00D62190">
        <w:rPr>
          <w:rFonts w:eastAsiaTheme="minorEastAsia" w:cs="Times New Roman"/>
          <w:szCs w:val="28"/>
          <w:lang w:eastAsia="ru-RU"/>
        </w:rPr>
        <w:t xml:space="preserve"> в группы кратковременного пребывания государственных или муниципальных дошкольных образовательных организаций в связи с отсутствием свободных мест в государственных или муниципальных дошкольных образовательных организаций, отсутствием в населенном пункте образовательных учреждений, реализующих основную общеобразовательную программу дошкольного образования, либо по медицинским</w:t>
      </w:r>
      <w:r>
        <w:rPr>
          <w:rFonts w:eastAsiaTheme="minorEastAsia" w:cs="Times New Roman"/>
          <w:szCs w:val="28"/>
          <w:lang w:eastAsia="ru-RU"/>
        </w:rPr>
        <w:t xml:space="preserve"> показаниям</w:t>
      </w:r>
      <w:r w:rsidR="008238FA" w:rsidRPr="00D62190">
        <w:rPr>
          <w:rFonts w:eastAsiaTheme="minorEastAsia" w:cs="Times New Roman"/>
          <w:szCs w:val="28"/>
          <w:lang w:eastAsia="ru-RU"/>
        </w:rPr>
        <w:t>.</w:t>
      </w:r>
    </w:p>
    <w:p w14:paraId="2F3CF3AA" w14:textId="77777777" w:rsidR="008238FA" w:rsidRPr="00220200" w:rsidRDefault="008238FA" w:rsidP="008238FA">
      <w:pPr>
        <w:jc w:val="both"/>
        <w:rPr>
          <w:rFonts w:cs="Times New Roman"/>
          <w:color w:val="000000"/>
          <w:szCs w:val="28"/>
        </w:rPr>
      </w:pPr>
    </w:p>
    <w:p w14:paraId="505C8BE9" w14:textId="77777777" w:rsidR="008238FA" w:rsidRDefault="008238FA" w:rsidP="008238FA">
      <w:pPr>
        <w:autoSpaceDE w:val="0"/>
        <w:autoSpaceDN w:val="0"/>
        <w:adjustRightInd w:val="0"/>
        <w:jc w:val="center"/>
        <w:rPr>
          <w:rFonts w:cs="Times New Roman"/>
          <w:b/>
          <w:szCs w:val="28"/>
        </w:rPr>
      </w:pPr>
      <w:r w:rsidRPr="00B127E7">
        <w:rPr>
          <w:rFonts w:cs="Times New Roman"/>
          <w:b/>
          <w:bCs/>
          <w:szCs w:val="28"/>
        </w:rPr>
        <w:t>1</w:t>
      </w:r>
      <w:r w:rsidRPr="00B127E7">
        <w:rPr>
          <w:rFonts w:eastAsiaTheme="minorEastAsia" w:cs="Times New Roman"/>
          <w:b/>
          <w:szCs w:val="28"/>
          <w:lang w:eastAsia="ru-RU"/>
        </w:rPr>
        <w:t>.3. Требование предоставления заявителю государственной услуги в</w:t>
      </w:r>
      <w:r>
        <w:rPr>
          <w:rFonts w:eastAsiaTheme="minorEastAsia" w:cs="Times New Roman"/>
          <w:b/>
          <w:szCs w:val="28"/>
          <w:lang w:eastAsia="ru-RU"/>
        </w:rPr>
        <w:t xml:space="preserve"> </w:t>
      </w:r>
      <w:r w:rsidRPr="00B127E7">
        <w:rPr>
          <w:rFonts w:eastAsiaTheme="minorEastAsia" w:cs="Times New Roman"/>
          <w:b/>
          <w:szCs w:val="28"/>
          <w:lang w:eastAsia="ru-RU"/>
        </w:rPr>
        <w:t>соответствии с вариантом предоставления государственной услуги,</w:t>
      </w:r>
      <w:r>
        <w:rPr>
          <w:rFonts w:eastAsiaTheme="minorEastAsia" w:cs="Times New Roman"/>
          <w:b/>
          <w:szCs w:val="28"/>
          <w:lang w:eastAsia="ru-RU"/>
        </w:rPr>
        <w:t xml:space="preserve"> </w:t>
      </w:r>
      <w:r w:rsidRPr="00B127E7">
        <w:rPr>
          <w:rFonts w:eastAsiaTheme="minorEastAsia" w:cs="Times New Roman"/>
          <w:b/>
          <w:szCs w:val="28"/>
          <w:lang w:eastAsia="ru-RU"/>
        </w:rPr>
        <w:t>соответствующим признакам заявителя, определенным в результате</w:t>
      </w:r>
      <w:r>
        <w:rPr>
          <w:rFonts w:eastAsiaTheme="minorEastAsia" w:cs="Times New Roman"/>
          <w:b/>
          <w:szCs w:val="28"/>
          <w:lang w:eastAsia="ru-RU"/>
        </w:rPr>
        <w:t xml:space="preserve"> </w:t>
      </w:r>
      <w:r w:rsidRPr="00B127E7">
        <w:rPr>
          <w:rFonts w:eastAsiaTheme="minorEastAsia" w:cs="Times New Roman"/>
          <w:b/>
          <w:szCs w:val="28"/>
          <w:lang w:eastAsia="ru-RU"/>
        </w:rPr>
        <w:t>анкетирования, проводимого органом, предоставляющим услугу (далее –</w:t>
      </w:r>
      <w:r>
        <w:rPr>
          <w:rFonts w:eastAsiaTheme="minorEastAsia" w:cs="Times New Roman"/>
          <w:b/>
          <w:szCs w:val="28"/>
          <w:lang w:eastAsia="ru-RU"/>
        </w:rPr>
        <w:t xml:space="preserve"> </w:t>
      </w:r>
      <w:r w:rsidRPr="00B127E7">
        <w:rPr>
          <w:rFonts w:eastAsiaTheme="minorEastAsia" w:cs="Times New Roman"/>
          <w:b/>
          <w:szCs w:val="28"/>
          <w:lang w:eastAsia="ru-RU"/>
        </w:rPr>
        <w:t>профилирование), а также результата, за предоставлением которого</w:t>
      </w:r>
      <w:r>
        <w:rPr>
          <w:rFonts w:eastAsiaTheme="minorEastAsia" w:cs="Times New Roman"/>
          <w:b/>
          <w:szCs w:val="28"/>
          <w:lang w:eastAsia="ru-RU"/>
        </w:rPr>
        <w:t xml:space="preserve"> </w:t>
      </w:r>
      <w:r w:rsidRPr="00B127E7">
        <w:rPr>
          <w:rFonts w:cs="Times New Roman"/>
          <w:b/>
          <w:szCs w:val="28"/>
        </w:rPr>
        <w:t>обратился заявитель</w:t>
      </w:r>
    </w:p>
    <w:p w14:paraId="0970561B" w14:textId="77777777" w:rsidR="008238FA" w:rsidRDefault="008238FA" w:rsidP="008238FA">
      <w:pPr>
        <w:autoSpaceDE w:val="0"/>
        <w:autoSpaceDN w:val="0"/>
        <w:adjustRightInd w:val="0"/>
        <w:jc w:val="center"/>
        <w:rPr>
          <w:rFonts w:cs="Times New Roman"/>
          <w:b/>
          <w:szCs w:val="28"/>
        </w:rPr>
      </w:pPr>
    </w:p>
    <w:p w14:paraId="35A40D8B" w14:textId="77777777" w:rsidR="008238FA" w:rsidRPr="00B127E7" w:rsidRDefault="008238FA" w:rsidP="008238FA">
      <w:pPr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  <w:r w:rsidRPr="00B127E7">
        <w:rPr>
          <w:rFonts w:eastAsiaTheme="minorEastAsia" w:cs="Times New Roman"/>
          <w:szCs w:val="28"/>
          <w:lang w:eastAsia="ru-RU"/>
        </w:rPr>
        <w:t>Государственная услуга должна быть предоставлена заявителю в</w:t>
      </w:r>
      <w:r>
        <w:rPr>
          <w:rFonts w:eastAsiaTheme="minorEastAsia" w:cs="Times New Roman"/>
          <w:szCs w:val="28"/>
          <w:lang w:eastAsia="ru-RU"/>
        </w:rPr>
        <w:t> </w:t>
      </w:r>
      <w:r w:rsidRPr="00B127E7">
        <w:rPr>
          <w:rFonts w:eastAsiaTheme="minorEastAsia" w:cs="Times New Roman"/>
          <w:szCs w:val="28"/>
          <w:lang w:eastAsia="ru-RU"/>
        </w:rPr>
        <w:t>соответствии с вариантом предоставления государственной услуги.</w:t>
      </w:r>
      <w:r>
        <w:rPr>
          <w:rFonts w:eastAsiaTheme="minorEastAsia" w:cs="Times New Roman"/>
          <w:szCs w:val="28"/>
          <w:lang w:eastAsia="ru-RU"/>
        </w:rPr>
        <w:t xml:space="preserve"> </w:t>
      </w:r>
      <w:r w:rsidRPr="00B127E7">
        <w:rPr>
          <w:rFonts w:eastAsiaTheme="minorEastAsia" w:cs="Times New Roman"/>
          <w:szCs w:val="28"/>
          <w:lang w:eastAsia="ru-RU"/>
        </w:rPr>
        <w:t>Вариант предоставления государственной услуги определяется в</w:t>
      </w:r>
      <w:r>
        <w:rPr>
          <w:rFonts w:eastAsiaTheme="minorEastAsia" w:cs="Times New Roman"/>
          <w:szCs w:val="28"/>
          <w:lang w:eastAsia="ru-RU"/>
        </w:rPr>
        <w:t> </w:t>
      </w:r>
      <w:r w:rsidRPr="00B127E7">
        <w:rPr>
          <w:rFonts w:eastAsiaTheme="minorEastAsia" w:cs="Times New Roman"/>
          <w:szCs w:val="28"/>
          <w:lang w:eastAsia="ru-RU"/>
        </w:rPr>
        <w:t xml:space="preserve">соответствии с таблицей 2 </w:t>
      </w:r>
      <w:r>
        <w:rPr>
          <w:rFonts w:eastAsiaTheme="minorEastAsia" w:cs="Times New Roman"/>
          <w:szCs w:val="28"/>
          <w:lang w:eastAsia="ru-RU"/>
        </w:rPr>
        <w:t>перечня признаков заявителя, а также комбинаций</w:t>
      </w:r>
      <w:r w:rsidRPr="001720DB">
        <w:rPr>
          <w:rFonts w:eastAsiaTheme="minorEastAsia" w:cs="Times New Roman"/>
          <w:szCs w:val="28"/>
          <w:lang w:eastAsia="ru-RU"/>
        </w:rPr>
        <w:t xml:space="preserve"> значений признаков, каждая из которых соответствует одному варианту предоставления государственной услуги </w:t>
      </w:r>
      <w:r>
        <w:rPr>
          <w:rFonts w:eastAsiaTheme="minorEastAsia" w:cs="Times New Roman"/>
          <w:szCs w:val="28"/>
          <w:lang w:eastAsia="ru-RU"/>
        </w:rPr>
        <w:t>(п</w:t>
      </w:r>
      <w:r w:rsidRPr="00B127E7">
        <w:rPr>
          <w:rFonts w:eastAsiaTheme="minorEastAsia" w:cs="Times New Roman"/>
          <w:szCs w:val="28"/>
          <w:lang w:eastAsia="ru-RU"/>
        </w:rPr>
        <w:t>риложени</w:t>
      </w:r>
      <w:r>
        <w:rPr>
          <w:rFonts w:eastAsiaTheme="minorEastAsia" w:cs="Times New Roman"/>
          <w:szCs w:val="28"/>
          <w:lang w:eastAsia="ru-RU"/>
        </w:rPr>
        <w:t>е 1</w:t>
      </w:r>
      <w:r w:rsidRPr="00B127E7">
        <w:rPr>
          <w:rFonts w:eastAsiaTheme="minorEastAsia" w:cs="Times New Roman"/>
          <w:szCs w:val="28"/>
          <w:lang w:eastAsia="ru-RU"/>
        </w:rPr>
        <w:t xml:space="preserve"> к</w:t>
      </w:r>
      <w:r>
        <w:rPr>
          <w:rFonts w:eastAsiaTheme="minorEastAsia" w:cs="Times New Roman"/>
          <w:szCs w:val="28"/>
          <w:lang w:eastAsia="ru-RU"/>
        </w:rPr>
        <w:t> </w:t>
      </w:r>
      <w:r w:rsidRPr="00B127E7">
        <w:rPr>
          <w:rFonts w:eastAsiaTheme="minorEastAsia" w:cs="Times New Roman"/>
          <w:szCs w:val="28"/>
          <w:lang w:eastAsia="ru-RU"/>
        </w:rPr>
        <w:t>Административному</w:t>
      </w:r>
      <w:r>
        <w:rPr>
          <w:rFonts w:eastAsiaTheme="minorEastAsia" w:cs="Times New Roman"/>
          <w:szCs w:val="28"/>
          <w:lang w:eastAsia="ru-RU"/>
        </w:rPr>
        <w:t xml:space="preserve"> </w:t>
      </w:r>
      <w:r w:rsidRPr="00B127E7">
        <w:rPr>
          <w:rFonts w:eastAsiaTheme="minorEastAsia" w:cs="Times New Roman"/>
          <w:szCs w:val="28"/>
          <w:lang w:eastAsia="ru-RU"/>
        </w:rPr>
        <w:t>регламенту</w:t>
      </w:r>
      <w:r>
        <w:rPr>
          <w:rFonts w:eastAsiaTheme="minorEastAsia" w:cs="Times New Roman"/>
          <w:szCs w:val="28"/>
          <w:lang w:eastAsia="ru-RU"/>
        </w:rPr>
        <w:t>),</w:t>
      </w:r>
      <w:r w:rsidRPr="00B127E7">
        <w:rPr>
          <w:rFonts w:eastAsiaTheme="minorEastAsia" w:cs="Times New Roman"/>
          <w:szCs w:val="28"/>
          <w:lang w:eastAsia="ru-RU"/>
        </w:rPr>
        <w:t xml:space="preserve"> исходя из признаков</w:t>
      </w:r>
      <w:r>
        <w:rPr>
          <w:rFonts w:eastAsiaTheme="minorEastAsia" w:cs="Times New Roman"/>
          <w:szCs w:val="28"/>
          <w:lang w:eastAsia="ru-RU"/>
        </w:rPr>
        <w:t xml:space="preserve"> </w:t>
      </w:r>
      <w:r w:rsidRPr="00B127E7">
        <w:rPr>
          <w:rFonts w:eastAsiaTheme="minorEastAsia" w:cs="Times New Roman"/>
          <w:szCs w:val="28"/>
          <w:lang w:eastAsia="ru-RU"/>
        </w:rPr>
        <w:t>заявителя</w:t>
      </w:r>
      <w:r>
        <w:rPr>
          <w:rFonts w:eastAsiaTheme="minorEastAsia" w:cs="Times New Roman"/>
          <w:szCs w:val="28"/>
          <w:lang w:eastAsia="ru-RU"/>
        </w:rPr>
        <w:t>,</w:t>
      </w:r>
      <w:r w:rsidRPr="00B127E7">
        <w:rPr>
          <w:rFonts w:eastAsiaTheme="minorEastAsia" w:cs="Times New Roman"/>
          <w:szCs w:val="28"/>
          <w:lang w:eastAsia="ru-RU"/>
        </w:rPr>
        <w:t xml:space="preserve"> установленных в таблице 1 указанного </w:t>
      </w:r>
      <w:r>
        <w:rPr>
          <w:rFonts w:eastAsiaTheme="minorEastAsia" w:cs="Times New Roman"/>
          <w:szCs w:val="28"/>
          <w:lang w:eastAsia="ru-RU"/>
        </w:rPr>
        <w:t>перечня</w:t>
      </w:r>
      <w:r w:rsidRPr="00B127E7">
        <w:rPr>
          <w:rFonts w:eastAsiaTheme="minorEastAsia" w:cs="Times New Roman"/>
          <w:szCs w:val="28"/>
          <w:lang w:eastAsia="ru-RU"/>
        </w:rPr>
        <w:t>, а также из результата предоставления государственной услуги, за</w:t>
      </w:r>
      <w:r>
        <w:rPr>
          <w:rFonts w:eastAsiaTheme="minorEastAsia" w:cs="Times New Roman"/>
          <w:szCs w:val="28"/>
          <w:lang w:eastAsia="ru-RU"/>
        </w:rPr>
        <w:t xml:space="preserve"> </w:t>
      </w:r>
      <w:r w:rsidRPr="00B127E7">
        <w:rPr>
          <w:rFonts w:eastAsiaTheme="minorEastAsia" w:cs="Times New Roman"/>
          <w:szCs w:val="28"/>
          <w:lang w:eastAsia="ru-RU"/>
        </w:rPr>
        <w:t>предоставлением которой обратился заявитель.</w:t>
      </w:r>
    </w:p>
    <w:p w14:paraId="71A86F20" w14:textId="77777777" w:rsidR="008238FA" w:rsidRPr="00B127E7" w:rsidRDefault="008238FA" w:rsidP="008238FA">
      <w:pPr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  <w:r w:rsidRPr="00B127E7">
        <w:rPr>
          <w:rFonts w:eastAsiaTheme="minorEastAsia" w:cs="Times New Roman"/>
          <w:szCs w:val="28"/>
          <w:lang w:eastAsia="ru-RU"/>
        </w:rPr>
        <w:t>Признаки заявителя определяются путем профилирования,</w:t>
      </w:r>
      <w:r>
        <w:rPr>
          <w:rFonts w:eastAsiaTheme="minorEastAsia" w:cs="Times New Roman"/>
          <w:szCs w:val="28"/>
          <w:lang w:eastAsia="ru-RU"/>
        </w:rPr>
        <w:t xml:space="preserve"> </w:t>
      </w:r>
      <w:r w:rsidRPr="00B127E7">
        <w:rPr>
          <w:rFonts w:eastAsiaTheme="minorEastAsia" w:cs="Times New Roman"/>
          <w:szCs w:val="28"/>
          <w:lang w:eastAsia="ru-RU"/>
        </w:rPr>
        <w:t>осуществляемого в соответствии с Административным регламентом.</w:t>
      </w:r>
    </w:p>
    <w:p w14:paraId="65BC1276" w14:textId="77777777" w:rsidR="008238FA" w:rsidRDefault="008238FA" w:rsidP="008238FA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14:paraId="7B1D322C" w14:textId="77777777" w:rsidR="008238FA" w:rsidRPr="00FE32DA" w:rsidRDefault="008238FA" w:rsidP="008238FA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E32DA">
        <w:rPr>
          <w:rFonts w:ascii="Times New Roman" w:hAnsi="Times New Roman" w:cs="Times New Roman"/>
          <w:sz w:val="28"/>
          <w:szCs w:val="28"/>
        </w:rPr>
        <w:t>2. Стандарт предоставления государственной услуги</w:t>
      </w:r>
    </w:p>
    <w:p w14:paraId="2A1AC51C" w14:textId="77777777" w:rsidR="008238FA" w:rsidRPr="00FE32DA" w:rsidRDefault="008238FA" w:rsidP="008238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0089837" w14:textId="77777777" w:rsidR="008238FA" w:rsidRPr="00FE32DA" w:rsidRDefault="008238FA" w:rsidP="008238FA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E32DA">
        <w:rPr>
          <w:rFonts w:ascii="Times New Roman" w:hAnsi="Times New Roman" w:cs="Times New Roman"/>
          <w:sz w:val="28"/>
          <w:szCs w:val="28"/>
        </w:rPr>
        <w:t>2.1. Наименование государственной услуги</w:t>
      </w:r>
    </w:p>
    <w:p w14:paraId="44C4560A" w14:textId="77777777" w:rsidR="008238FA" w:rsidRPr="00FE32DA" w:rsidRDefault="008238FA" w:rsidP="008238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B25923A" w14:textId="7F1F7D60" w:rsidR="008238FA" w:rsidRPr="00FE32DA" w:rsidRDefault="008238FA" w:rsidP="008238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2DA">
        <w:rPr>
          <w:rFonts w:ascii="Times New Roman" w:hAnsi="Times New Roman" w:cs="Times New Roman"/>
          <w:sz w:val="28"/>
          <w:szCs w:val="28"/>
        </w:rPr>
        <w:t xml:space="preserve">Наименование государственной услуги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E32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организация предоставления </w:t>
      </w:r>
      <w:r w:rsidR="00474235" w:rsidRPr="00474235">
        <w:rPr>
          <w:rFonts w:ascii="Times New Roman" w:hAnsi="Times New Roman" w:cs="Times New Roman"/>
          <w:sz w:val="28"/>
          <w:szCs w:val="28"/>
        </w:rPr>
        <w:t>ежемесячной выплаты на детей, не посещающих государственные или муниципальные дошкольные образовательные организации</w:t>
      </w:r>
      <w:r w:rsidR="004742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474235">
        <w:rPr>
          <w:rFonts w:ascii="Times New Roman" w:hAnsi="Times New Roman" w:cs="Times New Roman"/>
          <w:sz w:val="28"/>
          <w:szCs w:val="28"/>
        </w:rPr>
        <w:t>ежемесячная</w:t>
      </w:r>
      <w:r>
        <w:rPr>
          <w:rFonts w:ascii="Times New Roman" w:hAnsi="Times New Roman" w:cs="Times New Roman"/>
          <w:sz w:val="28"/>
          <w:szCs w:val="28"/>
        </w:rPr>
        <w:t xml:space="preserve"> выплата)</w:t>
      </w:r>
      <w:r w:rsidRPr="00FE32DA">
        <w:rPr>
          <w:rFonts w:ascii="Times New Roman" w:hAnsi="Times New Roman" w:cs="Times New Roman"/>
          <w:sz w:val="28"/>
          <w:szCs w:val="28"/>
        </w:rPr>
        <w:t>.</w:t>
      </w:r>
    </w:p>
    <w:p w14:paraId="2B6797AF" w14:textId="77777777" w:rsidR="008238FA" w:rsidRPr="00FE32DA" w:rsidRDefault="008238FA" w:rsidP="008238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032DB88" w14:textId="77777777" w:rsidR="008238FA" w:rsidRPr="00FE32DA" w:rsidRDefault="008238FA" w:rsidP="008238FA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E32DA">
        <w:rPr>
          <w:rFonts w:ascii="Times New Roman" w:hAnsi="Times New Roman" w:cs="Times New Roman"/>
          <w:sz w:val="28"/>
          <w:szCs w:val="28"/>
        </w:rPr>
        <w:t>2.2. Наименование органа, предоставляющего</w:t>
      </w:r>
    </w:p>
    <w:p w14:paraId="7A1CCAC4" w14:textId="77777777" w:rsidR="008238FA" w:rsidRPr="00FE32DA" w:rsidRDefault="008238FA" w:rsidP="008238FA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E32DA">
        <w:rPr>
          <w:rFonts w:ascii="Times New Roman" w:hAnsi="Times New Roman" w:cs="Times New Roman"/>
          <w:sz w:val="28"/>
          <w:szCs w:val="28"/>
        </w:rPr>
        <w:t>государственную услугу</w:t>
      </w:r>
    </w:p>
    <w:p w14:paraId="3D9BC3A7" w14:textId="77777777" w:rsidR="008238FA" w:rsidRPr="00FE32DA" w:rsidRDefault="008238FA" w:rsidP="008238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BADC0A7" w14:textId="77777777" w:rsidR="008238FA" w:rsidRPr="00FE32DA" w:rsidRDefault="008238FA" w:rsidP="008238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2DA">
        <w:rPr>
          <w:rFonts w:ascii="Times New Roman" w:hAnsi="Times New Roman" w:cs="Times New Roman"/>
          <w:sz w:val="28"/>
          <w:szCs w:val="28"/>
        </w:rPr>
        <w:t xml:space="preserve">Государственная услуга предоставляется </w:t>
      </w:r>
      <w:r>
        <w:rPr>
          <w:rFonts w:ascii="Times New Roman" w:hAnsi="Times New Roman" w:cs="Times New Roman"/>
          <w:sz w:val="28"/>
          <w:szCs w:val="28"/>
        </w:rPr>
        <w:t>ГКУ ЯО «ЕЦСВ»</w:t>
      </w:r>
      <w:r w:rsidRPr="00FE32DA">
        <w:rPr>
          <w:rFonts w:ascii="Times New Roman" w:hAnsi="Times New Roman" w:cs="Times New Roman"/>
          <w:sz w:val="28"/>
          <w:szCs w:val="28"/>
        </w:rPr>
        <w:t>.</w:t>
      </w:r>
    </w:p>
    <w:p w14:paraId="73C4781E" w14:textId="77777777" w:rsidR="008238FA" w:rsidRPr="00FE32DA" w:rsidRDefault="008238FA" w:rsidP="008238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2DA">
        <w:rPr>
          <w:rFonts w:ascii="Times New Roman" w:hAnsi="Times New Roman" w:cs="Times New Roman"/>
          <w:sz w:val="28"/>
          <w:szCs w:val="28"/>
        </w:rPr>
        <w:t xml:space="preserve">В предоставлении государственной услуги участвует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Государственное автономное учреждение Ярославской области «Многофункциональный центр предоставления государственных и муниципальных услуг» (далее – </w:t>
      </w:r>
      <w:r w:rsidRPr="00FE32DA">
        <w:rPr>
          <w:rFonts w:ascii="Times New Roman" w:hAnsi="Times New Roman" w:cs="Times New Roman"/>
          <w:sz w:val="28"/>
          <w:szCs w:val="28"/>
        </w:rPr>
        <w:t>МФЦ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FE32DA">
        <w:rPr>
          <w:rFonts w:ascii="Times New Roman" w:hAnsi="Times New Roman" w:cs="Times New Roman"/>
          <w:sz w:val="28"/>
          <w:szCs w:val="28"/>
        </w:rPr>
        <w:t xml:space="preserve"> в части приема заявления и документов, необходимых для предоставления государственной услуги, и выдачи результата государственной услуги.</w:t>
      </w:r>
    </w:p>
    <w:p w14:paraId="5341129B" w14:textId="77777777" w:rsidR="008238FA" w:rsidRPr="00FE32DA" w:rsidRDefault="008238FA" w:rsidP="008238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27399F5" w14:textId="77777777" w:rsidR="008238FA" w:rsidRPr="00FE32DA" w:rsidRDefault="008238FA" w:rsidP="008238FA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E32DA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FE32DA">
        <w:rPr>
          <w:rFonts w:ascii="Times New Roman" w:hAnsi="Times New Roman" w:cs="Times New Roman"/>
          <w:sz w:val="28"/>
          <w:szCs w:val="28"/>
        </w:rPr>
        <w:t>. Результат предоставления государственной услуги</w:t>
      </w:r>
    </w:p>
    <w:p w14:paraId="27E5F0B8" w14:textId="77777777" w:rsidR="008238FA" w:rsidRPr="00FE32DA" w:rsidRDefault="008238FA" w:rsidP="008238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B509CD6" w14:textId="77777777" w:rsidR="008238FA" w:rsidRDefault="008238FA" w:rsidP="008238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FE32DA">
        <w:rPr>
          <w:rFonts w:ascii="Times New Roman" w:hAnsi="Times New Roman" w:cs="Times New Roman"/>
          <w:sz w:val="28"/>
          <w:szCs w:val="28"/>
        </w:rPr>
        <w:t>езультатом предоставления государственной услуги является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E32D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E9D8DFE" w14:textId="5B12D108" w:rsidR="008238FA" w:rsidRDefault="008238FA" w:rsidP="008238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 решение ГКУ ЯО «ЕЦСВ» о предоставлении </w:t>
      </w:r>
      <w:r w:rsidR="00474235">
        <w:rPr>
          <w:rFonts w:ascii="Times New Roman" w:hAnsi="Times New Roman" w:cs="Times New Roman"/>
          <w:sz w:val="28"/>
          <w:szCs w:val="28"/>
        </w:rPr>
        <w:t>ежемесячной</w:t>
      </w:r>
      <w:r>
        <w:rPr>
          <w:rFonts w:ascii="Times New Roman" w:hAnsi="Times New Roman" w:cs="Times New Roman"/>
          <w:sz w:val="28"/>
          <w:szCs w:val="28"/>
        </w:rPr>
        <w:t xml:space="preserve"> выплаты;</w:t>
      </w:r>
    </w:p>
    <w:p w14:paraId="1D5D115B" w14:textId="78F06ECA" w:rsidR="008238FA" w:rsidRDefault="008238FA" w:rsidP="008238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 решение ГКУ ЯО «ЕЦСВ» об отказе в предоставлении </w:t>
      </w:r>
      <w:r w:rsidR="00474235">
        <w:rPr>
          <w:rFonts w:ascii="Times New Roman" w:hAnsi="Times New Roman" w:cs="Times New Roman"/>
          <w:sz w:val="28"/>
          <w:szCs w:val="28"/>
        </w:rPr>
        <w:t>ежемесячной</w:t>
      </w:r>
      <w:r>
        <w:rPr>
          <w:rFonts w:ascii="Times New Roman" w:hAnsi="Times New Roman" w:cs="Times New Roman"/>
          <w:sz w:val="28"/>
          <w:szCs w:val="28"/>
        </w:rPr>
        <w:t xml:space="preserve"> выплаты.</w:t>
      </w:r>
    </w:p>
    <w:p w14:paraId="166F9FDC" w14:textId="77777777" w:rsidR="008238FA" w:rsidRDefault="008238FA" w:rsidP="008238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 предоставления государственной услуги в зависимости от выбора заявителя может быть получен в ГКУ ЯО «ЕЦСВ», МФЦ либо посредством Единого портала государственных и муниципальных услуг (функций) (далее – ЕПГУ).</w:t>
      </w:r>
    </w:p>
    <w:p w14:paraId="53547F8E" w14:textId="77777777" w:rsidR="008238FA" w:rsidRPr="00FE32DA" w:rsidRDefault="008238FA" w:rsidP="008238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BAE531C" w14:textId="77777777" w:rsidR="008238FA" w:rsidRPr="00FE32DA" w:rsidRDefault="008238FA" w:rsidP="008238FA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E32DA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FE32DA">
        <w:rPr>
          <w:rFonts w:ascii="Times New Roman" w:hAnsi="Times New Roman" w:cs="Times New Roman"/>
          <w:sz w:val="28"/>
          <w:szCs w:val="28"/>
        </w:rPr>
        <w:t>. Срок предоставления государственной услуги</w:t>
      </w:r>
    </w:p>
    <w:p w14:paraId="19B741ED" w14:textId="77777777" w:rsidR="008238FA" w:rsidRPr="00FE32DA" w:rsidRDefault="008238FA" w:rsidP="008238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668D22D" w14:textId="77777777" w:rsidR="008238FA" w:rsidRDefault="008238FA" w:rsidP="008238FA">
      <w:pPr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  <w:r w:rsidRPr="00862EFE">
        <w:rPr>
          <w:rFonts w:eastAsiaTheme="minorEastAsia" w:cs="Times New Roman"/>
          <w:szCs w:val="28"/>
          <w:lang w:eastAsia="ru-RU"/>
        </w:rPr>
        <w:t>Максимальный срок предоставления государственной услуги</w:t>
      </w:r>
      <w:r>
        <w:rPr>
          <w:rFonts w:eastAsiaTheme="minorEastAsia" w:cs="Times New Roman"/>
          <w:szCs w:val="28"/>
          <w:lang w:eastAsia="ru-RU"/>
        </w:rPr>
        <w:t xml:space="preserve"> </w:t>
      </w:r>
      <w:r w:rsidRPr="00862EFE">
        <w:rPr>
          <w:rFonts w:eastAsiaTheme="minorEastAsia" w:cs="Times New Roman"/>
          <w:szCs w:val="28"/>
          <w:lang w:eastAsia="ru-RU"/>
        </w:rPr>
        <w:t xml:space="preserve">составляет </w:t>
      </w:r>
      <w:r>
        <w:rPr>
          <w:rFonts w:eastAsiaTheme="minorEastAsia" w:cs="Times New Roman"/>
          <w:szCs w:val="28"/>
          <w:lang w:eastAsia="ru-RU"/>
        </w:rPr>
        <w:t>5</w:t>
      </w:r>
      <w:r w:rsidRPr="00862EFE">
        <w:rPr>
          <w:rFonts w:eastAsiaTheme="minorEastAsia" w:cs="Times New Roman"/>
          <w:szCs w:val="28"/>
          <w:lang w:eastAsia="ru-RU"/>
        </w:rPr>
        <w:t xml:space="preserve"> рабочи</w:t>
      </w:r>
      <w:r>
        <w:rPr>
          <w:rFonts w:eastAsiaTheme="minorEastAsia" w:cs="Times New Roman"/>
          <w:szCs w:val="28"/>
          <w:lang w:eastAsia="ru-RU"/>
        </w:rPr>
        <w:t>х</w:t>
      </w:r>
      <w:r w:rsidRPr="00862EFE">
        <w:rPr>
          <w:rFonts w:eastAsiaTheme="minorEastAsia" w:cs="Times New Roman"/>
          <w:szCs w:val="28"/>
          <w:lang w:eastAsia="ru-RU"/>
        </w:rPr>
        <w:t xml:space="preserve"> д</w:t>
      </w:r>
      <w:r>
        <w:rPr>
          <w:rFonts w:eastAsiaTheme="minorEastAsia" w:cs="Times New Roman"/>
          <w:szCs w:val="28"/>
          <w:lang w:eastAsia="ru-RU"/>
        </w:rPr>
        <w:t>ней</w:t>
      </w:r>
      <w:r w:rsidRPr="00862EFE">
        <w:rPr>
          <w:rFonts w:eastAsiaTheme="minorEastAsia" w:cs="Times New Roman"/>
          <w:szCs w:val="28"/>
          <w:lang w:eastAsia="ru-RU"/>
        </w:rPr>
        <w:t>.</w:t>
      </w:r>
      <w:r>
        <w:rPr>
          <w:rFonts w:eastAsiaTheme="minorEastAsia" w:cs="Times New Roman"/>
          <w:szCs w:val="28"/>
          <w:lang w:eastAsia="ru-RU"/>
        </w:rPr>
        <w:t xml:space="preserve"> </w:t>
      </w:r>
    </w:p>
    <w:p w14:paraId="1E53E137" w14:textId="77777777" w:rsidR="008238FA" w:rsidRPr="00862EFE" w:rsidRDefault="008238FA" w:rsidP="008238FA">
      <w:pPr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  <w:r w:rsidRPr="00862EFE">
        <w:rPr>
          <w:rFonts w:eastAsiaTheme="minorEastAsia" w:cs="Times New Roman"/>
          <w:szCs w:val="28"/>
          <w:lang w:eastAsia="ru-RU"/>
        </w:rPr>
        <w:t>Максимальный срок предоставления государственной услуги</w:t>
      </w:r>
      <w:r>
        <w:rPr>
          <w:rFonts w:eastAsiaTheme="minorEastAsia" w:cs="Times New Roman"/>
          <w:szCs w:val="28"/>
          <w:lang w:eastAsia="ru-RU"/>
        </w:rPr>
        <w:t xml:space="preserve"> </w:t>
      </w:r>
      <w:r w:rsidRPr="00862EFE">
        <w:rPr>
          <w:rFonts w:eastAsiaTheme="minorEastAsia" w:cs="Times New Roman"/>
          <w:szCs w:val="28"/>
          <w:lang w:eastAsia="ru-RU"/>
        </w:rPr>
        <w:t>определяется для каждого варианта государственной услуги и приведен в</w:t>
      </w:r>
      <w:r>
        <w:rPr>
          <w:rFonts w:eastAsiaTheme="minorEastAsia" w:cs="Times New Roman"/>
          <w:szCs w:val="28"/>
          <w:lang w:eastAsia="ru-RU"/>
        </w:rPr>
        <w:t xml:space="preserve"> </w:t>
      </w:r>
      <w:r w:rsidRPr="00862EFE">
        <w:rPr>
          <w:rFonts w:eastAsiaTheme="minorEastAsia" w:cs="Times New Roman"/>
          <w:szCs w:val="28"/>
          <w:lang w:eastAsia="ru-RU"/>
        </w:rPr>
        <w:t>соответствующем разделе описания.</w:t>
      </w:r>
    </w:p>
    <w:p w14:paraId="12F3BECB" w14:textId="77777777" w:rsidR="008238FA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862EFE">
        <w:rPr>
          <w:rFonts w:eastAsiaTheme="minorEastAsia" w:cs="Times New Roman"/>
          <w:szCs w:val="28"/>
          <w:lang w:eastAsia="ru-RU"/>
        </w:rPr>
        <w:t>Срок предоставления государственной услуги исчисляется со дня</w:t>
      </w:r>
      <w:r>
        <w:rPr>
          <w:rFonts w:eastAsiaTheme="minorEastAsia" w:cs="Times New Roman"/>
          <w:szCs w:val="28"/>
          <w:lang w:eastAsia="ru-RU"/>
        </w:rPr>
        <w:t xml:space="preserve"> </w:t>
      </w:r>
      <w:r w:rsidRPr="00862EFE">
        <w:rPr>
          <w:rFonts w:eastAsiaTheme="minorEastAsia" w:cs="Times New Roman"/>
          <w:szCs w:val="28"/>
          <w:lang w:eastAsia="ru-RU"/>
        </w:rPr>
        <w:t>регистрации заявления и документов, необходимых для предоставления</w:t>
      </w:r>
      <w:r>
        <w:rPr>
          <w:rFonts w:eastAsiaTheme="minorEastAsia" w:cs="Times New Roman"/>
          <w:szCs w:val="28"/>
          <w:lang w:eastAsia="ru-RU"/>
        </w:rPr>
        <w:t xml:space="preserve"> </w:t>
      </w:r>
      <w:r w:rsidRPr="00862EFE">
        <w:rPr>
          <w:rFonts w:eastAsiaTheme="minorEastAsia" w:cs="Times New Roman"/>
          <w:szCs w:val="28"/>
          <w:lang w:eastAsia="ru-RU"/>
        </w:rPr>
        <w:t xml:space="preserve">государственной услуги в </w:t>
      </w:r>
      <w:r>
        <w:rPr>
          <w:rFonts w:eastAsiaTheme="minorEastAsia" w:cs="Times New Roman"/>
          <w:szCs w:val="28"/>
          <w:lang w:eastAsia="ru-RU"/>
        </w:rPr>
        <w:t>ГКУ ЯО «ЕЦСВ»</w:t>
      </w:r>
      <w:r w:rsidRPr="00862EFE">
        <w:rPr>
          <w:rFonts w:eastAsiaTheme="minorEastAsia" w:cs="Times New Roman"/>
          <w:szCs w:val="28"/>
          <w:lang w:eastAsia="ru-RU"/>
        </w:rPr>
        <w:t>, по день направления заявителю</w:t>
      </w:r>
      <w:r>
        <w:rPr>
          <w:rFonts w:eastAsiaTheme="minorEastAsia" w:cs="Times New Roman"/>
          <w:szCs w:val="28"/>
          <w:lang w:eastAsia="ru-RU"/>
        </w:rPr>
        <w:t xml:space="preserve"> </w:t>
      </w:r>
      <w:r w:rsidRPr="00862EFE">
        <w:rPr>
          <w:rFonts w:eastAsiaTheme="minorEastAsia" w:cs="Times New Roman"/>
          <w:szCs w:val="28"/>
          <w:lang w:eastAsia="ru-RU"/>
        </w:rPr>
        <w:t xml:space="preserve">одного из результатов, указанных в </w:t>
      </w:r>
      <w:r>
        <w:rPr>
          <w:rFonts w:eastAsiaTheme="minorEastAsia" w:cs="Times New Roman"/>
          <w:szCs w:val="28"/>
          <w:lang w:eastAsia="ru-RU"/>
        </w:rPr>
        <w:t>подразделе</w:t>
      </w:r>
      <w:r w:rsidRPr="00862EFE">
        <w:rPr>
          <w:rFonts w:eastAsiaTheme="minorEastAsia" w:cs="Times New Roman"/>
          <w:szCs w:val="28"/>
          <w:lang w:eastAsia="ru-RU"/>
        </w:rPr>
        <w:t xml:space="preserve"> </w:t>
      </w:r>
      <w:r>
        <w:rPr>
          <w:rFonts w:eastAsiaTheme="minorEastAsia" w:cs="Times New Roman"/>
          <w:szCs w:val="28"/>
          <w:lang w:eastAsia="ru-RU"/>
        </w:rPr>
        <w:t>2.3</w:t>
      </w:r>
      <w:r w:rsidRPr="00862EFE">
        <w:rPr>
          <w:rFonts w:eastAsiaTheme="minorEastAsia" w:cs="Times New Roman"/>
          <w:szCs w:val="28"/>
          <w:lang w:eastAsia="ru-RU"/>
        </w:rPr>
        <w:t xml:space="preserve"> настоящего Административного</w:t>
      </w:r>
      <w:r>
        <w:rPr>
          <w:rFonts w:eastAsiaTheme="minorEastAsia" w:cs="Times New Roman"/>
          <w:szCs w:val="28"/>
          <w:lang w:eastAsia="ru-RU"/>
        </w:rPr>
        <w:t xml:space="preserve"> </w:t>
      </w:r>
      <w:r w:rsidRPr="00862EFE">
        <w:rPr>
          <w:rFonts w:cs="Times New Roman"/>
          <w:szCs w:val="28"/>
        </w:rPr>
        <w:t>регламента, способом, указанным в заявлении.</w:t>
      </w:r>
    </w:p>
    <w:p w14:paraId="2BEB33FC" w14:textId="77777777" w:rsidR="008238FA" w:rsidRPr="00FE32DA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14:paraId="793613E6" w14:textId="77777777" w:rsidR="008238FA" w:rsidRPr="00FE32DA" w:rsidRDefault="008238FA" w:rsidP="008238FA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</w:t>
      </w:r>
      <w:r w:rsidRPr="00FE32DA">
        <w:rPr>
          <w:rFonts w:ascii="Times New Roman" w:hAnsi="Times New Roman" w:cs="Times New Roman"/>
          <w:sz w:val="28"/>
          <w:szCs w:val="28"/>
        </w:rPr>
        <w:t>. Правовые основания для предоставления</w:t>
      </w:r>
    </w:p>
    <w:p w14:paraId="2AA65817" w14:textId="77777777" w:rsidR="008238FA" w:rsidRPr="00FE32DA" w:rsidRDefault="008238FA" w:rsidP="008238FA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E32DA">
        <w:rPr>
          <w:rFonts w:ascii="Times New Roman" w:hAnsi="Times New Roman" w:cs="Times New Roman"/>
          <w:sz w:val="28"/>
          <w:szCs w:val="28"/>
        </w:rPr>
        <w:t>государственной услуги</w:t>
      </w:r>
    </w:p>
    <w:p w14:paraId="4A8E35CF" w14:textId="77777777" w:rsidR="008238FA" w:rsidRPr="00FE32DA" w:rsidRDefault="008238FA" w:rsidP="008238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CB31CAB" w14:textId="77777777" w:rsidR="008238FA" w:rsidRPr="00FE32DA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6E7E65">
        <w:rPr>
          <w:rFonts w:eastAsiaTheme="minorEastAsia" w:cs="Times New Roman"/>
          <w:szCs w:val="28"/>
          <w:lang w:eastAsia="ru-RU"/>
        </w:rPr>
        <w:lastRenderedPageBreak/>
        <w:t>Перечень нормативных правовых актов, регулирующих</w:t>
      </w:r>
      <w:r>
        <w:rPr>
          <w:rFonts w:eastAsiaTheme="minorEastAsia" w:cs="Times New Roman"/>
          <w:szCs w:val="28"/>
          <w:lang w:eastAsia="ru-RU"/>
        </w:rPr>
        <w:t xml:space="preserve"> </w:t>
      </w:r>
      <w:r w:rsidRPr="006E7E65">
        <w:rPr>
          <w:rFonts w:eastAsiaTheme="minorEastAsia" w:cs="Times New Roman"/>
          <w:szCs w:val="28"/>
          <w:lang w:eastAsia="ru-RU"/>
        </w:rPr>
        <w:t>предоставление государственной услуги, информация о порядке досудебного</w:t>
      </w:r>
      <w:r>
        <w:rPr>
          <w:rFonts w:eastAsiaTheme="minorEastAsia" w:cs="Times New Roman"/>
          <w:szCs w:val="28"/>
          <w:lang w:eastAsia="ru-RU"/>
        </w:rPr>
        <w:t xml:space="preserve"> </w:t>
      </w:r>
      <w:r w:rsidRPr="006E7E65">
        <w:rPr>
          <w:rFonts w:eastAsiaTheme="minorEastAsia" w:cs="Times New Roman"/>
          <w:szCs w:val="28"/>
          <w:lang w:eastAsia="ru-RU"/>
        </w:rPr>
        <w:t xml:space="preserve">(внесудебного) обжалования решений и действий (бездействия) </w:t>
      </w:r>
      <w:r>
        <w:rPr>
          <w:rFonts w:eastAsiaTheme="minorEastAsia" w:cs="Times New Roman"/>
          <w:szCs w:val="28"/>
          <w:lang w:eastAsia="ru-RU"/>
        </w:rPr>
        <w:t>ГКУ ЯО «ЕЦСВ»</w:t>
      </w:r>
      <w:r w:rsidRPr="006E7E65">
        <w:rPr>
          <w:rFonts w:eastAsiaTheme="minorEastAsia" w:cs="Times New Roman"/>
          <w:szCs w:val="28"/>
          <w:lang w:eastAsia="ru-RU"/>
        </w:rPr>
        <w:t>, а также его должностных лиц размещаются на официальном сайте</w:t>
      </w:r>
      <w:r>
        <w:rPr>
          <w:rFonts w:eastAsiaTheme="minorEastAsia" w:cs="Times New Roman"/>
          <w:szCs w:val="28"/>
          <w:lang w:eastAsia="ru-RU"/>
        </w:rPr>
        <w:t xml:space="preserve"> ГКУ ЯО «ЕЦСВ» </w:t>
      </w:r>
      <w:r w:rsidRPr="006E7E65">
        <w:rPr>
          <w:rFonts w:eastAsiaTheme="minorEastAsia" w:cs="Times New Roman"/>
          <w:szCs w:val="28"/>
          <w:lang w:eastAsia="ru-RU"/>
        </w:rPr>
        <w:t>в информационно-телекоммуникационной сети</w:t>
      </w:r>
      <w:r>
        <w:rPr>
          <w:rFonts w:eastAsiaTheme="minorEastAsia" w:cs="Times New Roman"/>
          <w:szCs w:val="28"/>
          <w:lang w:eastAsia="ru-RU"/>
        </w:rPr>
        <w:t xml:space="preserve"> </w:t>
      </w:r>
      <w:r w:rsidRPr="006E7E65">
        <w:rPr>
          <w:rFonts w:cs="Times New Roman"/>
          <w:szCs w:val="28"/>
        </w:rPr>
        <w:t>«Интернет», а также на ЕПГУ.</w:t>
      </w:r>
    </w:p>
    <w:p w14:paraId="0E5F9721" w14:textId="77777777" w:rsidR="008238FA" w:rsidRDefault="008238FA" w:rsidP="008238FA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043579A6" w14:textId="77777777" w:rsidR="008238FA" w:rsidRDefault="008238FA" w:rsidP="008238FA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E32DA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FE32DA">
        <w:rPr>
          <w:rFonts w:ascii="Times New Roman" w:hAnsi="Times New Roman" w:cs="Times New Roman"/>
          <w:sz w:val="28"/>
          <w:szCs w:val="28"/>
        </w:rPr>
        <w:t xml:space="preserve">. </w:t>
      </w:r>
      <w:r w:rsidRPr="006E7E65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 для 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7E65">
        <w:rPr>
          <w:rFonts w:ascii="Times New Roman" w:hAnsi="Times New Roman" w:cs="Times New Roman"/>
          <w:sz w:val="28"/>
          <w:szCs w:val="28"/>
        </w:rPr>
        <w:t>государственной услуги</w:t>
      </w:r>
    </w:p>
    <w:p w14:paraId="128892AD" w14:textId="77777777" w:rsidR="008238FA" w:rsidRDefault="008238FA" w:rsidP="008238FA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1C6FA142" w14:textId="4D67367E" w:rsidR="008238FA" w:rsidRPr="006556F4" w:rsidRDefault="008238FA" w:rsidP="008238FA">
      <w:pPr>
        <w:keepNext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Д</w:t>
      </w:r>
      <w:r w:rsidRPr="006556F4">
        <w:rPr>
          <w:rFonts w:cs="Times New Roman"/>
          <w:szCs w:val="28"/>
        </w:rPr>
        <w:t xml:space="preserve">ля получения государственной услуги </w:t>
      </w:r>
      <w:r>
        <w:rPr>
          <w:rFonts w:cs="Times New Roman"/>
          <w:szCs w:val="28"/>
        </w:rPr>
        <w:t xml:space="preserve">заявитель </w:t>
      </w:r>
      <w:r w:rsidRPr="006556F4">
        <w:rPr>
          <w:rFonts w:cs="Times New Roman"/>
          <w:szCs w:val="28"/>
        </w:rPr>
        <w:t>представ</w:t>
      </w:r>
      <w:r>
        <w:rPr>
          <w:rFonts w:cs="Times New Roman"/>
          <w:szCs w:val="28"/>
        </w:rPr>
        <w:t xml:space="preserve">ляет </w:t>
      </w:r>
      <w:r w:rsidRPr="006556F4">
        <w:rPr>
          <w:rFonts w:cs="Times New Roman"/>
          <w:szCs w:val="28"/>
        </w:rPr>
        <w:t xml:space="preserve">лично или через представителя </w:t>
      </w:r>
      <w:r>
        <w:rPr>
          <w:rFonts w:cs="Times New Roman"/>
          <w:szCs w:val="28"/>
        </w:rPr>
        <w:t xml:space="preserve">заявителя </w:t>
      </w:r>
      <w:r w:rsidRPr="006556F4">
        <w:rPr>
          <w:rFonts w:cs="Times New Roman"/>
          <w:szCs w:val="28"/>
        </w:rPr>
        <w:t xml:space="preserve">в </w:t>
      </w:r>
      <w:r w:rsidRPr="00125353">
        <w:rPr>
          <w:rFonts w:eastAsiaTheme="minorEastAsia" w:cs="Times New Roman"/>
          <w:szCs w:val="28"/>
          <w:lang w:eastAsia="ru-RU"/>
        </w:rPr>
        <w:t xml:space="preserve">отдел по работе с клиентами (клиентскую службу) </w:t>
      </w:r>
      <w:r>
        <w:rPr>
          <w:rFonts w:eastAsiaTheme="minorEastAsia" w:cs="Times New Roman"/>
          <w:szCs w:val="28"/>
          <w:lang w:eastAsia="ru-RU"/>
        </w:rPr>
        <w:t>ГКУ ЯО «</w:t>
      </w:r>
      <w:r w:rsidRPr="00125353">
        <w:rPr>
          <w:rFonts w:eastAsiaTheme="minorEastAsia" w:cs="Times New Roman"/>
          <w:szCs w:val="28"/>
          <w:lang w:eastAsia="ru-RU"/>
        </w:rPr>
        <w:t>ЕЦСВ</w:t>
      </w:r>
      <w:r>
        <w:rPr>
          <w:rFonts w:eastAsiaTheme="minorEastAsia" w:cs="Times New Roman"/>
          <w:szCs w:val="28"/>
          <w:lang w:eastAsia="ru-RU"/>
        </w:rPr>
        <w:t>»</w:t>
      </w:r>
      <w:r w:rsidRPr="00125353">
        <w:rPr>
          <w:rFonts w:eastAsiaTheme="minorEastAsia" w:cs="Times New Roman"/>
          <w:szCs w:val="28"/>
          <w:lang w:eastAsia="ru-RU"/>
        </w:rPr>
        <w:t xml:space="preserve"> в любом муниципальном образовании Ярославской области</w:t>
      </w:r>
      <w:r w:rsidRPr="006556F4">
        <w:rPr>
          <w:rFonts w:cs="Times New Roman"/>
          <w:szCs w:val="28"/>
        </w:rPr>
        <w:t>,</w:t>
      </w:r>
      <w:r>
        <w:rPr>
          <w:rFonts w:cs="Times New Roman"/>
          <w:szCs w:val="28"/>
        </w:rPr>
        <w:t xml:space="preserve"> </w:t>
      </w:r>
      <w:r w:rsidR="00474235">
        <w:rPr>
          <w:rFonts w:cs="Times New Roman"/>
          <w:szCs w:val="28"/>
        </w:rPr>
        <w:t>посредством ЕПГУ либо</w:t>
      </w:r>
      <w:r w:rsidRPr="006556F4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МФЦ</w:t>
      </w:r>
      <w:r w:rsidRPr="006556F4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заявление и следующие </w:t>
      </w:r>
      <w:r w:rsidRPr="006556F4">
        <w:rPr>
          <w:rFonts w:cs="Times New Roman"/>
          <w:szCs w:val="28"/>
        </w:rPr>
        <w:t>документы</w:t>
      </w:r>
      <w:r>
        <w:rPr>
          <w:rFonts w:cs="Times New Roman"/>
          <w:szCs w:val="28"/>
        </w:rPr>
        <w:t>:</w:t>
      </w:r>
    </w:p>
    <w:p w14:paraId="018A337A" w14:textId="6F65C16B" w:rsidR="008238FA" w:rsidRPr="006556F4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2.6.1</w:t>
      </w:r>
      <w:r w:rsidRPr="006556F4">
        <w:rPr>
          <w:rFonts w:cs="Times New Roman"/>
          <w:szCs w:val="28"/>
        </w:rPr>
        <w:t>.</w:t>
      </w:r>
      <w:r w:rsidR="00474235">
        <w:rPr>
          <w:rFonts w:cs="Times New Roman"/>
          <w:szCs w:val="28"/>
        </w:rPr>
        <w:t> </w:t>
      </w:r>
      <w:r w:rsidRPr="006556F4">
        <w:rPr>
          <w:rFonts w:cs="Times New Roman"/>
          <w:szCs w:val="28"/>
        </w:rPr>
        <w:t>Исчерпывающий перечень документов, которые</w:t>
      </w:r>
      <w:r>
        <w:rPr>
          <w:rFonts w:cs="Times New Roman"/>
          <w:szCs w:val="28"/>
        </w:rPr>
        <w:t xml:space="preserve"> </w:t>
      </w:r>
      <w:r w:rsidRPr="006556F4">
        <w:rPr>
          <w:rFonts w:cs="Times New Roman"/>
          <w:szCs w:val="28"/>
        </w:rPr>
        <w:t>заявитель должен представить самостоятельно:</w:t>
      </w:r>
    </w:p>
    <w:p w14:paraId="2DE58246" w14:textId="581466EE" w:rsidR="008238FA" w:rsidRPr="00DA5811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2.6.1.1</w:t>
      </w:r>
      <w:r w:rsidRPr="00DA5811">
        <w:rPr>
          <w:rFonts w:cs="Times New Roman"/>
          <w:szCs w:val="28"/>
        </w:rPr>
        <w:t>.</w:t>
      </w:r>
      <w:r w:rsidR="00474235">
        <w:rPr>
          <w:rFonts w:cs="Times New Roman"/>
          <w:szCs w:val="28"/>
        </w:rPr>
        <w:t> </w:t>
      </w:r>
      <w:r w:rsidRPr="00DA5811">
        <w:rPr>
          <w:rFonts w:cs="Times New Roman"/>
          <w:szCs w:val="28"/>
        </w:rPr>
        <w:t>Заявление о предоставлении государственной услуги по форме,</w:t>
      </w:r>
      <w:r>
        <w:rPr>
          <w:rFonts w:cs="Times New Roman"/>
          <w:szCs w:val="28"/>
        </w:rPr>
        <w:t xml:space="preserve"> </w:t>
      </w:r>
      <w:r w:rsidRPr="00DA5811">
        <w:rPr>
          <w:rFonts w:cs="Times New Roman"/>
          <w:szCs w:val="28"/>
        </w:rPr>
        <w:t xml:space="preserve">согласно приложению № </w:t>
      </w:r>
      <w:r>
        <w:rPr>
          <w:rFonts w:cs="Times New Roman"/>
          <w:szCs w:val="28"/>
        </w:rPr>
        <w:t>2</w:t>
      </w:r>
      <w:r w:rsidRPr="00DA5811">
        <w:rPr>
          <w:rFonts w:cs="Times New Roman"/>
          <w:szCs w:val="28"/>
        </w:rPr>
        <w:t xml:space="preserve"> к настоящему Административному регламенту.</w:t>
      </w:r>
    </w:p>
    <w:p w14:paraId="58C37EB0" w14:textId="77777777" w:rsidR="008238FA" w:rsidRPr="006556F4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Заявитель представляет в ГКУ ЯО «ЕЦСВ», МФЦ оригинал документа. </w:t>
      </w:r>
    </w:p>
    <w:p w14:paraId="5EE00150" w14:textId="77777777" w:rsidR="008238FA" w:rsidRPr="00DA5811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DA5811">
        <w:rPr>
          <w:rFonts w:cs="Times New Roman"/>
          <w:szCs w:val="28"/>
        </w:rPr>
        <w:t>В случае направления заявления посредством ЕПГУ формирование заявления</w:t>
      </w:r>
      <w:r>
        <w:rPr>
          <w:rFonts w:cs="Times New Roman"/>
          <w:szCs w:val="28"/>
        </w:rPr>
        <w:t xml:space="preserve"> </w:t>
      </w:r>
      <w:r w:rsidRPr="00DA5811">
        <w:rPr>
          <w:rFonts w:cs="Times New Roman"/>
          <w:szCs w:val="28"/>
        </w:rPr>
        <w:t>осуществляется посредством заполнения интерактивной формы на ЕПГУ без</w:t>
      </w:r>
      <w:r>
        <w:rPr>
          <w:rFonts w:cs="Times New Roman"/>
          <w:szCs w:val="28"/>
        </w:rPr>
        <w:t xml:space="preserve"> </w:t>
      </w:r>
      <w:r w:rsidRPr="00DA5811">
        <w:rPr>
          <w:rFonts w:cs="Times New Roman"/>
          <w:szCs w:val="28"/>
        </w:rPr>
        <w:t>необходимости дополнительной подачи заявления в какой-либо иной форме.</w:t>
      </w:r>
    </w:p>
    <w:p w14:paraId="529F3446" w14:textId="77777777" w:rsidR="008238FA" w:rsidRPr="00DA5811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DA5811">
        <w:rPr>
          <w:rFonts w:cs="Times New Roman"/>
          <w:szCs w:val="28"/>
        </w:rPr>
        <w:t>В заявлении также указывается один из следующих способов направления</w:t>
      </w:r>
      <w:r>
        <w:rPr>
          <w:rFonts w:cs="Times New Roman"/>
          <w:szCs w:val="28"/>
        </w:rPr>
        <w:t xml:space="preserve"> </w:t>
      </w:r>
      <w:r w:rsidRPr="00DA5811">
        <w:rPr>
          <w:rFonts w:cs="Times New Roman"/>
          <w:szCs w:val="28"/>
        </w:rPr>
        <w:t>результата предоставления государственной услуги:</w:t>
      </w:r>
    </w:p>
    <w:p w14:paraId="40A555F2" w14:textId="77777777" w:rsidR="008238FA" w:rsidRPr="00DA5811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DA5811">
        <w:rPr>
          <w:rFonts w:cs="Times New Roman"/>
          <w:szCs w:val="28"/>
        </w:rPr>
        <w:t>в форме электронного документа в личном кабинете на ЕПГУ;</w:t>
      </w:r>
    </w:p>
    <w:p w14:paraId="21DEE9B3" w14:textId="00210B78" w:rsidR="008238FA" w:rsidRPr="00DA5811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DA5811">
        <w:rPr>
          <w:rFonts w:cs="Times New Roman"/>
          <w:szCs w:val="28"/>
        </w:rPr>
        <w:t>на бумажном носителе в виде распечатанного экземпляра электронного</w:t>
      </w:r>
      <w:r>
        <w:rPr>
          <w:rFonts w:cs="Times New Roman"/>
          <w:szCs w:val="28"/>
        </w:rPr>
        <w:t xml:space="preserve"> </w:t>
      </w:r>
      <w:r w:rsidRPr="00DA5811">
        <w:rPr>
          <w:rFonts w:cs="Times New Roman"/>
          <w:szCs w:val="28"/>
        </w:rPr>
        <w:t xml:space="preserve">документа в </w:t>
      </w:r>
      <w:r>
        <w:rPr>
          <w:rFonts w:eastAsiaTheme="minorEastAsia" w:cs="Times New Roman"/>
          <w:szCs w:val="28"/>
          <w:lang w:eastAsia="ru-RU"/>
        </w:rPr>
        <w:t>ГКУ ЯО «ЕЦСВ»</w:t>
      </w:r>
      <w:r w:rsidRPr="00DA5811">
        <w:rPr>
          <w:rFonts w:cs="Times New Roman"/>
          <w:szCs w:val="28"/>
        </w:rPr>
        <w:t xml:space="preserve">, </w:t>
      </w:r>
      <w:r w:rsidR="00474235">
        <w:rPr>
          <w:rFonts w:cs="Times New Roman"/>
          <w:szCs w:val="28"/>
        </w:rPr>
        <w:t>МФЦ</w:t>
      </w:r>
      <w:r w:rsidRPr="00DA5811">
        <w:rPr>
          <w:rFonts w:cs="Times New Roman"/>
          <w:szCs w:val="28"/>
        </w:rPr>
        <w:t>.</w:t>
      </w:r>
    </w:p>
    <w:p w14:paraId="7FB8481F" w14:textId="77777777" w:rsidR="008238FA" w:rsidRPr="00DA5811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2.6.1.2</w:t>
      </w:r>
      <w:r w:rsidRPr="00DA5811">
        <w:rPr>
          <w:rFonts w:cs="Times New Roman"/>
          <w:szCs w:val="28"/>
        </w:rPr>
        <w:t>. Документ, удостоверяющий личность заявителя, представителя.</w:t>
      </w:r>
    </w:p>
    <w:p w14:paraId="5BB3D422" w14:textId="77777777" w:rsidR="008238FA" w:rsidRPr="006556F4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Заявитель представляет в ГКУ ЯО «ЕЦСВ», МФЦ оригинал документа. </w:t>
      </w:r>
    </w:p>
    <w:p w14:paraId="1CDDF465" w14:textId="77777777" w:rsidR="008238FA" w:rsidRPr="00DA5811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DA5811">
        <w:rPr>
          <w:rFonts w:cs="Times New Roman"/>
          <w:szCs w:val="28"/>
        </w:rPr>
        <w:t>В случае</w:t>
      </w:r>
      <w:r>
        <w:rPr>
          <w:rFonts w:cs="Times New Roman"/>
          <w:szCs w:val="28"/>
        </w:rPr>
        <w:t xml:space="preserve"> </w:t>
      </w:r>
      <w:r w:rsidRPr="00DA5811">
        <w:rPr>
          <w:rFonts w:cs="Times New Roman"/>
          <w:szCs w:val="28"/>
        </w:rPr>
        <w:t>направления заявления посредством ЕПГУ сведения из документа,</w:t>
      </w:r>
      <w:r>
        <w:rPr>
          <w:rFonts w:cs="Times New Roman"/>
          <w:szCs w:val="28"/>
        </w:rPr>
        <w:t xml:space="preserve"> </w:t>
      </w:r>
      <w:r w:rsidRPr="00DA5811">
        <w:rPr>
          <w:rFonts w:cs="Times New Roman"/>
          <w:szCs w:val="28"/>
        </w:rPr>
        <w:t>удостоверяющего личность заявителя, представителя формируются при</w:t>
      </w:r>
      <w:r>
        <w:rPr>
          <w:rFonts w:cs="Times New Roman"/>
          <w:szCs w:val="28"/>
        </w:rPr>
        <w:t xml:space="preserve"> </w:t>
      </w:r>
      <w:r w:rsidRPr="00DA5811">
        <w:rPr>
          <w:rFonts w:cs="Times New Roman"/>
          <w:szCs w:val="28"/>
        </w:rPr>
        <w:t>подтверждении учетной записи в Единой системе идентификации и аутентификации</w:t>
      </w:r>
      <w:r>
        <w:rPr>
          <w:rFonts w:cs="Times New Roman"/>
          <w:szCs w:val="28"/>
        </w:rPr>
        <w:t xml:space="preserve"> </w:t>
      </w:r>
      <w:r w:rsidRPr="00DA5811">
        <w:rPr>
          <w:rFonts w:cs="Times New Roman"/>
          <w:szCs w:val="28"/>
        </w:rPr>
        <w:t>из состава соответствующих данных указанной учетной записи и могут быть</w:t>
      </w:r>
      <w:r>
        <w:rPr>
          <w:rFonts w:cs="Times New Roman"/>
          <w:szCs w:val="28"/>
        </w:rPr>
        <w:t xml:space="preserve"> </w:t>
      </w:r>
      <w:r w:rsidRPr="00DA5811">
        <w:rPr>
          <w:rFonts w:cs="Times New Roman"/>
          <w:szCs w:val="28"/>
        </w:rPr>
        <w:t>проверены путем направления заявления с использованием единой системы</w:t>
      </w:r>
      <w:r>
        <w:rPr>
          <w:rFonts w:cs="Times New Roman"/>
          <w:szCs w:val="28"/>
        </w:rPr>
        <w:t xml:space="preserve"> </w:t>
      </w:r>
      <w:r w:rsidRPr="00DA5811">
        <w:rPr>
          <w:rFonts w:cs="Times New Roman"/>
          <w:szCs w:val="28"/>
        </w:rPr>
        <w:t>межведомственного электронного взаимодействия.</w:t>
      </w:r>
    </w:p>
    <w:p w14:paraId="09F58A94" w14:textId="77777777" w:rsidR="008238FA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2.6.1.3</w:t>
      </w:r>
      <w:r w:rsidRPr="00DA5811">
        <w:rPr>
          <w:rFonts w:cs="Times New Roman"/>
          <w:szCs w:val="28"/>
        </w:rPr>
        <w:t>. Документ, подтверждающий полномочия представителя действовать от</w:t>
      </w:r>
      <w:r>
        <w:rPr>
          <w:rFonts w:cs="Times New Roman"/>
          <w:szCs w:val="28"/>
        </w:rPr>
        <w:t xml:space="preserve"> </w:t>
      </w:r>
      <w:r w:rsidRPr="00DA5811">
        <w:rPr>
          <w:rFonts w:cs="Times New Roman"/>
          <w:szCs w:val="28"/>
        </w:rPr>
        <w:t>имени заявителя – в случае, если заявление подается представителем.</w:t>
      </w:r>
    </w:p>
    <w:p w14:paraId="3614CDB1" w14:textId="75200C84" w:rsidR="008238FA" w:rsidRPr="006556F4" w:rsidRDefault="001F61C6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Представитель</w:t>
      </w:r>
      <w:r w:rsidR="008238FA">
        <w:rPr>
          <w:rFonts w:cs="Times New Roman"/>
          <w:szCs w:val="28"/>
        </w:rPr>
        <w:t xml:space="preserve"> представляет в </w:t>
      </w:r>
      <w:r w:rsidR="008238FA">
        <w:rPr>
          <w:rFonts w:eastAsiaTheme="minorEastAsia" w:cs="Times New Roman"/>
          <w:szCs w:val="28"/>
          <w:lang w:eastAsia="ru-RU"/>
        </w:rPr>
        <w:t>ГКУ ЯО «ЕЦСВ»</w:t>
      </w:r>
      <w:r w:rsidR="008238FA">
        <w:rPr>
          <w:rFonts w:cs="Times New Roman"/>
          <w:szCs w:val="28"/>
        </w:rPr>
        <w:t xml:space="preserve">, МФЦ оригинал документа. </w:t>
      </w:r>
    </w:p>
    <w:p w14:paraId="145C969E" w14:textId="77777777" w:rsidR="008238FA" w:rsidRPr="00534798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2.6.1.4</w:t>
      </w:r>
      <w:r w:rsidRPr="00534798">
        <w:rPr>
          <w:rFonts w:cs="Times New Roman"/>
          <w:szCs w:val="28"/>
        </w:rPr>
        <w:t>. Свидетельство о рождении, выданное компетентным органом</w:t>
      </w:r>
      <w:r>
        <w:rPr>
          <w:rFonts w:cs="Times New Roman"/>
          <w:szCs w:val="28"/>
        </w:rPr>
        <w:t xml:space="preserve"> </w:t>
      </w:r>
      <w:r w:rsidRPr="00534798">
        <w:rPr>
          <w:rFonts w:cs="Times New Roman"/>
          <w:szCs w:val="28"/>
        </w:rPr>
        <w:t>иностранного государства.</w:t>
      </w:r>
    </w:p>
    <w:p w14:paraId="3F0ADF53" w14:textId="77777777" w:rsidR="008238FA" w:rsidRPr="00534798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534798">
        <w:rPr>
          <w:rFonts w:cs="Times New Roman"/>
          <w:szCs w:val="28"/>
        </w:rPr>
        <w:t>Требования, предъявляемые к документу при подаче:</w:t>
      </w:r>
    </w:p>
    <w:p w14:paraId="1F264846" w14:textId="77777777" w:rsidR="008238FA" w:rsidRPr="00534798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534798">
        <w:rPr>
          <w:rFonts w:cs="Times New Roman"/>
          <w:szCs w:val="28"/>
        </w:rPr>
        <w:t xml:space="preserve">при подаче в </w:t>
      </w:r>
      <w:r>
        <w:rPr>
          <w:rFonts w:eastAsiaTheme="minorEastAsia" w:cs="Times New Roman"/>
          <w:szCs w:val="28"/>
          <w:lang w:eastAsia="ru-RU"/>
        </w:rPr>
        <w:t>ГКУ ЯО «ЕЦСВ»</w:t>
      </w:r>
      <w:r w:rsidRPr="00534798">
        <w:rPr>
          <w:rFonts w:cs="Times New Roman"/>
          <w:szCs w:val="28"/>
        </w:rPr>
        <w:t>, многофункциональный центр –</w:t>
      </w:r>
      <w:r>
        <w:rPr>
          <w:rFonts w:cs="Times New Roman"/>
          <w:szCs w:val="28"/>
        </w:rPr>
        <w:t xml:space="preserve"> </w:t>
      </w:r>
      <w:r w:rsidRPr="00534798">
        <w:rPr>
          <w:rFonts w:cs="Times New Roman"/>
          <w:szCs w:val="28"/>
        </w:rPr>
        <w:t>нотариально заверенный перевод на русский язык;</w:t>
      </w:r>
    </w:p>
    <w:p w14:paraId="1AAF6618" w14:textId="77777777" w:rsidR="008238FA" w:rsidRPr="00534798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534798">
        <w:rPr>
          <w:rFonts w:cs="Times New Roman"/>
          <w:szCs w:val="28"/>
        </w:rPr>
        <w:t>с использованием ЕПГУ – нотариально заверенный перевод на русский язык,</w:t>
      </w:r>
      <w:r>
        <w:rPr>
          <w:rFonts w:cs="Times New Roman"/>
          <w:szCs w:val="28"/>
        </w:rPr>
        <w:t xml:space="preserve"> </w:t>
      </w:r>
      <w:r w:rsidRPr="00534798">
        <w:rPr>
          <w:rFonts w:cs="Times New Roman"/>
          <w:szCs w:val="28"/>
        </w:rPr>
        <w:t>заверенный усиленной квалифицированной электронной подписью нотариуса в</w:t>
      </w:r>
      <w:r>
        <w:rPr>
          <w:rFonts w:cs="Times New Roman"/>
          <w:szCs w:val="28"/>
        </w:rPr>
        <w:t xml:space="preserve"> </w:t>
      </w:r>
      <w:r w:rsidRPr="00534798">
        <w:rPr>
          <w:rFonts w:cs="Times New Roman"/>
          <w:szCs w:val="28"/>
        </w:rPr>
        <w:t>соответствии с требованиями к формату изготовленного нотариусом электронного</w:t>
      </w:r>
      <w:r>
        <w:rPr>
          <w:rFonts w:cs="Times New Roman"/>
          <w:szCs w:val="28"/>
        </w:rPr>
        <w:t xml:space="preserve"> </w:t>
      </w:r>
      <w:r w:rsidRPr="00534798">
        <w:rPr>
          <w:rFonts w:cs="Times New Roman"/>
          <w:szCs w:val="28"/>
        </w:rPr>
        <w:t xml:space="preserve">документа </w:t>
      </w:r>
      <w:r>
        <w:rPr>
          <w:rFonts w:cs="Times New Roman"/>
          <w:szCs w:val="28"/>
        </w:rPr>
        <w:t>или</w:t>
      </w:r>
      <w:r w:rsidRPr="00534798">
        <w:rPr>
          <w:rFonts w:cs="Times New Roman"/>
          <w:szCs w:val="28"/>
        </w:rPr>
        <w:t xml:space="preserve"> посредством представления подтверждающего документа в</w:t>
      </w:r>
      <w:r>
        <w:rPr>
          <w:rFonts w:cs="Times New Roman"/>
          <w:szCs w:val="28"/>
        </w:rPr>
        <w:t xml:space="preserve"> </w:t>
      </w:r>
      <w:r>
        <w:rPr>
          <w:rFonts w:eastAsiaTheme="minorEastAsia" w:cs="Times New Roman"/>
          <w:szCs w:val="28"/>
          <w:lang w:eastAsia="ru-RU"/>
        </w:rPr>
        <w:t xml:space="preserve">ГКУ ЯО «ЕЦСВ» </w:t>
      </w:r>
      <w:r w:rsidRPr="00534798">
        <w:rPr>
          <w:rFonts w:cs="Times New Roman"/>
          <w:szCs w:val="28"/>
        </w:rPr>
        <w:t xml:space="preserve">в течение </w:t>
      </w:r>
      <w:r>
        <w:rPr>
          <w:rFonts w:cs="Times New Roman"/>
          <w:szCs w:val="28"/>
        </w:rPr>
        <w:t>3</w:t>
      </w:r>
      <w:r w:rsidRPr="00534798">
        <w:rPr>
          <w:rFonts w:cs="Times New Roman"/>
          <w:szCs w:val="28"/>
        </w:rPr>
        <w:t xml:space="preserve"> рабочих дней после отправки заявления.</w:t>
      </w:r>
    </w:p>
    <w:p w14:paraId="55EC7731" w14:textId="77777777" w:rsidR="008238FA" w:rsidRPr="00534798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2.6.1.5</w:t>
      </w:r>
      <w:r w:rsidRPr="00534798">
        <w:rPr>
          <w:rFonts w:cs="Times New Roman"/>
          <w:szCs w:val="28"/>
        </w:rPr>
        <w:t>. Свидетельство о регистрации брака, выданное компетентным органом</w:t>
      </w:r>
      <w:r>
        <w:rPr>
          <w:rFonts w:cs="Times New Roman"/>
          <w:szCs w:val="28"/>
        </w:rPr>
        <w:t xml:space="preserve"> </w:t>
      </w:r>
      <w:r w:rsidRPr="00534798">
        <w:rPr>
          <w:rFonts w:cs="Times New Roman"/>
          <w:szCs w:val="28"/>
        </w:rPr>
        <w:t>иностранного государства.</w:t>
      </w:r>
    </w:p>
    <w:p w14:paraId="6BA56FC9" w14:textId="77777777" w:rsidR="008238FA" w:rsidRPr="00534798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534798">
        <w:rPr>
          <w:rFonts w:cs="Times New Roman"/>
          <w:szCs w:val="28"/>
        </w:rPr>
        <w:t>Требования, предъявляемые к документу при подаче:</w:t>
      </w:r>
    </w:p>
    <w:p w14:paraId="44BE5BD1" w14:textId="77777777" w:rsidR="008238FA" w:rsidRPr="00534798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534798">
        <w:rPr>
          <w:rFonts w:cs="Times New Roman"/>
          <w:szCs w:val="28"/>
        </w:rPr>
        <w:t xml:space="preserve">при подаче в </w:t>
      </w:r>
      <w:r>
        <w:rPr>
          <w:rFonts w:eastAsiaTheme="minorEastAsia" w:cs="Times New Roman"/>
          <w:szCs w:val="28"/>
          <w:lang w:eastAsia="ru-RU"/>
        </w:rPr>
        <w:t>ГКУ ЯО «ЕЦСВ»</w:t>
      </w:r>
      <w:r w:rsidRPr="00534798">
        <w:rPr>
          <w:rFonts w:cs="Times New Roman"/>
          <w:szCs w:val="28"/>
        </w:rPr>
        <w:t>, многофункциональный центр –</w:t>
      </w:r>
      <w:r>
        <w:rPr>
          <w:rFonts w:cs="Times New Roman"/>
          <w:szCs w:val="28"/>
        </w:rPr>
        <w:t xml:space="preserve"> </w:t>
      </w:r>
      <w:r w:rsidRPr="00534798">
        <w:rPr>
          <w:rFonts w:cs="Times New Roman"/>
          <w:szCs w:val="28"/>
        </w:rPr>
        <w:t>нотариально заверенный перевод на русский язык;</w:t>
      </w:r>
    </w:p>
    <w:p w14:paraId="55D54D0C" w14:textId="77777777" w:rsidR="008238FA" w:rsidRPr="00534798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534798">
        <w:rPr>
          <w:rFonts w:cs="Times New Roman"/>
          <w:szCs w:val="28"/>
        </w:rPr>
        <w:t>с использованием ЕПГУ – нотариально заверенный перевод на русский язык,</w:t>
      </w:r>
      <w:r>
        <w:rPr>
          <w:rFonts w:cs="Times New Roman"/>
          <w:szCs w:val="28"/>
        </w:rPr>
        <w:t xml:space="preserve"> </w:t>
      </w:r>
      <w:r w:rsidRPr="00534798">
        <w:rPr>
          <w:rFonts w:cs="Times New Roman"/>
          <w:szCs w:val="28"/>
        </w:rPr>
        <w:t>заверенный усиленной квалифицированной электронной подписью нотариуса в</w:t>
      </w:r>
      <w:r>
        <w:rPr>
          <w:rFonts w:cs="Times New Roman"/>
          <w:szCs w:val="28"/>
        </w:rPr>
        <w:t xml:space="preserve"> </w:t>
      </w:r>
      <w:r w:rsidRPr="00534798">
        <w:rPr>
          <w:rFonts w:cs="Times New Roman"/>
          <w:szCs w:val="28"/>
        </w:rPr>
        <w:t>соответствии с требованиями к формату изготовленного нотариусом электронного</w:t>
      </w:r>
      <w:r>
        <w:rPr>
          <w:rFonts w:cs="Times New Roman"/>
          <w:szCs w:val="28"/>
        </w:rPr>
        <w:t xml:space="preserve"> </w:t>
      </w:r>
      <w:r w:rsidRPr="00534798">
        <w:rPr>
          <w:rFonts w:cs="Times New Roman"/>
          <w:szCs w:val="28"/>
        </w:rPr>
        <w:t xml:space="preserve">документа </w:t>
      </w:r>
      <w:r>
        <w:rPr>
          <w:rFonts w:cs="Times New Roman"/>
          <w:szCs w:val="28"/>
        </w:rPr>
        <w:t>или</w:t>
      </w:r>
      <w:r w:rsidRPr="00534798">
        <w:rPr>
          <w:rFonts w:cs="Times New Roman"/>
          <w:szCs w:val="28"/>
        </w:rPr>
        <w:t xml:space="preserve"> посредством представления подтверждающего документа в</w:t>
      </w:r>
      <w:r>
        <w:rPr>
          <w:rFonts w:cs="Times New Roman"/>
          <w:szCs w:val="28"/>
        </w:rPr>
        <w:t xml:space="preserve"> </w:t>
      </w:r>
      <w:r>
        <w:rPr>
          <w:rFonts w:eastAsiaTheme="minorEastAsia" w:cs="Times New Roman"/>
          <w:szCs w:val="28"/>
          <w:lang w:eastAsia="ru-RU"/>
        </w:rPr>
        <w:t>ГКУ ЯО «ЕЦСВ»</w:t>
      </w:r>
      <w:r w:rsidRPr="00534798">
        <w:rPr>
          <w:rFonts w:cs="Times New Roman"/>
          <w:szCs w:val="28"/>
        </w:rPr>
        <w:t xml:space="preserve"> в </w:t>
      </w:r>
      <w:proofErr w:type="gramStart"/>
      <w:r w:rsidRPr="00534798">
        <w:rPr>
          <w:rFonts w:cs="Times New Roman"/>
          <w:szCs w:val="28"/>
        </w:rPr>
        <w:t xml:space="preserve">течение  </w:t>
      </w:r>
      <w:r>
        <w:rPr>
          <w:rFonts w:cs="Times New Roman"/>
          <w:szCs w:val="28"/>
        </w:rPr>
        <w:t>3</w:t>
      </w:r>
      <w:proofErr w:type="gramEnd"/>
      <w:r w:rsidRPr="00534798">
        <w:rPr>
          <w:rFonts w:cs="Times New Roman"/>
          <w:szCs w:val="28"/>
        </w:rPr>
        <w:t>рабочих дней после отправки заявления.</w:t>
      </w:r>
    </w:p>
    <w:p w14:paraId="72F9A351" w14:textId="77777777" w:rsidR="008238FA" w:rsidRPr="00534798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2.6.1.6</w:t>
      </w:r>
      <w:r w:rsidRPr="00534798">
        <w:rPr>
          <w:rFonts w:cs="Times New Roman"/>
          <w:szCs w:val="28"/>
        </w:rPr>
        <w:t>. Свидетельство о расторжении брака, выданное компетентным органом</w:t>
      </w:r>
      <w:r>
        <w:rPr>
          <w:rFonts w:cs="Times New Roman"/>
          <w:szCs w:val="28"/>
        </w:rPr>
        <w:t xml:space="preserve"> </w:t>
      </w:r>
      <w:r w:rsidRPr="00534798">
        <w:rPr>
          <w:rFonts w:cs="Times New Roman"/>
          <w:szCs w:val="28"/>
        </w:rPr>
        <w:t>иностранного государства.</w:t>
      </w:r>
    </w:p>
    <w:p w14:paraId="6DFB5215" w14:textId="77777777" w:rsidR="008238FA" w:rsidRPr="00534798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534798">
        <w:rPr>
          <w:rFonts w:cs="Times New Roman"/>
          <w:szCs w:val="28"/>
        </w:rPr>
        <w:t>Требования, предъявляемые к документу при подаче:</w:t>
      </w:r>
    </w:p>
    <w:p w14:paraId="5D88F2FA" w14:textId="77777777" w:rsidR="008238FA" w:rsidRPr="00534798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534798">
        <w:rPr>
          <w:rFonts w:cs="Times New Roman"/>
          <w:szCs w:val="28"/>
        </w:rPr>
        <w:t xml:space="preserve">при подаче в </w:t>
      </w:r>
      <w:r>
        <w:rPr>
          <w:rFonts w:eastAsiaTheme="minorEastAsia" w:cs="Times New Roman"/>
          <w:szCs w:val="28"/>
          <w:lang w:eastAsia="ru-RU"/>
        </w:rPr>
        <w:t>ГКУ ЯО «ЕЦСВ»</w:t>
      </w:r>
      <w:r w:rsidRPr="00534798">
        <w:rPr>
          <w:rFonts w:cs="Times New Roman"/>
          <w:szCs w:val="28"/>
        </w:rPr>
        <w:t>, многофункциональный центр –</w:t>
      </w:r>
      <w:r>
        <w:rPr>
          <w:rFonts w:cs="Times New Roman"/>
          <w:szCs w:val="28"/>
        </w:rPr>
        <w:t xml:space="preserve"> </w:t>
      </w:r>
      <w:r w:rsidRPr="00534798">
        <w:rPr>
          <w:rFonts w:cs="Times New Roman"/>
          <w:szCs w:val="28"/>
        </w:rPr>
        <w:t>нотариально заверенный перевод на русский язык;</w:t>
      </w:r>
    </w:p>
    <w:p w14:paraId="69DE4AB1" w14:textId="77777777" w:rsidR="008238FA" w:rsidRPr="00534798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534798">
        <w:rPr>
          <w:rFonts w:cs="Times New Roman"/>
          <w:szCs w:val="28"/>
        </w:rPr>
        <w:t>с использованием ЕПГУ – нотариально заверенный перевод на русский язык,</w:t>
      </w:r>
      <w:r>
        <w:rPr>
          <w:rFonts w:cs="Times New Roman"/>
          <w:szCs w:val="28"/>
        </w:rPr>
        <w:t xml:space="preserve"> </w:t>
      </w:r>
      <w:r w:rsidRPr="00534798">
        <w:rPr>
          <w:rFonts w:cs="Times New Roman"/>
          <w:szCs w:val="28"/>
        </w:rPr>
        <w:t>заверенный усиленной квалифицированной электронной подписью нотариуса в</w:t>
      </w:r>
      <w:r>
        <w:rPr>
          <w:rFonts w:cs="Times New Roman"/>
          <w:szCs w:val="28"/>
        </w:rPr>
        <w:t xml:space="preserve"> </w:t>
      </w:r>
      <w:r w:rsidRPr="00534798">
        <w:rPr>
          <w:rFonts w:cs="Times New Roman"/>
          <w:szCs w:val="28"/>
        </w:rPr>
        <w:t>соответствии с требованиями к формату изготовленного нотариусом электронного</w:t>
      </w:r>
      <w:r>
        <w:rPr>
          <w:rFonts w:cs="Times New Roman"/>
          <w:szCs w:val="28"/>
        </w:rPr>
        <w:t xml:space="preserve"> </w:t>
      </w:r>
      <w:r w:rsidRPr="00534798">
        <w:rPr>
          <w:rFonts w:cs="Times New Roman"/>
          <w:szCs w:val="28"/>
        </w:rPr>
        <w:t xml:space="preserve">документа </w:t>
      </w:r>
      <w:r>
        <w:rPr>
          <w:rFonts w:cs="Times New Roman"/>
          <w:szCs w:val="28"/>
        </w:rPr>
        <w:t>или</w:t>
      </w:r>
      <w:r w:rsidRPr="00534798">
        <w:rPr>
          <w:rFonts w:cs="Times New Roman"/>
          <w:szCs w:val="28"/>
        </w:rPr>
        <w:t xml:space="preserve"> посредством представления подтверждающего документа в</w:t>
      </w:r>
      <w:r>
        <w:rPr>
          <w:rFonts w:cs="Times New Roman"/>
          <w:szCs w:val="28"/>
        </w:rPr>
        <w:t xml:space="preserve"> </w:t>
      </w:r>
      <w:r>
        <w:rPr>
          <w:rFonts w:eastAsiaTheme="minorEastAsia" w:cs="Times New Roman"/>
          <w:szCs w:val="28"/>
          <w:lang w:eastAsia="ru-RU"/>
        </w:rPr>
        <w:t xml:space="preserve">ГКУ ЯО «ЕЦСВ» </w:t>
      </w:r>
      <w:r w:rsidRPr="00534798">
        <w:rPr>
          <w:rFonts w:cs="Times New Roman"/>
          <w:szCs w:val="28"/>
        </w:rPr>
        <w:t xml:space="preserve">в течение </w:t>
      </w:r>
      <w:r>
        <w:rPr>
          <w:rFonts w:cs="Times New Roman"/>
          <w:szCs w:val="28"/>
        </w:rPr>
        <w:t>3</w:t>
      </w:r>
      <w:r w:rsidRPr="00534798">
        <w:rPr>
          <w:rFonts w:cs="Times New Roman"/>
          <w:szCs w:val="28"/>
        </w:rPr>
        <w:t xml:space="preserve"> рабочих дней после отправки заявления.</w:t>
      </w:r>
    </w:p>
    <w:p w14:paraId="0FE45B65" w14:textId="77777777" w:rsidR="008238FA" w:rsidRPr="00534798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2.6.1.7</w:t>
      </w:r>
      <w:r w:rsidRPr="00534798">
        <w:rPr>
          <w:rFonts w:cs="Times New Roman"/>
          <w:szCs w:val="28"/>
        </w:rPr>
        <w:t>.</w:t>
      </w:r>
      <w:r>
        <w:rPr>
          <w:rFonts w:cs="Times New Roman"/>
          <w:szCs w:val="28"/>
        </w:rPr>
        <w:t> </w:t>
      </w:r>
      <w:r w:rsidRPr="00534798">
        <w:rPr>
          <w:rFonts w:cs="Times New Roman"/>
          <w:szCs w:val="28"/>
        </w:rPr>
        <w:t>Свидетельство о смерти, выданное компетентным органом</w:t>
      </w:r>
      <w:r>
        <w:rPr>
          <w:rFonts w:cs="Times New Roman"/>
          <w:szCs w:val="28"/>
        </w:rPr>
        <w:t xml:space="preserve"> </w:t>
      </w:r>
      <w:r w:rsidRPr="00534798">
        <w:rPr>
          <w:rFonts w:cs="Times New Roman"/>
          <w:szCs w:val="28"/>
        </w:rPr>
        <w:t>иностранного государства.</w:t>
      </w:r>
    </w:p>
    <w:p w14:paraId="4692E52B" w14:textId="77777777" w:rsidR="008238FA" w:rsidRPr="00534798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534798">
        <w:rPr>
          <w:rFonts w:cs="Times New Roman"/>
          <w:szCs w:val="28"/>
        </w:rPr>
        <w:t>Требования, предъявляемые к документу при подаче:</w:t>
      </w:r>
    </w:p>
    <w:p w14:paraId="0C6E744C" w14:textId="77777777" w:rsidR="008238FA" w:rsidRPr="00534798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534798">
        <w:rPr>
          <w:rFonts w:cs="Times New Roman"/>
          <w:szCs w:val="28"/>
        </w:rPr>
        <w:t xml:space="preserve">при подаче в </w:t>
      </w:r>
      <w:r>
        <w:rPr>
          <w:rFonts w:eastAsiaTheme="minorEastAsia" w:cs="Times New Roman"/>
          <w:szCs w:val="28"/>
          <w:lang w:eastAsia="ru-RU"/>
        </w:rPr>
        <w:t>ГКУ ЯО «ЕЦСВ»</w:t>
      </w:r>
      <w:r w:rsidRPr="00534798">
        <w:rPr>
          <w:rFonts w:cs="Times New Roman"/>
          <w:szCs w:val="28"/>
        </w:rPr>
        <w:t>, многофункциональный центр –</w:t>
      </w:r>
      <w:r>
        <w:rPr>
          <w:rFonts w:cs="Times New Roman"/>
          <w:szCs w:val="28"/>
        </w:rPr>
        <w:t xml:space="preserve"> </w:t>
      </w:r>
      <w:r w:rsidRPr="00534798">
        <w:rPr>
          <w:rFonts w:cs="Times New Roman"/>
          <w:szCs w:val="28"/>
        </w:rPr>
        <w:t>нотариально заверенный перевод на русский язык;</w:t>
      </w:r>
    </w:p>
    <w:p w14:paraId="04703AA4" w14:textId="77777777" w:rsidR="008238FA" w:rsidRDefault="008238FA" w:rsidP="00D35ABD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534798">
        <w:rPr>
          <w:rFonts w:cs="Times New Roman"/>
          <w:szCs w:val="28"/>
        </w:rPr>
        <w:t>с использованием ЕПГУ – нотариально заверенный перевод на русский язык,</w:t>
      </w:r>
      <w:r>
        <w:rPr>
          <w:rFonts w:cs="Times New Roman"/>
          <w:szCs w:val="28"/>
        </w:rPr>
        <w:t xml:space="preserve"> </w:t>
      </w:r>
      <w:r w:rsidRPr="00534798">
        <w:rPr>
          <w:rFonts w:cs="Times New Roman"/>
          <w:szCs w:val="28"/>
        </w:rPr>
        <w:t>заверенный усиленной квалифицированной электронной подписью нотариуса в</w:t>
      </w:r>
      <w:r>
        <w:rPr>
          <w:rFonts w:cs="Times New Roman"/>
          <w:szCs w:val="28"/>
        </w:rPr>
        <w:t xml:space="preserve"> </w:t>
      </w:r>
      <w:r w:rsidRPr="00534798">
        <w:rPr>
          <w:rFonts w:cs="Times New Roman"/>
          <w:szCs w:val="28"/>
        </w:rPr>
        <w:t>соответствии с требованиями к формату изготовленного нотариусом электронного</w:t>
      </w:r>
      <w:r>
        <w:rPr>
          <w:rFonts w:cs="Times New Roman"/>
          <w:szCs w:val="28"/>
        </w:rPr>
        <w:t xml:space="preserve"> </w:t>
      </w:r>
      <w:r w:rsidRPr="00F51333">
        <w:rPr>
          <w:rFonts w:cs="Times New Roman"/>
          <w:szCs w:val="28"/>
        </w:rPr>
        <w:t xml:space="preserve">документа или посредством </w:t>
      </w:r>
      <w:r w:rsidRPr="00F51333">
        <w:rPr>
          <w:rFonts w:cs="Times New Roman"/>
          <w:szCs w:val="28"/>
        </w:rPr>
        <w:lastRenderedPageBreak/>
        <w:t>представления подтверждающего документа в</w:t>
      </w:r>
      <w:r>
        <w:rPr>
          <w:rFonts w:cs="Times New Roman"/>
          <w:szCs w:val="28"/>
        </w:rPr>
        <w:t xml:space="preserve"> </w:t>
      </w:r>
      <w:r>
        <w:rPr>
          <w:rFonts w:eastAsiaTheme="minorEastAsia" w:cs="Times New Roman"/>
          <w:szCs w:val="28"/>
          <w:lang w:eastAsia="ru-RU"/>
        </w:rPr>
        <w:t xml:space="preserve">ГКУ ЯО «ЕЦСВ» </w:t>
      </w:r>
      <w:r w:rsidRPr="00F51333">
        <w:rPr>
          <w:rFonts w:cs="Times New Roman"/>
          <w:szCs w:val="28"/>
        </w:rPr>
        <w:t xml:space="preserve">в течение </w:t>
      </w:r>
      <w:r>
        <w:rPr>
          <w:rFonts w:cs="Times New Roman"/>
          <w:szCs w:val="28"/>
        </w:rPr>
        <w:t>3</w:t>
      </w:r>
      <w:r w:rsidRPr="00F51333">
        <w:rPr>
          <w:rFonts w:cs="Times New Roman"/>
          <w:szCs w:val="28"/>
        </w:rPr>
        <w:t xml:space="preserve"> рабочих дней после отправки заявления.</w:t>
      </w:r>
    </w:p>
    <w:p w14:paraId="2C86937A" w14:textId="4F7230D4" w:rsidR="007A7DC3" w:rsidRPr="00C76A16" w:rsidRDefault="007A7DC3" w:rsidP="00D35ABD">
      <w:pPr>
        <w:jc w:val="both"/>
        <w:rPr>
          <w:rFonts w:cs="Times New Roman"/>
          <w:color w:val="000000"/>
          <w:szCs w:val="28"/>
        </w:rPr>
      </w:pPr>
      <w:r>
        <w:rPr>
          <w:rFonts w:cs="Times New Roman"/>
          <w:szCs w:val="28"/>
        </w:rPr>
        <w:t>2.6.1.8.</w:t>
      </w:r>
      <w:r w:rsidR="00D35ABD">
        <w:rPr>
          <w:rFonts w:cs="Times New Roman"/>
          <w:szCs w:val="28"/>
        </w:rPr>
        <w:t xml:space="preserve"> Справка медицинской организации </w:t>
      </w:r>
      <w:r w:rsidRPr="00C76A16">
        <w:rPr>
          <w:rFonts w:cs="Times New Roman"/>
          <w:color w:val="000000"/>
          <w:szCs w:val="28"/>
        </w:rPr>
        <w:t xml:space="preserve">о наличии у ребенка заболевания, которое в течение одного месяца и более препятствует посещению им </w:t>
      </w:r>
      <w:r w:rsidR="00D35ABD" w:rsidRPr="00D35ABD">
        <w:rPr>
          <w:rFonts w:cs="Times New Roman"/>
          <w:color w:val="000000"/>
          <w:szCs w:val="28"/>
        </w:rPr>
        <w:t>государственн</w:t>
      </w:r>
      <w:r w:rsidR="00D35ABD">
        <w:rPr>
          <w:rFonts w:cs="Times New Roman"/>
          <w:color w:val="000000"/>
          <w:szCs w:val="28"/>
        </w:rPr>
        <w:t>ой</w:t>
      </w:r>
      <w:r w:rsidR="00D35ABD" w:rsidRPr="00D35ABD">
        <w:rPr>
          <w:rFonts w:cs="Times New Roman"/>
          <w:color w:val="000000"/>
          <w:szCs w:val="28"/>
        </w:rPr>
        <w:t xml:space="preserve"> или муниципальн</w:t>
      </w:r>
      <w:r w:rsidR="00D35ABD">
        <w:rPr>
          <w:rFonts w:cs="Times New Roman"/>
          <w:color w:val="000000"/>
          <w:szCs w:val="28"/>
        </w:rPr>
        <w:t>ой</w:t>
      </w:r>
      <w:r w:rsidR="00D35ABD" w:rsidRPr="00D35ABD">
        <w:rPr>
          <w:rFonts w:cs="Times New Roman"/>
          <w:color w:val="000000"/>
          <w:szCs w:val="28"/>
        </w:rPr>
        <w:t xml:space="preserve"> дошкольн</w:t>
      </w:r>
      <w:r w:rsidR="00D35ABD">
        <w:rPr>
          <w:rFonts w:cs="Times New Roman"/>
          <w:color w:val="000000"/>
          <w:szCs w:val="28"/>
        </w:rPr>
        <w:t>ой</w:t>
      </w:r>
      <w:r w:rsidR="00D35ABD" w:rsidRPr="00D35ABD">
        <w:rPr>
          <w:rFonts w:cs="Times New Roman"/>
          <w:color w:val="000000"/>
          <w:szCs w:val="28"/>
        </w:rPr>
        <w:t xml:space="preserve"> образовательн</w:t>
      </w:r>
      <w:r w:rsidR="00D35ABD">
        <w:rPr>
          <w:rFonts w:cs="Times New Roman"/>
          <w:color w:val="000000"/>
          <w:szCs w:val="28"/>
        </w:rPr>
        <w:t>ой</w:t>
      </w:r>
      <w:r w:rsidR="00D35ABD" w:rsidRPr="00D35ABD">
        <w:rPr>
          <w:rFonts w:cs="Times New Roman"/>
          <w:color w:val="000000"/>
          <w:szCs w:val="28"/>
        </w:rPr>
        <w:t xml:space="preserve"> организаци</w:t>
      </w:r>
      <w:r w:rsidR="00D35ABD">
        <w:rPr>
          <w:rFonts w:cs="Times New Roman"/>
          <w:color w:val="000000"/>
          <w:szCs w:val="28"/>
        </w:rPr>
        <w:t>и</w:t>
      </w:r>
      <w:r w:rsidR="00D35ABD" w:rsidRPr="00D35ABD">
        <w:rPr>
          <w:rFonts w:cs="Times New Roman"/>
          <w:color w:val="000000"/>
          <w:szCs w:val="28"/>
        </w:rPr>
        <w:t xml:space="preserve"> или образовательн</w:t>
      </w:r>
      <w:r w:rsidR="00D35ABD">
        <w:rPr>
          <w:rFonts w:cs="Times New Roman"/>
          <w:color w:val="000000"/>
          <w:szCs w:val="28"/>
        </w:rPr>
        <w:t>ой</w:t>
      </w:r>
      <w:r w:rsidR="00D35ABD" w:rsidRPr="00D35ABD">
        <w:rPr>
          <w:rFonts w:cs="Times New Roman"/>
          <w:color w:val="000000"/>
          <w:szCs w:val="28"/>
        </w:rPr>
        <w:t xml:space="preserve"> организаци</w:t>
      </w:r>
      <w:r w:rsidR="00D35ABD">
        <w:rPr>
          <w:rFonts w:cs="Times New Roman"/>
          <w:color w:val="000000"/>
          <w:szCs w:val="28"/>
        </w:rPr>
        <w:t>и</w:t>
      </w:r>
      <w:r w:rsidR="00D35ABD" w:rsidRPr="00D35ABD">
        <w:rPr>
          <w:rFonts w:cs="Times New Roman"/>
          <w:color w:val="000000"/>
          <w:szCs w:val="28"/>
        </w:rPr>
        <w:t xml:space="preserve"> другого типа, реализующ</w:t>
      </w:r>
      <w:r w:rsidR="00D35ABD">
        <w:rPr>
          <w:rFonts w:cs="Times New Roman"/>
          <w:color w:val="000000"/>
          <w:szCs w:val="28"/>
        </w:rPr>
        <w:t>ей</w:t>
      </w:r>
      <w:r w:rsidR="00D35ABD" w:rsidRPr="00D35ABD">
        <w:rPr>
          <w:rFonts w:cs="Times New Roman"/>
          <w:color w:val="000000"/>
          <w:szCs w:val="28"/>
        </w:rPr>
        <w:t xml:space="preserve"> основную общеобразовательную программу дошкольного образования</w:t>
      </w:r>
      <w:r w:rsidR="00D35ABD">
        <w:rPr>
          <w:rFonts w:cs="Times New Roman"/>
          <w:color w:val="000000"/>
          <w:szCs w:val="28"/>
        </w:rPr>
        <w:t>.</w:t>
      </w:r>
    </w:p>
    <w:p w14:paraId="60864D70" w14:textId="77777777" w:rsidR="008238FA" w:rsidRPr="00826030" w:rsidRDefault="008238FA" w:rsidP="00D35ABD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826030">
        <w:rPr>
          <w:rFonts w:cs="Times New Roman"/>
          <w:szCs w:val="28"/>
        </w:rPr>
        <w:t>2.6.2.</w:t>
      </w:r>
      <w:r>
        <w:rPr>
          <w:rFonts w:cs="Times New Roman"/>
          <w:szCs w:val="28"/>
        </w:rPr>
        <w:t> </w:t>
      </w:r>
      <w:r w:rsidRPr="00826030">
        <w:rPr>
          <w:rFonts w:cs="Times New Roman"/>
          <w:szCs w:val="28"/>
        </w:rPr>
        <w:t>Перечень документов (сведений), получаемых в рамках</w:t>
      </w:r>
      <w:r>
        <w:rPr>
          <w:rFonts w:cs="Times New Roman"/>
          <w:szCs w:val="28"/>
        </w:rPr>
        <w:t xml:space="preserve"> </w:t>
      </w:r>
      <w:r w:rsidRPr="00826030">
        <w:rPr>
          <w:rFonts w:cs="Times New Roman"/>
          <w:szCs w:val="28"/>
        </w:rPr>
        <w:t xml:space="preserve">межведомственного информационного взаимодействия </w:t>
      </w:r>
      <w:r>
        <w:rPr>
          <w:rFonts w:cs="Times New Roman"/>
          <w:szCs w:val="28"/>
        </w:rPr>
        <w:t>(приложение 6 к Административному регламенту)</w:t>
      </w:r>
      <w:r w:rsidRPr="00826030">
        <w:rPr>
          <w:rFonts w:cs="Times New Roman"/>
          <w:szCs w:val="28"/>
        </w:rPr>
        <w:t>:</w:t>
      </w:r>
    </w:p>
    <w:p w14:paraId="1B55B3CE" w14:textId="77777777" w:rsidR="008238FA" w:rsidRPr="00826030" w:rsidRDefault="008238FA" w:rsidP="008238FA">
      <w:pPr>
        <w:autoSpaceDE w:val="0"/>
        <w:autoSpaceDN w:val="0"/>
        <w:adjustRightInd w:val="0"/>
        <w:rPr>
          <w:rFonts w:cs="Times New Roman"/>
          <w:szCs w:val="28"/>
        </w:rPr>
      </w:pPr>
      <w:r w:rsidRPr="00826030">
        <w:rPr>
          <w:rFonts w:cs="Times New Roman"/>
          <w:szCs w:val="28"/>
        </w:rPr>
        <w:t xml:space="preserve">2.6.2.1. </w:t>
      </w:r>
      <w:r>
        <w:rPr>
          <w:rFonts w:cs="Times New Roman"/>
          <w:szCs w:val="28"/>
        </w:rPr>
        <w:t>Сведения</w:t>
      </w:r>
      <w:r w:rsidRPr="00826030">
        <w:rPr>
          <w:rFonts w:cs="Times New Roman"/>
          <w:szCs w:val="28"/>
        </w:rPr>
        <w:t xml:space="preserve"> о рождении ребенка.</w:t>
      </w:r>
    </w:p>
    <w:p w14:paraId="41DFB1D0" w14:textId="77777777" w:rsidR="008238FA" w:rsidRPr="00826030" w:rsidRDefault="008238FA" w:rsidP="008238FA">
      <w:pPr>
        <w:autoSpaceDE w:val="0"/>
        <w:autoSpaceDN w:val="0"/>
        <w:adjustRightInd w:val="0"/>
        <w:rPr>
          <w:rFonts w:cs="Times New Roman"/>
          <w:szCs w:val="28"/>
        </w:rPr>
      </w:pPr>
      <w:r w:rsidRPr="00826030">
        <w:rPr>
          <w:rFonts w:cs="Times New Roman"/>
          <w:szCs w:val="28"/>
        </w:rPr>
        <w:t xml:space="preserve">2.6.2.2. </w:t>
      </w:r>
      <w:r>
        <w:rPr>
          <w:rFonts w:cs="Times New Roman"/>
          <w:szCs w:val="28"/>
        </w:rPr>
        <w:t>Сведения о</w:t>
      </w:r>
      <w:r w:rsidRPr="00826030">
        <w:rPr>
          <w:rFonts w:cs="Times New Roman"/>
          <w:szCs w:val="28"/>
        </w:rPr>
        <w:t xml:space="preserve"> регистрации брака.</w:t>
      </w:r>
    </w:p>
    <w:p w14:paraId="3DB55972" w14:textId="77777777" w:rsidR="008238FA" w:rsidRPr="00125C8D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2.6.2.</w:t>
      </w:r>
      <w:proofErr w:type="gramStart"/>
      <w:r>
        <w:rPr>
          <w:rFonts w:cs="Times New Roman"/>
          <w:szCs w:val="28"/>
        </w:rPr>
        <w:t>3.</w:t>
      </w:r>
      <w:r w:rsidRPr="00125C8D">
        <w:rPr>
          <w:rFonts w:cs="Times New Roman"/>
          <w:szCs w:val="28"/>
        </w:rPr>
        <w:t>Свидетельство</w:t>
      </w:r>
      <w:proofErr w:type="gramEnd"/>
      <w:r w:rsidRPr="00125C8D">
        <w:rPr>
          <w:rFonts w:cs="Times New Roman"/>
          <w:szCs w:val="28"/>
        </w:rPr>
        <w:t xml:space="preserve"> о расторжении брака.</w:t>
      </w:r>
    </w:p>
    <w:p w14:paraId="71353EEE" w14:textId="77777777" w:rsidR="008238FA" w:rsidRPr="00125C8D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2.6.2.4</w:t>
      </w:r>
      <w:r w:rsidRPr="00125C8D">
        <w:rPr>
          <w:rFonts w:cs="Times New Roman"/>
          <w:szCs w:val="28"/>
        </w:rPr>
        <w:t>. Сведения о смерти.</w:t>
      </w:r>
    </w:p>
    <w:p w14:paraId="2802C2C0" w14:textId="76852DF5" w:rsidR="008238FA" w:rsidRPr="00125C8D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2.6.2.</w:t>
      </w:r>
      <w:r w:rsidR="007A7DC3">
        <w:rPr>
          <w:rFonts w:cs="Times New Roman"/>
          <w:szCs w:val="28"/>
        </w:rPr>
        <w:t>5</w:t>
      </w:r>
      <w:r w:rsidRPr="00125C8D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</w:rPr>
        <w:t>С</w:t>
      </w:r>
      <w:r w:rsidRPr="00125C8D">
        <w:rPr>
          <w:rFonts w:cs="Times New Roman"/>
          <w:szCs w:val="28"/>
        </w:rPr>
        <w:t>ведения о регистрационном учете по месту жительства</w:t>
      </w:r>
      <w:r>
        <w:rPr>
          <w:rFonts w:cs="Times New Roman"/>
          <w:szCs w:val="28"/>
        </w:rPr>
        <w:t>, пребывания</w:t>
      </w:r>
      <w:r w:rsidRPr="00125C8D">
        <w:rPr>
          <w:rFonts w:cs="Times New Roman"/>
          <w:szCs w:val="28"/>
        </w:rPr>
        <w:t>.</w:t>
      </w:r>
    </w:p>
    <w:p w14:paraId="0CF5FA59" w14:textId="77777777" w:rsidR="008238FA" w:rsidRPr="00125C8D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2.6.2.6</w:t>
      </w:r>
      <w:r w:rsidRPr="00125C8D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</w:rPr>
        <w:t>С</w:t>
      </w:r>
      <w:r w:rsidRPr="00125C8D">
        <w:rPr>
          <w:rFonts w:cs="Times New Roman"/>
          <w:szCs w:val="28"/>
        </w:rPr>
        <w:t>ведения о паспортном досье по СНИЛС.</w:t>
      </w:r>
    </w:p>
    <w:p w14:paraId="5391DD75" w14:textId="77777777" w:rsidR="008238FA" w:rsidRPr="00125C8D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2.6.2.7</w:t>
      </w:r>
      <w:r w:rsidRPr="00125C8D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</w:rPr>
        <w:t>С</w:t>
      </w:r>
      <w:r w:rsidRPr="00125C8D">
        <w:rPr>
          <w:rFonts w:cs="Times New Roman"/>
          <w:szCs w:val="28"/>
        </w:rPr>
        <w:t>ведения о соответствии фамильно-именной группы, даты</w:t>
      </w:r>
      <w:r>
        <w:rPr>
          <w:rFonts w:cs="Times New Roman"/>
          <w:szCs w:val="28"/>
        </w:rPr>
        <w:t xml:space="preserve"> </w:t>
      </w:r>
      <w:r w:rsidRPr="00125C8D">
        <w:rPr>
          <w:rFonts w:cs="Times New Roman"/>
          <w:szCs w:val="28"/>
        </w:rPr>
        <w:t>рождения, пола и СНИЛС.</w:t>
      </w:r>
    </w:p>
    <w:p w14:paraId="4F85251B" w14:textId="32ABFFFF" w:rsidR="007A7DC3" w:rsidRDefault="008238FA" w:rsidP="007A7DC3">
      <w:pPr>
        <w:pStyle w:val="a6"/>
        <w:ind w:left="0" w:firstLine="708"/>
        <w:jc w:val="both"/>
        <w:rPr>
          <w:szCs w:val="28"/>
        </w:rPr>
      </w:pPr>
      <w:r>
        <w:rPr>
          <w:szCs w:val="28"/>
        </w:rPr>
        <w:t>2.6.2.8</w:t>
      </w:r>
      <w:r w:rsidRPr="00125C8D">
        <w:rPr>
          <w:szCs w:val="28"/>
        </w:rPr>
        <w:t>.</w:t>
      </w:r>
      <w:r w:rsidR="007A7DC3">
        <w:rPr>
          <w:szCs w:val="28"/>
        </w:rPr>
        <w:t xml:space="preserve"> Сведения о ребенке из </w:t>
      </w:r>
      <w:r w:rsidR="007A7DC3" w:rsidRPr="00C36D98">
        <w:rPr>
          <w:szCs w:val="28"/>
        </w:rPr>
        <w:t>ГИС ЯО «</w:t>
      </w:r>
      <w:r w:rsidR="007A7DC3">
        <w:rPr>
          <w:szCs w:val="28"/>
        </w:rPr>
        <w:t>А</w:t>
      </w:r>
      <w:r w:rsidR="007A7DC3" w:rsidRPr="00C36D98">
        <w:rPr>
          <w:szCs w:val="28"/>
        </w:rPr>
        <w:t>втоматизированная</w:t>
      </w:r>
      <w:r w:rsidR="007A7DC3">
        <w:rPr>
          <w:szCs w:val="28"/>
        </w:rPr>
        <w:t xml:space="preserve"> </w:t>
      </w:r>
      <w:r w:rsidR="007A7DC3" w:rsidRPr="00C36D98">
        <w:rPr>
          <w:szCs w:val="28"/>
        </w:rPr>
        <w:t>информационная система дошкольных образовательных учреждений</w:t>
      </w:r>
      <w:r w:rsidR="007A7DC3">
        <w:rPr>
          <w:szCs w:val="28"/>
        </w:rPr>
        <w:t>».</w:t>
      </w:r>
    </w:p>
    <w:p w14:paraId="27200EFF" w14:textId="77777777" w:rsidR="008238FA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Документы, подтверждающие сведения, указанные в подпунктах 2.6.2.1 – 2.6.2.8 пункта 2.6.2. данного раздела Административного регламента могут быть представлены заявителем по собственной инициативе. </w:t>
      </w:r>
    </w:p>
    <w:p w14:paraId="13EC231B" w14:textId="77777777" w:rsidR="008238FA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Заявитель представляет в ГКУ ЯО «ЕЦСВ», МФЦ оригинал документа. </w:t>
      </w:r>
    </w:p>
    <w:p w14:paraId="650B8DCF" w14:textId="77777777" w:rsidR="008238FA" w:rsidRDefault="008238FA" w:rsidP="008238FA">
      <w:pPr>
        <w:pStyle w:val="ConsPlusTitle"/>
        <w:ind w:firstLine="709"/>
        <w:jc w:val="center"/>
        <w:outlineLvl w:val="2"/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</w:pPr>
    </w:p>
    <w:p w14:paraId="074C3796" w14:textId="77777777" w:rsidR="008238FA" w:rsidRDefault="008238FA" w:rsidP="008238FA">
      <w:pPr>
        <w:autoSpaceDE w:val="0"/>
        <w:autoSpaceDN w:val="0"/>
        <w:adjustRightInd w:val="0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2.7. </w:t>
      </w:r>
      <w:r w:rsidRPr="00931459">
        <w:rPr>
          <w:rFonts w:cs="Times New Roman"/>
          <w:b/>
          <w:szCs w:val="28"/>
        </w:rPr>
        <w:t>Исчерпывающий перечень оснований для отказа в приеме документов,</w:t>
      </w:r>
      <w:r>
        <w:rPr>
          <w:rFonts w:cs="Times New Roman"/>
          <w:b/>
          <w:szCs w:val="28"/>
        </w:rPr>
        <w:t xml:space="preserve"> </w:t>
      </w:r>
      <w:r w:rsidRPr="00931459">
        <w:rPr>
          <w:rFonts w:cs="Times New Roman"/>
          <w:b/>
          <w:szCs w:val="28"/>
        </w:rPr>
        <w:t>необходимых для предоставления государственной услуги</w:t>
      </w:r>
    </w:p>
    <w:p w14:paraId="11FD32DD" w14:textId="77777777" w:rsidR="008238FA" w:rsidRPr="00931459" w:rsidRDefault="008238FA" w:rsidP="008238FA">
      <w:pPr>
        <w:autoSpaceDE w:val="0"/>
        <w:autoSpaceDN w:val="0"/>
        <w:adjustRightInd w:val="0"/>
        <w:jc w:val="center"/>
        <w:rPr>
          <w:rFonts w:cs="Times New Roman"/>
          <w:b/>
          <w:szCs w:val="28"/>
        </w:rPr>
      </w:pPr>
    </w:p>
    <w:p w14:paraId="3994F2B2" w14:textId="77777777" w:rsidR="008238FA" w:rsidRPr="007B5BF1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B5BF1">
        <w:rPr>
          <w:rFonts w:cs="Times New Roman"/>
          <w:szCs w:val="28"/>
        </w:rPr>
        <w:t>Основаниями для отказа в приеме к рассмотрению документов,</w:t>
      </w:r>
      <w:r>
        <w:rPr>
          <w:rFonts w:cs="Times New Roman"/>
          <w:szCs w:val="28"/>
        </w:rPr>
        <w:t xml:space="preserve"> </w:t>
      </w:r>
      <w:r w:rsidRPr="007B5BF1">
        <w:rPr>
          <w:rFonts w:cs="Times New Roman"/>
          <w:szCs w:val="28"/>
        </w:rPr>
        <w:t>необходимых для предоставления государственной услуги, являются:</w:t>
      </w:r>
    </w:p>
    <w:p w14:paraId="222F692A" w14:textId="77777777" w:rsidR="008238FA" w:rsidRPr="007B5BF1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B5BF1">
        <w:rPr>
          <w:rFonts w:cs="Times New Roman"/>
          <w:szCs w:val="28"/>
        </w:rPr>
        <w:t>некорректное заполнение обязательных полей в форме заявления о</w:t>
      </w:r>
      <w:r>
        <w:rPr>
          <w:rFonts w:cs="Times New Roman"/>
          <w:szCs w:val="28"/>
        </w:rPr>
        <w:t xml:space="preserve"> </w:t>
      </w:r>
      <w:r w:rsidRPr="007B5BF1">
        <w:rPr>
          <w:rFonts w:cs="Times New Roman"/>
          <w:szCs w:val="28"/>
        </w:rPr>
        <w:t xml:space="preserve">предоставлении услуги на </w:t>
      </w:r>
      <w:r>
        <w:rPr>
          <w:rFonts w:cs="Times New Roman"/>
          <w:szCs w:val="28"/>
        </w:rPr>
        <w:t xml:space="preserve">ЕПГУ </w:t>
      </w:r>
      <w:r w:rsidRPr="007B5BF1">
        <w:rPr>
          <w:rFonts w:cs="Times New Roman"/>
          <w:szCs w:val="28"/>
        </w:rPr>
        <w:t>(неправильное и (или) неполное заполнение обязательных полей);</w:t>
      </w:r>
    </w:p>
    <w:p w14:paraId="0FE22336" w14:textId="77777777" w:rsidR="008238FA" w:rsidRPr="007B5BF1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B5BF1">
        <w:rPr>
          <w:rFonts w:cs="Times New Roman"/>
          <w:szCs w:val="28"/>
        </w:rPr>
        <w:t>несоблюдение установленных статьей 11 Федерального закона от 06.04.2011</w:t>
      </w:r>
      <w:r>
        <w:rPr>
          <w:rFonts w:cs="Times New Roman"/>
          <w:szCs w:val="28"/>
        </w:rPr>
        <w:t xml:space="preserve"> </w:t>
      </w:r>
      <w:r w:rsidRPr="007B5BF1">
        <w:rPr>
          <w:rFonts w:cs="Times New Roman"/>
          <w:szCs w:val="28"/>
        </w:rPr>
        <w:t>№ 63-ФЗ «Об электронной подписи» условий признания действительности,</w:t>
      </w:r>
      <w:r>
        <w:rPr>
          <w:rFonts w:cs="Times New Roman"/>
          <w:szCs w:val="28"/>
        </w:rPr>
        <w:t xml:space="preserve"> </w:t>
      </w:r>
      <w:r w:rsidRPr="007B5BF1">
        <w:rPr>
          <w:rFonts w:cs="Times New Roman"/>
          <w:szCs w:val="28"/>
        </w:rPr>
        <w:t>усиленной квалифицированной электронной подписи;</w:t>
      </w:r>
    </w:p>
    <w:p w14:paraId="4598BB3C" w14:textId="6F8123D3" w:rsidR="00BE1253" w:rsidRDefault="00BE1253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Style w:val="211pt"/>
          <w:rFonts w:eastAsiaTheme="minorHAnsi"/>
          <w:sz w:val="28"/>
          <w:szCs w:val="28"/>
        </w:rPr>
        <w:t>д</w:t>
      </w:r>
      <w:r w:rsidRPr="0085737B">
        <w:rPr>
          <w:rStyle w:val="211pt"/>
          <w:rFonts w:eastAsiaTheme="minorHAnsi"/>
          <w:sz w:val="28"/>
          <w:szCs w:val="28"/>
        </w:rPr>
        <w:t>окументы (сведения), представленные заявителем, противоречат документам (сведениям), полученным в рамках межведомственного взаимодействия</w:t>
      </w:r>
      <w:r>
        <w:rPr>
          <w:rStyle w:val="211pt"/>
          <w:rFonts w:eastAsiaTheme="minorHAnsi"/>
          <w:sz w:val="28"/>
          <w:szCs w:val="28"/>
        </w:rPr>
        <w:t>;</w:t>
      </w:r>
    </w:p>
    <w:p w14:paraId="716D95DF" w14:textId="2915D4FD" w:rsidR="008238FA" w:rsidRPr="007B5BF1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B5BF1">
        <w:rPr>
          <w:rFonts w:cs="Times New Roman"/>
          <w:szCs w:val="28"/>
        </w:rPr>
        <w:t>представление документов, несоответствующих по форме или содержанию</w:t>
      </w:r>
      <w:r>
        <w:rPr>
          <w:rFonts w:cs="Times New Roman"/>
          <w:szCs w:val="28"/>
        </w:rPr>
        <w:t xml:space="preserve"> </w:t>
      </w:r>
      <w:r w:rsidRPr="007B5BF1">
        <w:rPr>
          <w:rFonts w:cs="Times New Roman"/>
          <w:szCs w:val="28"/>
        </w:rPr>
        <w:t>требованиям законодательства Российской Федерации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lastRenderedPageBreak/>
        <w:t>(</w:t>
      </w:r>
      <w:r w:rsidRPr="004C7841">
        <w:rPr>
          <w:rFonts w:cs="Times New Roman"/>
          <w:szCs w:val="28"/>
        </w:rPr>
        <w:t xml:space="preserve"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</w:t>
      </w:r>
      <w:r>
        <w:rPr>
          <w:rFonts w:cs="Times New Roman"/>
          <w:szCs w:val="28"/>
        </w:rPr>
        <w:t xml:space="preserve">государственной </w:t>
      </w:r>
      <w:r w:rsidRPr="004C7841">
        <w:rPr>
          <w:rFonts w:cs="Times New Roman"/>
          <w:szCs w:val="28"/>
        </w:rPr>
        <w:t>услуги</w:t>
      </w:r>
      <w:r>
        <w:rPr>
          <w:rFonts w:cs="Times New Roman"/>
          <w:szCs w:val="28"/>
        </w:rPr>
        <w:t xml:space="preserve"> либо </w:t>
      </w:r>
      <w:r w:rsidRPr="004C7841">
        <w:rPr>
          <w:rFonts w:cs="Times New Roman"/>
          <w:szCs w:val="28"/>
        </w:rPr>
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</w:t>
      </w:r>
      <w:r>
        <w:rPr>
          <w:rFonts w:cs="Times New Roman"/>
          <w:szCs w:val="28"/>
        </w:rPr>
        <w:t>);</w:t>
      </w:r>
    </w:p>
    <w:p w14:paraId="141B8240" w14:textId="77777777" w:rsidR="008238FA" w:rsidRPr="007B5BF1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B5BF1">
        <w:rPr>
          <w:rFonts w:cs="Times New Roman"/>
          <w:szCs w:val="28"/>
        </w:rPr>
        <w:t>представление неполного комплекта документов, необходимого для</w:t>
      </w:r>
      <w:r>
        <w:rPr>
          <w:rFonts w:cs="Times New Roman"/>
          <w:szCs w:val="28"/>
        </w:rPr>
        <w:t xml:space="preserve"> </w:t>
      </w:r>
      <w:r w:rsidRPr="007B5BF1">
        <w:rPr>
          <w:rFonts w:cs="Times New Roman"/>
          <w:szCs w:val="28"/>
        </w:rPr>
        <w:t>предоставления услуги;</w:t>
      </w:r>
    </w:p>
    <w:p w14:paraId="7E609D00" w14:textId="77777777" w:rsidR="008238FA" w:rsidRPr="007B5BF1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B5BF1">
        <w:rPr>
          <w:rFonts w:cs="Times New Roman"/>
          <w:szCs w:val="28"/>
        </w:rPr>
        <w:t>Решение об отказе в приеме документов, необходимых для</w:t>
      </w:r>
      <w:r>
        <w:rPr>
          <w:rFonts w:cs="Times New Roman"/>
          <w:szCs w:val="28"/>
        </w:rPr>
        <w:t xml:space="preserve"> </w:t>
      </w:r>
      <w:r w:rsidRPr="007B5BF1">
        <w:rPr>
          <w:rFonts w:cs="Times New Roman"/>
          <w:szCs w:val="28"/>
        </w:rPr>
        <w:t xml:space="preserve">предоставления государственной услуги, по форме, приведенной в приложении № </w:t>
      </w:r>
      <w:r>
        <w:rPr>
          <w:rFonts w:cs="Times New Roman"/>
          <w:szCs w:val="28"/>
        </w:rPr>
        <w:t xml:space="preserve">3 </w:t>
      </w:r>
      <w:r w:rsidRPr="007B5BF1">
        <w:rPr>
          <w:rFonts w:cs="Times New Roman"/>
          <w:szCs w:val="28"/>
        </w:rPr>
        <w:t>к настоящему Административному регламенту, направляется в личный кабинет</w:t>
      </w:r>
      <w:r>
        <w:rPr>
          <w:rFonts w:cs="Times New Roman"/>
          <w:szCs w:val="28"/>
        </w:rPr>
        <w:t xml:space="preserve"> з</w:t>
      </w:r>
      <w:r w:rsidRPr="007B5BF1">
        <w:rPr>
          <w:rFonts w:cs="Times New Roman"/>
          <w:szCs w:val="28"/>
        </w:rPr>
        <w:t>аявителя на ЕПГУ не позднее первого рабочего дня, следующего за днем подачи</w:t>
      </w:r>
      <w:r>
        <w:rPr>
          <w:rFonts w:cs="Times New Roman"/>
          <w:szCs w:val="28"/>
        </w:rPr>
        <w:t xml:space="preserve"> </w:t>
      </w:r>
      <w:r w:rsidRPr="007B5BF1">
        <w:rPr>
          <w:rFonts w:cs="Times New Roman"/>
          <w:szCs w:val="28"/>
        </w:rPr>
        <w:t>заявления.</w:t>
      </w:r>
    </w:p>
    <w:p w14:paraId="5B73FB57" w14:textId="77777777" w:rsidR="008238FA" w:rsidRPr="007B5BF1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B5BF1">
        <w:rPr>
          <w:rFonts w:cs="Times New Roman"/>
          <w:szCs w:val="28"/>
        </w:rPr>
        <w:t>Отказ в приеме документов, необходимых для предоставления</w:t>
      </w:r>
      <w:r>
        <w:rPr>
          <w:rFonts w:cs="Times New Roman"/>
          <w:szCs w:val="28"/>
        </w:rPr>
        <w:t xml:space="preserve"> </w:t>
      </w:r>
      <w:r w:rsidRPr="007B5BF1">
        <w:rPr>
          <w:rFonts w:cs="Times New Roman"/>
          <w:szCs w:val="28"/>
        </w:rPr>
        <w:t xml:space="preserve">государственной услуги, не препятствует повторному обращению </w:t>
      </w:r>
      <w:r>
        <w:rPr>
          <w:rFonts w:cs="Times New Roman"/>
          <w:szCs w:val="28"/>
        </w:rPr>
        <w:t>з</w:t>
      </w:r>
      <w:r w:rsidRPr="007B5BF1">
        <w:rPr>
          <w:rFonts w:cs="Times New Roman"/>
          <w:szCs w:val="28"/>
        </w:rPr>
        <w:t>аявителя</w:t>
      </w:r>
      <w:r>
        <w:rPr>
          <w:rFonts w:cs="Times New Roman"/>
          <w:szCs w:val="28"/>
        </w:rPr>
        <w:t xml:space="preserve"> </w:t>
      </w:r>
      <w:r w:rsidRPr="007B5BF1">
        <w:rPr>
          <w:rFonts w:cs="Times New Roman"/>
          <w:szCs w:val="28"/>
        </w:rPr>
        <w:t>за предоставлением государственной услуги.</w:t>
      </w:r>
    </w:p>
    <w:p w14:paraId="0B7E19A4" w14:textId="77777777" w:rsidR="008238FA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14:paraId="7FAA64AB" w14:textId="77777777" w:rsidR="008238FA" w:rsidRDefault="008238FA" w:rsidP="008238FA">
      <w:pPr>
        <w:autoSpaceDE w:val="0"/>
        <w:autoSpaceDN w:val="0"/>
        <w:adjustRightInd w:val="0"/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 xml:space="preserve">2.8. </w:t>
      </w:r>
      <w:r w:rsidRPr="001E310A">
        <w:rPr>
          <w:rFonts w:cs="Times New Roman"/>
          <w:b/>
          <w:bCs/>
          <w:szCs w:val="28"/>
        </w:rPr>
        <w:t>Исчерпывающий перечень оснований для приостановления или отказа в</w:t>
      </w:r>
      <w:r>
        <w:rPr>
          <w:rFonts w:cs="Times New Roman"/>
          <w:b/>
          <w:bCs/>
          <w:szCs w:val="28"/>
        </w:rPr>
        <w:t xml:space="preserve"> </w:t>
      </w:r>
      <w:r w:rsidRPr="001E310A">
        <w:rPr>
          <w:rFonts w:cs="Times New Roman"/>
          <w:b/>
          <w:bCs/>
          <w:szCs w:val="28"/>
        </w:rPr>
        <w:t>предоставлении государственной услуги</w:t>
      </w:r>
    </w:p>
    <w:p w14:paraId="46E4E7E3" w14:textId="77777777" w:rsidR="008238FA" w:rsidRPr="001E310A" w:rsidRDefault="008238FA" w:rsidP="008238FA">
      <w:pPr>
        <w:autoSpaceDE w:val="0"/>
        <w:autoSpaceDN w:val="0"/>
        <w:adjustRightInd w:val="0"/>
        <w:jc w:val="center"/>
        <w:rPr>
          <w:rFonts w:cs="Times New Roman"/>
          <w:b/>
          <w:bCs/>
          <w:szCs w:val="28"/>
        </w:rPr>
      </w:pPr>
    </w:p>
    <w:p w14:paraId="56A0BB5E" w14:textId="77777777" w:rsidR="008238FA" w:rsidRPr="001E310A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2.8.1. </w:t>
      </w:r>
      <w:r w:rsidRPr="001E310A">
        <w:rPr>
          <w:rFonts w:cs="Times New Roman"/>
          <w:szCs w:val="28"/>
        </w:rPr>
        <w:t>Оснований для приостановления предоставления государственной</w:t>
      </w:r>
      <w:r>
        <w:rPr>
          <w:rFonts w:cs="Times New Roman"/>
          <w:szCs w:val="28"/>
        </w:rPr>
        <w:t xml:space="preserve"> </w:t>
      </w:r>
      <w:r w:rsidRPr="001E310A">
        <w:rPr>
          <w:rFonts w:cs="Times New Roman"/>
          <w:szCs w:val="28"/>
        </w:rPr>
        <w:t xml:space="preserve">услуги законодательством </w:t>
      </w:r>
      <w:r>
        <w:rPr>
          <w:rFonts w:cs="Times New Roman"/>
          <w:szCs w:val="28"/>
        </w:rPr>
        <w:t>Ярославской области</w:t>
      </w:r>
      <w:r w:rsidRPr="001E310A">
        <w:rPr>
          <w:rFonts w:cs="Times New Roman"/>
          <w:szCs w:val="28"/>
        </w:rPr>
        <w:t xml:space="preserve"> не предусмотрено.</w:t>
      </w:r>
    </w:p>
    <w:p w14:paraId="6F40DF0F" w14:textId="77777777" w:rsidR="008238FA" w:rsidRPr="001E310A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2.8.2.</w:t>
      </w:r>
      <w:r w:rsidRPr="001E310A">
        <w:rPr>
          <w:rFonts w:cs="Times New Roman"/>
          <w:szCs w:val="28"/>
        </w:rPr>
        <w:t xml:space="preserve"> Основания для отказа в предоставлении государственной услуги:</w:t>
      </w:r>
    </w:p>
    <w:p w14:paraId="26BA4174" w14:textId="77777777" w:rsidR="008238FA" w:rsidRPr="001E3C2A" w:rsidRDefault="008238FA" w:rsidP="008238FA">
      <w:pPr>
        <w:contextualSpacing/>
        <w:jc w:val="both"/>
        <w:rPr>
          <w:rFonts w:eastAsia="Calibri" w:cs="Times New Roman"/>
          <w:szCs w:val="28"/>
        </w:rPr>
      </w:pPr>
      <w:r w:rsidRPr="001E3C2A">
        <w:rPr>
          <w:rFonts w:eastAsia="Calibri" w:cs="Times New Roman"/>
          <w:szCs w:val="28"/>
        </w:rPr>
        <w:t xml:space="preserve">- </w:t>
      </w:r>
      <w:r>
        <w:rPr>
          <w:rStyle w:val="211pt"/>
          <w:rFonts w:eastAsiaTheme="minorHAnsi"/>
          <w:sz w:val="28"/>
          <w:szCs w:val="28"/>
        </w:rPr>
        <w:t>д</w:t>
      </w:r>
      <w:r w:rsidRPr="0085737B">
        <w:rPr>
          <w:rStyle w:val="211pt"/>
          <w:rFonts w:eastAsiaTheme="minorHAnsi"/>
          <w:sz w:val="28"/>
          <w:szCs w:val="28"/>
        </w:rPr>
        <w:t>окументы (сведения), представленные заявителем, противоречат документам (сведениям), полученным в рамках межведомственного взаимодействия</w:t>
      </w:r>
      <w:r w:rsidRPr="001E3C2A">
        <w:rPr>
          <w:rFonts w:eastAsia="Calibri" w:cs="Times New Roman"/>
          <w:szCs w:val="28"/>
        </w:rPr>
        <w:t xml:space="preserve">; </w:t>
      </w:r>
    </w:p>
    <w:p w14:paraId="526DD47C" w14:textId="77777777" w:rsidR="008238FA" w:rsidRPr="001E3C2A" w:rsidRDefault="008238FA" w:rsidP="008238FA">
      <w:pPr>
        <w:contextualSpacing/>
        <w:jc w:val="both"/>
        <w:rPr>
          <w:rFonts w:eastAsia="Calibri" w:cs="Times New Roman"/>
          <w:szCs w:val="28"/>
        </w:rPr>
      </w:pPr>
      <w:r w:rsidRPr="001E3C2A">
        <w:rPr>
          <w:rFonts w:eastAsia="Calibri" w:cs="Times New Roman"/>
          <w:szCs w:val="28"/>
        </w:rPr>
        <w:t>- представление неполного комплекта документов, обязанность по представлению которых возложена на заявителя;</w:t>
      </w:r>
    </w:p>
    <w:p w14:paraId="16087AFE" w14:textId="738A0440" w:rsidR="008238FA" w:rsidRDefault="008238FA" w:rsidP="008238FA">
      <w:pPr>
        <w:jc w:val="both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 xml:space="preserve">- </w:t>
      </w:r>
      <w:r w:rsidRPr="001E3C2A">
        <w:rPr>
          <w:rFonts w:eastAsia="Calibri" w:cs="Times New Roman"/>
          <w:szCs w:val="28"/>
        </w:rPr>
        <w:t xml:space="preserve">отсутствие права на </w:t>
      </w:r>
      <w:r w:rsidR="00D35ABD">
        <w:rPr>
          <w:rFonts w:eastAsia="Calibri" w:cs="Times New Roman"/>
          <w:szCs w:val="28"/>
        </w:rPr>
        <w:t>ежемесячную</w:t>
      </w:r>
      <w:r>
        <w:rPr>
          <w:rFonts w:cs="Times New Roman"/>
          <w:szCs w:val="28"/>
        </w:rPr>
        <w:t xml:space="preserve"> выплату</w:t>
      </w:r>
      <w:r>
        <w:rPr>
          <w:rFonts w:cs="Times New Roman"/>
          <w:color w:val="000000"/>
          <w:szCs w:val="28"/>
        </w:rPr>
        <w:t>.</w:t>
      </w:r>
    </w:p>
    <w:p w14:paraId="5E631F7D" w14:textId="16B2975E" w:rsidR="008238FA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B5BF1">
        <w:rPr>
          <w:rFonts w:cs="Times New Roman"/>
          <w:szCs w:val="28"/>
        </w:rPr>
        <w:t xml:space="preserve">Решение об отказе в </w:t>
      </w:r>
      <w:r>
        <w:rPr>
          <w:rFonts w:cs="Times New Roman"/>
          <w:szCs w:val="28"/>
        </w:rPr>
        <w:t xml:space="preserve">предоставлении </w:t>
      </w:r>
      <w:r w:rsidR="00D35ABD">
        <w:rPr>
          <w:rFonts w:cs="Times New Roman"/>
          <w:szCs w:val="28"/>
        </w:rPr>
        <w:t>ежемесячной</w:t>
      </w:r>
      <w:r w:rsidRPr="007610E3">
        <w:rPr>
          <w:rStyle w:val="211pt"/>
          <w:rFonts w:eastAsiaTheme="minorHAnsi"/>
          <w:sz w:val="28"/>
          <w:szCs w:val="28"/>
        </w:rPr>
        <w:t xml:space="preserve"> выплат</w:t>
      </w:r>
      <w:r>
        <w:rPr>
          <w:rStyle w:val="211pt"/>
          <w:rFonts w:eastAsiaTheme="minorHAnsi"/>
          <w:sz w:val="28"/>
          <w:szCs w:val="28"/>
        </w:rPr>
        <w:t>ы</w:t>
      </w:r>
      <w:r w:rsidRPr="007B5BF1">
        <w:rPr>
          <w:rFonts w:cs="Times New Roman"/>
          <w:szCs w:val="28"/>
        </w:rPr>
        <w:t xml:space="preserve"> по форме, приведенной в приложении № </w:t>
      </w:r>
      <w:r>
        <w:rPr>
          <w:rFonts w:cs="Times New Roman"/>
          <w:szCs w:val="28"/>
        </w:rPr>
        <w:t xml:space="preserve">4 </w:t>
      </w:r>
      <w:r w:rsidRPr="007B5BF1">
        <w:rPr>
          <w:rFonts w:cs="Times New Roman"/>
          <w:szCs w:val="28"/>
        </w:rPr>
        <w:t xml:space="preserve">к настоящему Административному регламенту, направляется </w:t>
      </w:r>
      <w:proofErr w:type="gramStart"/>
      <w:r w:rsidRPr="007B5BF1">
        <w:rPr>
          <w:rFonts w:cs="Times New Roman"/>
          <w:szCs w:val="28"/>
        </w:rPr>
        <w:t xml:space="preserve">в </w:t>
      </w:r>
      <w:r>
        <w:rPr>
          <w:rFonts w:cs="Times New Roman"/>
          <w:szCs w:val="28"/>
        </w:rPr>
        <w:t>з</w:t>
      </w:r>
      <w:r w:rsidRPr="007B5BF1">
        <w:rPr>
          <w:rFonts w:cs="Times New Roman"/>
          <w:szCs w:val="28"/>
        </w:rPr>
        <w:t>аявител</w:t>
      </w:r>
      <w:r>
        <w:rPr>
          <w:rFonts w:cs="Times New Roman"/>
          <w:szCs w:val="28"/>
        </w:rPr>
        <w:t>ю</w:t>
      </w:r>
      <w:proofErr w:type="gramEnd"/>
      <w:r w:rsidRPr="007B5BF1">
        <w:rPr>
          <w:rFonts w:cs="Times New Roman"/>
          <w:szCs w:val="28"/>
        </w:rPr>
        <w:t xml:space="preserve"> не позднее первого рабочего дня, следующего за днем </w:t>
      </w:r>
      <w:r>
        <w:rPr>
          <w:rFonts w:cs="Times New Roman"/>
          <w:szCs w:val="28"/>
        </w:rPr>
        <w:t xml:space="preserve">принятия решения об отказе в предоставлении </w:t>
      </w:r>
      <w:r w:rsidR="00CB220C">
        <w:rPr>
          <w:rFonts w:cs="Times New Roman"/>
          <w:szCs w:val="28"/>
        </w:rPr>
        <w:t>ежемесячной</w:t>
      </w:r>
      <w:r>
        <w:rPr>
          <w:rFonts w:cs="Times New Roman"/>
          <w:szCs w:val="28"/>
        </w:rPr>
        <w:t xml:space="preserve"> выплаты в соответствии со способом получения результата предоставления государственной услуги, указанным в заявлении.</w:t>
      </w:r>
    </w:p>
    <w:p w14:paraId="1BBBE79D" w14:textId="77777777" w:rsidR="008238FA" w:rsidRPr="001D7E71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14:paraId="12B1266A" w14:textId="77777777" w:rsidR="008238FA" w:rsidRPr="005471B7" w:rsidRDefault="008238FA" w:rsidP="008238FA">
      <w:pPr>
        <w:autoSpaceDE w:val="0"/>
        <w:autoSpaceDN w:val="0"/>
        <w:adjustRightInd w:val="0"/>
        <w:jc w:val="center"/>
        <w:rPr>
          <w:rFonts w:cs="Times New Roman"/>
          <w:b/>
          <w:szCs w:val="28"/>
        </w:rPr>
      </w:pPr>
      <w:bookmarkStart w:id="1" w:name="bookmark12"/>
      <w:r w:rsidRPr="005471B7">
        <w:rPr>
          <w:rFonts w:cs="Times New Roman"/>
          <w:b/>
          <w:szCs w:val="28"/>
        </w:rPr>
        <w:t>2.9. Размер платы, взимаемой с заявителя при предоставлении государственной</w:t>
      </w:r>
      <w:bookmarkEnd w:id="1"/>
      <w:r w:rsidRPr="005471B7">
        <w:rPr>
          <w:rFonts w:cs="Times New Roman"/>
          <w:b/>
          <w:szCs w:val="28"/>
        </w:rPr>
        <w:t xml:space="preserve"> </w:t>
      </w:r>
      <w:bookmarkStart w:id="2" w:name="bookmark13"/>
      <w:r w:rsidRPr="005471B7">
        <w:rPr>
          <w:rFonts w:cs="Times New Roman"/>
          <w:b/>
          <w:szCs w:val="28"/>
        </w:rPr>
        <w:t>услуги, и способы её взимания</w:t>
      </w:r>
      <w:bookmarkEnd w:id="2"/>
    </w:p>
    <w:p w14:paraId="311B62B6" w14:textId="77777777" w:rsidR="008238FA" w:rsidRPr="005471B7" w:rsidRDefault="008238FA" w:rsidP="008238FA">
      <w:pPr>
        <w:autoSpaceDE w:val="0"/>
        <w:autoSpaceDN w:val="0"/>
        <w:adjustRightInd w:val="0"/>
        <w:jc w:val="center"/>
        <w:rPr>
          <w:rFonts w:cs="Times New Roman"/>
          <w:szCs w:val="28"/>
        </w:rPr>
      </w:pPr>
    </w:p>
    <w:p w14:paraId="02A6AE6C" w14:textId="77777777" w:rsidR="008238FA" w:rsidRPr="005471B7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5471B7">
        <w:rPr>
          <w:rFonts w:cs="Times New Roman"/>
          <w:szCs w:val="28"/>
        </w:rPr>
        <w:t>Предоставление государственной услуги осуществляется бесплатно.</w:t>
      </w:r>
    </w:p>
    <w:p w14:paraId="4F7E1197" w14:textId="77777777" w:rsidR="008238FA" w:rsidRPr="005471B7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14:paraId="3275BC14" w14:textId="77777777" w:rsidR="008238FA" w:rsidRPr="005471B7" w:rsidRDefault="008238FA" w:rsidP="008238FA">
      <w:pPr>
        <w:autoSpaceDE w:val="0"/>
        <w:autoSpaceDN w:val="0"/>
        <w:adjustRightInd w:val="0"/>
        <w:jc w:val="both"/>
        <w:rPr>
          <w:rFonts w:cs="Times New Roman"/>
          <w:b/>
          <w:szCs w:val="28"/>
        </w:rPr>
      </w:pPr>
      <w:r w:rsidRPr="005471B7">
        <w:rPr>
          <w:rFonts w:cs="Times New Roman"/>
          <w:b/>
          <w:szCs w:val="28"/>
        </w:rPr>
        <w:t xml:space="preserve">2.10. Максимальный срок ожидания в очереди при подаче заявителем запроса о предоставлении государственной услуги (далее - </w:t>
      </w:r>
      <w:r w:rsidRPr="005471B7">
        <w:rPr>
          <w:rFonts w:cs="Times New Roman"/>
          <w:b/>
          <w:szCs w:val="28"/>
        </w:rPr>
        <w:lastRenderedPageBreak/>
        <w:t>запрос) и при получении результата предоставления государственной услуги</w:t>
      </w:r>
    </w:p>
    <w:p w14:paraId="69BD1D29" w14:textId="77777777" w:rsidR="008238FA" w:rsidRPr="005471B7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14:paraId="17149C31" w14:textId="77777777" w:rsidR="008238FA" w:rsidRPr="005471B7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5471B7">
        <w:rPr>
          <w:rFonts w:cs="Times New Roman"/>
          <w:szCs w:val="28"/>
        </w:rPr>
        <w:t xml:space="preserve">При выборе очной формы предоставления государственной услуги максимальный срок ожидания в очереди при подаче заявителем заявления о предоставлении государственной услуги при получении результата предоставления государственной услуги составляет не более 15 минут. </w:t>
      </w:r>
    </w:p>
    <w:p w14:paraId="0CB8C5AB" w14:textId="77777777" w:rsidR="008238FA" w:rsidRPr="005471B7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14:paraId="2783D7A3" w14:textId="77777777" w:rsidR="008238FA" w:rsidRPr="005471B7" w:rsidRDefault="008238FA" w:rsidP="008238FA">
      <w:pPr>
        <w:pStyle w:val="22"/>
        <w:shd w:val="clear" w:color="auto" w:fill="auto"/>
        <w:spacing w:before="0" w:after="0" w:line="240" w:lineRule="auto"/>
        <w:ind w:left="40" w:firstLine="709"/>
        <w:jc w:val="center"/>
        <w:rPr>
          <w:rFonts w:eastAsiaTheme="minorHAnsi"/>
          <w:bCs w:val="0"/>
          <w:sz w:val="28"/>
          <w:szCs w:val="28"/>
        </w:rPr>
      </w:pPr>
      <w:r w:rsidRPr="005471B7">
        <w:rPr>
          <w:sz w:val="28"/>
          <w:szCs w:val="28"/>
        </w:rPr>
        <w:t xml:space="preserve">2.11. </w:t>
      </w:r>
      <w:bookmarkStart w:id="3" w:name="bookmark14"/>
      <w:r w:rsidRPr="005471B7">
        <w:rPr>
          <w:rFonts w:eastAsiaTheme="minorHAnsi"/>
          <w:bCs w:val="0"/>
          <w:sz w:val="28"/>
          <w:szCs w:val="28"/>
        </w:rPr>
        <w:t xml:space="preserve">Срок и порядок регистрации запроса заявителя о предоставлении государственной услуги, в том числе </w:t>
      </w:r>
    </w:p>
    <w:p w14:paraId="07F449A2" w14:textId="77777777" w:rsidR="008238FA" w:rsidRPr="005471B7" w:rsidRDefault="008238FA" w:rsidP="008238FA">
      <w:pPr>
        <w:pStyle w:val="22"/>
        <w:shd w:val="clear" w:color="auto" w:fill="auto"/>
        <w:spacing w:before="0" w:after="0" w:line="240" w:lineRule="auto"/>
        <w:ind w:left="40" w:firstLine="709"/>
        <w:jc w:val="center"/>
        <w:rPr>
          <w:rFonts w:eastAsiaTheme="minorHAnsi"/>
          <w:bCs w:val="0"/>
          <w:sz w:val="28"/>
          <w:szCs w:val="28"/>
        </w:rPr>
      </w:pPr>
      <w:r w:rsidRPr="005471B7">
        <w:rPr>
          <w:rFonts w:eastAsiaTheme="minorHAnsi"/>
          <w:bCs w:val="0"/>
          <w:sz w:val="28"/>
          <w:szCs w:val="28"/>
        </w:rPr>
        <w:t>в электронной форме</w:t>
      </w:r>
      <w:bookmarkEnd w:id="3"/>
    </w:p>
    <w:p w14:paraId="41B96EEB" w14:textId="77777777" w:rsidR="008238FA" w:rsidRPr="005471B7" w:rsidRDefault="008238FA" w:rsidP="008238FA">
      <w:pPr>
        <w:pStyle w:val="22"/>
        <w:shd w:val="clear" w:color="auto" w:fill="auto"/>
        <w:spacing w:before="0" w:after="0" w:line="240" w:lineRule="auto"/>
        <w:ind w:left="40" w:firstLine="709"/>
        <w:jc w:val="center"/>
        <w:rPr>
          <w:rFonts w:eastAsiaTheme="minorHAnsi"/>
          <w:bCs w:val="0"/>
          <w:sz w:val="28"/>
          <w:szCs w:val="28"/>
        </w:rPr>
      </w:pPr>
    </w:p>
    <w:p w14:paraId="01E10784" w14:textId="77777777" w:rsidR="008238FA" w:rsidRDefault="008238FA" w:rsidP="008238FA">
      <w:pPr>
        <w:pStyle w:val="20"/>
        <w:shd w:val="clear" w:color="auto" w:fill="auto"/>
        <w:tabs>
          <w:tab w:val="left" w:pos="0"/>
          <w:tab w:val="left" w:pos="1428"/>
        </w:tabs>
        <w:spacing w:line="240" w:lineRule="auto"/>
        <w:ind w:firstLine="709"/>
        <w:jc w:val="both"/>
        <w:rPr>
          <w:rFonts w:eastAsiaTheme="minorHAnsi"/>
          <w:sz w:val="28"/>
          <w:szCs w:val="28"/>
        </w:rPr>
      </w:pPr>
      <w:r w:rsidRPr="005471B7">
        <w:rPr>
          <w:rFonts w:eastAsiaTheme="minorHAnsi"/>
          <w:sz w:val="28"/>
          <w:szCs w:val="28"/>
        </w:rPr>
        <w:t>Срок регистрации заявления и документов, необходимых для предоставления государственной услуги, составляет 1 рабочий день, посредством ЕПГУ - 1 рабочий день.</w:t>
      </w:r>
    </w:p>
    <w:p w14:paraId="30E9F3C6" w14:textId="77777777" w:rsidR="008238FA" w:rsidRPr="005471B7" w:rsidRDefault="008238FA" w:rsidP="008238FA">
      <w:pPr>
        <w:pStyle w:val="20"/>
        <w:shd w:val="clear" w:color="auto" w:fill="auto"/>
        <w:tabs>
          <w:tab w:val="left" w:pos="0"/>
          <w:tab w:val="left" w:pos="1428"/>
        </w:tabs>
        <w:spacing w:line="240" w:lineRule="auto"/>
        <w:ind w:firstLine="709"/>
        <w:jc w:val="both"/>
        <w:rPr>
          <w:rFonts w:eastAsiaTheme="minorHAnsi"/>
          <w:sz w:val="28"/>
          <w:szCs w:val="28"/>
        </w:rPr>
      </w:pPr>
    </w:p>
    <w:p w14:paraId="1A39BBD7" w14:textId="77777777" w:rsidR="008238FA" w:rsidRPr="005471B7" w:rsidRDefault="008238FA" w:rsidP="008238FA">
      <w:pPr>
        <w:pStyle w:val="ad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5471B7">
        <w:rPr>
          <w:sz w:val="28"/>
          <w:szCs w:val="28"/>
        </w:rPr>
        <w:t>2.12. Требования к помещениям, в которых предоставляется государственная услуга</w:t>
      </w:r>
    </w:p>
    <w:p w14:paraId="33E7E778" w14:textId="77777777" w:rsidR="008238FA" w:rsidRDefault="008238FA" w:rsidP="008238FA">
      <w:pPr>
        <w:pStyle w:val="ad"/>
        <w:shd w:val="clear" w:color="auto" w:fill="auto"/>
        <w:spacing w:after="0" w:line="240" w:lineRule="auto"/>
        <w:ind w:firstLine="709"/>
        <w:rPr>
          <w:sz w:val="28"/>
          <w:szCs w:val="28"/>
        </w:rPr>
      </w:pPr>
    </w:p>
    <w:p w14:paraId="62A7C18E" w14:textId="77777777" w:rsidR="008238FA" w:rsidRPr="005471B7" w:rsidRDefault="008238FA" w:rsidP="008238FA">
      <w:pPr>
        <w:pStyle w:val="20"/>
        <w:shd w:val="clear" w:color="auto" w:fill="auto"/>
        <w:tabs>
          <w:tab w:val="left" w:pos="1426"/>
        </w:tabs>
        <w:spacing w:line="240" w:lineRule="auto"/>
        <w:ind w:firstLine="743"/>
        <w:jc w:val="both"/>
        <w:rPr>
          <w:sz w:val="28"/>
          <w:szCs w:val="28"/>
        </w:rPr>
      </w:pPr>
      <w:r w:rsidRPr="005471B7">
        <w:rPr>
          <w:sz w:val="28"/>
          <w:szCs w:val="28"/>
        </w:rPr>
        <w:t xml:space="preserve">Местоположение административных зданий, в которых осуществляется прием </w:t>
      </w:r>
      <w:r>
        <w:rPr>
          <w:sz w:val="28"/>
          <w:szCs w:val="28"/>
        </w:rPr>
        <w:t>заявлений</w:t>
      </w:r>
      <w:r w:rsidRPr="005471B7">
        <w:rPr>
          <w:sz w:val="28"/>
          <w:szCs w:val="28"/>
        </w:rPr>
        <w:t xml:space="preserve"> и документов, необходимых для предоставления государственной услуги, а также выдача результатов предоставления государственной услуги, должно обеспечивать удобство для граждан с точки зрения пешеходной доступности от остановок общественного транспорта.</w:t>
      </w:r>
    </w:p>
    <w:p w14:paraId="58B9520E" w14:textId="77777777" w:rsidR="008238FA" w:rsidRPr="005471B7" w:rsidRDefault="008238FA" w:rsidP="008238FA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5471B7">
        <w:rPr>
          <w:sz w:val="28"/>
          <w:szCs w:val="28"/>
        </w:rPr>
        <w:t>В случае,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</w:t>
      </w:r>
    </w:p>
    <w:p w14:paraId="588DCB63" w14:textId="77777777" w:rsidR="008238FA" w:rsidRPr="005471B7" w:rsidRDefault="008238FA" w:rsidP="008238FA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5471B7">
        <w:rPr>
          <w:sz w:val="28"/>
          <w:szCs w:val="28"/>
        </w:rPr>
        <w:t xml:space="preserve">Для парковки специальных автотранспортных средств инвалидов на стоянке (парковке) выделяется не менее 10% мест (но не менее одного места) для бесплатной парковки транспортных средств, управляемых инвалидами </w:t>
      </w:r>
      <w:r w:rsidRPr="005471B7">
        <w:rPr>
          <w:sz w:val="28"/>
          <w:szCs w:val="28"/>
          <w:lang w:val="en-US" w:bidi="en-US"/>
        </w:rPr>
        <w:t>I</w:t>
      </w:r>
      <w:r w:rsidRPr="005471B7">
        <w:rPr>
          <w:sz w:val="28"/>
          <w:szCs w:val="28"/>
          <w:lang w:bidi="en-US"/>
        </w:rPr>
        <w:t xml:space="preserve">, </w:t>
      </w:r>
      <w:r w:rsidRPr="005471B7">
        <w:rPr>
          <w:sz w:val="28"/>
          <w:szCs w:val="28"/>
        </w:rPr>
        <w:t>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</w:t>
      </w:r>
      <w:r>
        <w:rPr>
          <w:sz w:val="28"/>
          <w:szCs w:val="28"/>
        </w:rPr>
        <w:t xml:space="preserve"> </w:t>
      </w:r>
      <w:r w:rsidRPr="005471B7">
        <w:rPr>
          <w:sz w:val="28"/>
          <w:szCs w:val="28"/>
        </w:rPr>
        <w:t>- инвалидов.</w:t>
      </w:r>
    </w:p>
    <w:p w14:paraId="52C068CF" w14:textId="77777777" w:rsidR="008238FA" w:rsidRPr="005471B7" w:rsidRDefault="008238FA" w:rsidP="008238FA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5471B7">
        <w:rPr>
          <w:sz w:val="28"/>
          <w:szCs w:val="28"/>
        </w:rPr>
        <w:t>В целях обеспечения беспрепятственного доступа заявителей, в том числе передвигающихся на инвалидных колясках, вход в здание и помещения, в которых предоставляется государственная услуга, оборудуются пандусами, поручнями, тактильными (контрастными) предупреждающими элементами, иными специальными приспособлениями, позволяющими обеспечить беспрепятственный доступ и передвижение инвалидов, в соответствии с законодательством Российской Федерации о социальной защите инвалидов.</w:t>
      </w:r>
    </w:p>
    <w:p w14:paraId="3A81B0DB" w14:textId="77777777" w:rsidR="008238FA" w:rsidRPr="005471B7" w:rsidRDefault="008238FA" w:rsidP="008238FA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5471B7">
        <w:rPr>
          <w:sz w:val="28"/>
          <w:szCs w:val="28"/>
        </w:rPr>
        <w:t xml:space="preserve">Центральный вход в здание </w:t>
      </w:r>
      <w:r>
        <w:rPr>
          <w:rFonts w:eastAsiaTheme="minorEastAsia"/>
          <w:sz w:val="28"/>
          <w:szCs w:val="28"/>
          <w:lang w:eastAsia="ru-RU"/>
        </w:rPr>
        <w:t>ГКУ ЯО «ЕЦСВ»</w:t>
      </w:r>
      <w:r>
        <w:rPr>
          <w:sz w:val="28"/>
          <w:szCs w:val="28"/>
        </w:rPr>
        <w:t xml:space="preserve"> </w:t>
      </w:r>
      <w:r w:rsidRPr="005471B7">
        <w:rPr>
          <w:sz w:val="28"/>
          <w:szCs w:val="28"/>
        </w:rPr>
        <w:t xml:space="preserve">должен быть </w:t>
      </w:r>
      <w:r w:rsidRPr="005471B7">
        <w:rPr>
          <w:sz w:val="28"/>
          <w:szCs w:val="28"/>
        </w:rPr>
        <w:lastRenderedPageBreak/>
        <w:t>оборудован информационной табличкой (вывеской), содержащей информацию:</w:t>
      </w:r>
    </w:p>
    <w:p w14:paraId="1C6A8B5E" w14:textId="77777777" w:rsidR="008238FA" w:rsidRPr="005471B7" w:rsidRDefault="008238FA" w:rsidP="008238FA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5471B7">
        <w:rPr>
          <w:sz w:val="28"/>
          <w:szCs w:val="28"/>
        </w:rPr>
        <w:t>наименование;</w:t>
      </w:r>
    </w:p>
    <w:p w14:paraId="3E714567" w14:textId="77777777" w:rsidR="008238FA" w:rsidRDefault="008238FA" w:rsidP="008238FA">
      <w:pPr>
        <w:pStyle w:val="20"/>
        <w:shd w:val="clear" w:color="auto" w:fill="auto"/>
        <w:spacing w:line="240" w:lineRule="auto"/>
        <w:ind w:left="740"/>
        <w:rPr>
          <w:sz w:val="28"/>
          <w:szCs w:val="28"/>
        </w:rPr>
      </w:pPr>
      <w:r w:rsidRPr="005471B7">
        <w:rPr>
          <w:sz w:val="28"/>
          <w:szCs w:val="28"/>
        </w:rPr>
        <w:t xml:space="preserve">местонахождение и юридический </w:t>
      </w:r>
      <w:r>
        <w:rPr>
          <w:sz w:val="28"/>
          <w:szCs w:val="28"/>
        </w:rPr>
        <w:t>а</w:t>
      </w:r>
      <w:r w:rsidRPr="005471B7">
        <w:rPr>
          <w:sz w:val="28"/>
          <w:szCs w:val="28"/>
        </w:rPr>
        <w:t xml:space="preserve">дрес; </w:t>
      </w:r>
    </w:p>
    <w:p w14:paraId="1A80595C" w14:textId="77777777" w:rsidR="008238FA" w:rsidRDefault="008238FA" w:rsidP="008238FA">
      <w:pPr>
        <w:pStyle w:val="20"/>
        <w:shd w:val="clear" w:color="auto" w:fill="auto"/>
        <w:spacing w:line="240" w:lineRule="auto"/>
        <w:ind w:left="740"/>
        <w:rPr>
          <w:sz w:val="28"/>
          <w:szCs w:val="28"/>
        </w:rPr>
      </w:pPr>
      <w:r w:rsidRPr="005471B7">
        <w:rPr>
          <w:sz w:val="28"/>
          <w:szCs w:val="28"/>
        </w:rPr>
        <w:t xml:space="preserve">режим работы; </w:t>
      </w:r>
    </w:p>
    <w:p w14:paraId="48F0E933" w14:textId="77777777" w:rsidR="008238FA" w:rsidRPr="005471B7" w:rsidRDefault="008238FA" w:rsidP="008238FA">
      <w:pPr>
        <w:pStyle w:val="20"/>
        <w:shd w:val="clear" w:color="auto" w:fill="auto"/>
        <w:spacing w:line="240" w:lineRule="auto"/>
        <w:ind w:left="740"/>
        <w:rPr>
          <w:sz w:val="28"/>
          <w:szCs w:val="28"/>
        </w:rPr>
      </w:pPr>
      <w:r w:rsidRPr="005471B7">
        <w:rPr>
          <w:sz w:val="28"/>
          <w:szCs w:val="28"/>
        </w:rPr>
        <w:t>график приема;</w:t>
      </w:r>
    </w:p>
    <w:p w14:paraId="5D2F2E01" w14:textId="77777777" w:rsidR="008238FA" w:rsidRPr="005471B7" w:rsidRDefault="008238FA" w:rsidP="008238FA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5471B7">
        <w:rPr>
          <w:sz w:val="28"/>
          <w:szCs w:val="28"/>
        </w:rPr>
        <w:t>номера телефонов для справок.</w:t>
      </w:r>
    </w:p>
    <w:p w14:paraId="7604CC74" w14:textId="77777777" w:rsidR="008238FA" w:rsidRPr="005471B7" w:rsidRDefault="008238FA" w:rsidP="008238FA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5471B7">
        <w:rPr>
          <w:sz w:val="28"/>
          <w:szCs w:val="28"/>
        </w:rPr>
        <w:t>Помещения, в которых предоставляется государственная услуга, должны соответствовать санитарно-эпидемиологическим правилам и нормативам.</w:t>
      </w:r>
    </w:p>
    <w:p w14:paraId="31247427" w14:textId="77777777" w:rsidR="008238FA" w:rsidRPr="005471B7" w:rsidRDefault="008238FA" w:rsidP="008238FA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5471B7">
        <w:rPr>
          <w:sz w:val="28"/>
          <w:szCs w:val="28"/>
        </w:rPr>
        <w:t>Помещения, в которых предоставляется государственная услуга, оснащаются:</w:t>
      </w:r>
    </w:p>
    <w:p w14:paraId="5E88D94D" w14:textId="77777777" w:rsidR="008238FA" w:rsidRPr="005471B7" w:rsidRDefault="008238FA" w:rsidP="008238FA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5471B7">
        <w:rPr>
          <w:sz w:val="28"/>
          <w:szCs w:val="28"/>
        </w:rPr>
        <w:t>противопожарной системой и средствами пожаротушения;</w:t>
      </w:r>
    </w:p>
    <w:p w14:paraId="430556B5" w14:textId="77777777" w:rsidR="008238FA" w:rsidRPr="005471B7" w:rsidRDefault="008238FA" w:rsidP="008238FA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5471B7">
        <w:rPr>
          <w:sz w:val="28"/>
          <w:szCs w:val="28"/>
        </w:rPr>
        <w:t>системой оповещения о возникновении чрезвычайной ситуации;</w:t>
      </w:r>
    </w:p>
    <w:p w14:paraId="3EDC41A2" w14:textId="77777777" w:rsidR="008238FA" w:rsidRPr="005471B7" w:rsidRDefault="008238FA" w:rsidP="008238FA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5471B7">
        <w:rPr>
          <w:sz w:val="28"/>
          <w:szCs w:val="28"/>
        </w:rPr>
        <w:t>средствами оказания первой медицинской помощи;</w:t>
      </w:r>
    </w:p>
    <w:p w14:paraId="22CEC290" w14:textId="77777777" w:rsidR="008238FA" w:rsidRPr="005471B7" w:rsidRDefault="008238FA" w:rsidP="008238FA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5471B7">
        <w:rPr>
          <w:sz w:val="28"/>
          <w:szCs w:val="28"/>
        </w:rPr>
        <w:t>туалетными комнатами для посетителей.</w:t>
      </w:r>
    </w:p>
    <w:p w14:paraId="710AD890" w14:textId="77777777" w:rsidR="008238FA" w:rsidRDefault="008238FA" w:rsidP="008238FA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5471B7">
        <w:rPr>
          <w:sz w:val="28"/>
          <w:szCs w:val="28"/>
        </w:rPr>
        <w:t xml:space="preserve">Зал ожидания </w:t>
      </w:r>
      <w:r>
        <w:rPr>
          <w:sz w:val="28"/>
          <w:szCs w:val="28"/>
        </w:rPr>
        <w:t>з</w:t>
      </w:r>
      <w:r w:rsidRPr="005471B7">
        <w:rPr>
          <w:sz w:val="28"/>
          <w:szCs w:val="28"/>
        </w:rPr>
        <w:t>аявителей оборудуется стульями, скамьями, количество которых определяется исходя из фактической нагрузки и возможностей для их размещения в помещении, а также информационными стендами.</w:t>
      </w:r>
    </w:p>
    <w:p w14:paraId="48230CBD" w14:textId="77777777" w:rsidR="008238FA" w:rsidRPr="00EA2C2A" w:rsidRDefault="008238FA" w:rsidP="008238FA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EA2C2A">
        <w:rPr>
          <w:sz w:val="28"/>
          <w:szCs w:val="28"/>
        </w:rPr>
        <w:t>Тексты материалов, размещенных на информационном стенде, печатаются удобным для чтения шрифтом, без исправлений, с выделением наиболее важных мест полужирным шрифтом.</w:t>
      </w:r>
    </w:p>
    <w:p w14:paraId="03AC9564" w14:textId="77777777" w:rsidR="008238FA" w:rsidRPr="00EA2C2A" w:rsidRDefault="008238FA" w:rsidP="008238FA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EA2C2A">
        <w:rPr>
          <w:sz w:val="28"/>
          <w:szCs w:val="28"/>
        </w:rPr>
        <w:t>Места для заполнения запросов оборудуются стульями, столами (стойками), бланками заявлений, письменными принадлежностями.</w:t>
      </w:r>
    </w:p>
    <w:p w14:paraId="0EEBD1EE" w14:textId="77777777" w:rsidR="008238FA" w:rsidRPr="00EA2C2A" w:rsidRDefault="008238FA" w:rsidP="008238FA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EA2C2A">
        <w:rPr>
          <w:sz w:val="28"/>
          <w:szCs w:val="28"/>
        </w:rPr>
        <w:t xml:space="preserve">Места приема </w:t>
      </w:r>
      <w:r>
        <w:rPr>
          <w:sz w:val="28"/>
          <w:szCs w:val="28"/>
        </w:rPr>
        <w:t>з</w:t>
      </w:r>
      <w:r w:rsidRPr="00EA2C2A">
        <w:rPr>
          <w:sz w:val="28"/>
          <w:szCs w:val="28"/>
        </w:rPr>
        <w:t>аявителей оборудуются информационными табличками (вывесками) с указанием:</w:t>
      </w:r>
    </w:p>
    <w:p w14:paraId="07E15E92" w14:textId="77777777" w:rsidR="008238FA" w:rsidRPr="00EA2C2A" w:rsidRDefault="008238FA" w:rsidP="008238FA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EA2C2A">
        <w:rPr>
          <w:sz w:val="28"/>
          <w:szCs w:val="28"/>
        </w:rPr>
        <w:t>номера кабинета и наименования отдела;</w:t>
      </w:r>
    </w:p>
    <w:p w14:paraId="6BF5C8F9" w14:textId="77777777" w:rsidR="008238FA" w:rsidRPr="00EA2C2A" w:rsidRDefault="008238FA" w:rsidP="008238FA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EA2C2A">
        <w:rPr>
          <w:sz w:val="28"/>
          <w:szCs w:val="28"/>
        </w:rPr>
        <w:t>фамилии, имени и отчества (последнее - при наличии), должности ответственного лица за прием документов;</w:t>
      </w:r>
    </w:p>
    <w:p w14:paraId="4F2BF2AA" w14:textId="77777777" w:rsidR="008238FA" w:rsidRPr="00EA2C2A" w:rsidRDefault="008238FA" w:rsidP="008238FA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EA2C2A">
        <w:rPr>
          <w:sz w:val="28"/>
          <w:szCs w:val="28"/>
        </w:rPr>
        <w:t xml:space="preserve">графика приема </w:t>
      </w:r>
      <w:r>
        <w:rPr>
          <w:sz w:val="28"/>
          <w:szCs w:val="28"/>
        </w:rPr>
        <w:t>з</w:t>
      </w:r>
      <w:r w:rsidRPr="00EA2C2A">
        <w:rPr>
          <w:sz w:val="28"/>
          <w:szCs w:val="28"/>
        </w:rPr>
        <w:t>аявителей.</w:t>
      </w:r>
    </w:p>
    <w:p w14:paraId="6409477C" w14:textId="77777777" w:rsidR="008238FA" w:rsidRPr="00EA2C2A" w:rsidRDefault="008238FA" w:rsidP="008238FA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EA2C2A">
        <w:rPr>
          <w:sz w:val="28"/>
          <w:szCs w:val="28"/>
        </w:rPr>
        <w:t>Рабочее место каждого ответственного лица за прием документов, должно быть оборудовано персональным компьютером с возможностью доступа к необходимым информационным базам данных, печатающим устройством (принтером) и копирующим устройством.</w:t>
      </w:r>
    </w:p>
    <w:p w14:paraId="5308572F" w14:textId="77777777" w:rsidR="008238FA" w:rsidRPr="00EA2C2A" w:rsidRDefault="008238FA" w:rsidP="008238FA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EA2C2A">
        <w:rPr>
          <w:sz w:val="28"/>
          <w:szCs w:val="28"/>
        </w:rPr>
        <w:t>Лицо, ответственное за прием документов, должно иметь настольную табличку с указанием фамилии, имени, отчества (последнее - при наличии) и должности.</w:t>
      </w:r>
    </w:p>
    <w:p w14:paraId="02057893" w14:textId="77777777" w:rsidR="008238FA" w:rsidRPr="00EA2C2A" w:rsidRDefault="008238FA" w:rsidP="008238FA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EA2C2A">
        <w:rPr>
          <w:sz w:val="28"/>
          <w:szCs w:val="28"/>
        </w:rPr>
        <w:t>При предоставлении государственной услуги инвалидам обеспечиваются:</w:t>
      </w:r>
    </w:p>
    <w:p w14:paraId="26EF525B" w14:textId="77777777" w:rsidR="008238FA" w:rsidRPr="00EA2C2A" w:rsidRDefault="008238FA" w:rsidP="008238FA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EA2C2A">
        <w:rPr>
          <w:sz w:val="28"/>
          <w:szCs w:val="28"/>
        </w:rPr>
        <w:t>возможность беспрепятственного доступа к объекту (зданию, помещению), в котором предоставляется государственная услуга;</w:t>
      </w:r>
    </w:p>
    <w:p w14:paraId="46373451" w14:textId="77777777" w:rsidR="008238FA" w:rsidRPr="00EA2C2A" w:rsidRDefault="008238FA" w:rsidP="008238FA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EA2C2A">
        <w:rPr>
          <w:sz w:val="28"/>
          <w:szCs w:val="28"/>
        </w:rPr>
        <w:t xml:space="preserve">возможность самостоятельного передвижения по территории, на которой расположены здания и помещения, в которых предоставляется государственная услуга, а также входа в такие объекты и выхода из них, </w:t>
      </w:r>
      <w:r w:rsidRPr="00EA2C2A">
        <w:rPr>
          <w:sz w:val="28"/>
          <w:szCs w:val="28"/>
        </w:rPr>
        <w:lastRenderedPageBreak/>
        <w:t>посадки в транспортное средство и высадки из него, в том числе с использование кресла-коляски;</w:t>
      </w:r>
    </w:p>
    <w:p w14:paraId="4EDEEE4D" w14:textId="77777777" w:rsidR="008238FA" w:rsidRPr="00EA2C2A" w:rsidRDefault="008238FA" w:rsidP="008238FA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EA2C2A">
        <w:rPr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передвижения;</w:t>
      </w:r>
    </w:p>
    <w:p w14:paraId="5968E8DF" w14:textId="77777777" w:rsidR="008238FA" w:rsidRPr="00EA2C2A" w:rsidRDefault="008238FA" w:rsidP="008238FA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EA2C2A">
        <w:rPr>
          <w:sz w:val="28"/>
          <w:szCs w:val="28"/>
        </w:rPr>
        <w:t>надлежащее размещение оборудования и носителей информации, необходимых для обеспечения беспрепятственного доступа инвалидов зданиям и помещениям, в которых предоставляется государственная услуга, и к государственной услуге с учетом ограничений их жизнедеятельности;</w:t>
      </w:r>
    </w:p>
    <w:p w14:paraId="28BA983E" w14:textId="77777777" w:rsidR="008238FA" w:rsidRPr="00EA2C2A" w:rsidRDefault="008238FA" w:rsidP="008238FA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EA2C2A">
        <w:rPr>
          <w:sz w:val="28"/>
          <w:szCs w:val="28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14:paraId="196F4536" w14:textId="77777777" w:rsidR="008238FA" w:rsidRPr="00EA2C2A" w:rsidRDefault="008238FA" w:rsidP="008238FA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EA2C2A">
        <w:rPr>
          <w:sz w:val="28"/>
          <w:szCs w:val="28"/>
        </w:rPr>
        <w:t xml:space="preserve">допуск сурдопереводчика и </w:t>
      </w:r>
      <w:proofErr w:type="spellStart"/>
      <w:r w:rsidRPr="00EA2C2A">
        <w:rPr>
          <w:sz w:val="28"/>
          <w:szCs w:val="28"/>
        </w:rPr>
        <w:t>тифлосурдопереводчика</w:t>
      </w:r>
      <w:proofErr w:type="spellEnd"/>
      <w:r w:rsidRPr="00EA2C2A">
        <w:rPr>
          <w:sz w:val="28"/>
          <w:szCs w:val="28"/>
        </w:rPr>
        <w:t>;</w:t>
      </w:r>
    </w:p>
    <w:p w14:paraId="5CBEF56B" w14:textId="77777777" w:rsidR="008238FA" w:rsidRPr="00EA2C2A" w:rsidRDefault="008238FA" w:rsidP="008238FA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EA2C2A">
        <w:rPr>
          <w:sz w:val="28"/>
          <w:szCs w:val="28"/>
        </w:rPr>
        <w:t>допуск собаки-проводника при наличии документа, подтверждающего ее специальное обучение, на объекты (здания, помещения), в которых предоставляются государственная услуги;</w:t>
      </w:r>
    </w:p>
    <w:p w14:paraId="24D9EAAE" w14:textId="77777777" w:rsidR="008238FA" w:rsidRPr="00EA2C2A" w:rsidRDefault="008238FA" w:rsidP="008238FA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EA2C2A">
        <w:rPr>
          <w:sz w:val="28"/>
          <w:szCs w:val="28"/>
        </w:rPr>
        <w:t>оказание инвалидам помощи в преодолении барьеров, мешающих получению ими государственных и муниципальных услуг наравне с другими лицами.</w:t>
      </w:r>
    </w:p>
    <w:p w14:paraId="570CE2C3" w14:textId="77777777" w:rsidR="008238FA" w:rsidRDefault="008238FA" w:rsidP="008238FA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</w:p>
    <w:p w14:paraId="24642C9B" w14:textId="77777777" w:rsidR="008238FA" w:rsidRDefault="008238FA" w:rsidP="008238FA">
      <w:pPr>
        <w:pStyle w:val="ad"/>
        <w:shd w:val="clear" w:color="auto" w:fill="auto"/>
        <w:spacing w:after="0" w:line="260" w:lineRule="exact"/>
        <w:rPr>
          <w:sz w:val="28"/>
          <w:szCs w:val="28"/>
        </w:rPr>
      </w:pPr>
      <w:r w:rsidRPr="00BE4E79">
        <w:rPr>
          <w:sz w:val="28"/>
          <w:szCs w:val="28"/>
        </w:rPr>
        <w:t>2.13. Показатели качества и доступности государственной услуги</w:t>
      </w:r>
    </w:p>
    <w:p w14:paraId="32100103" w14:textId="77777777" w:rsidR="008238FA" w:rsidRDefault="008238FA" w:rsidP="008238FA">
      <w:pPr>
        <w:pStyle w:val="ad"/>
        <w:shd w:val="clear" w:color="auto" w:fill="auto"/>
        <w:spacing w:after="0" w:line="260" w:lineRule="exact"/>
        <w:rPr>
          <w:sz w:val="28"/>
          <w:szCs w:val="28"/>
        </w:rPr>
      </w:pPr>
    </w:p>
    <w:p w14:paraId="2B03AD9A" w14:textId="77777777" w:rsidR="008238FA" w:rsidRPr="00BE4E79" w:rsidRDefault="008238FA" w:rsidP="008238FA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  <w:r w:rsidRPr="00BE4E79">
        <w:rPr>
          <w:sz w:val="28"/>
          <w:szCs w:val="28"/>
        </w:rPr>
        <w:t>Основными показателями доступности предоставления государственной услуги являются:</w:t>
      </w:r>
    </w:p>
    <w:p w14:paraId="4727BACC" w14:textId="77777777" w:rsidR="008238FA" w:rsidRPr="00BE4E79" w:rsidRDefault="008238FA" w:rsidP="008238FA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 w:rsidRPr="00BE4E79">
        <w:rPr>
          <w:sz w:val="28"/>
          <w:szCs w:val="28"/>
        </w:rPr>
        <w:t>наличие полной и понятной информации о порядке, сроках и ходе предоставления государственной услуги в информационно-телекоммуникационных сетях общего пользования (в том числе в сети «Интернет»), средствах массовой информации;</w:t>
      </w:r>
    </w:p>
    <w:p w14:paraId="5A35F362" w14:textId="77777777" w:rsidR="008238FA" w:rsidRPr="00BE4E79" w:rsidRDefault="008238FA" w:rsidP="008238FA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 w:rsidRPr="00BE4E79">
        <w:rPr>
          <w:sz w:val="28"/>
          <w:szCs w:val="28"/>
        </w:rPr>
        <w:t>возможность получения заявителем уведомлений о предоставлении государственной услуги с помощью ЕПГУ;</w:t>
      </w:r>
    </w:p>
    <w:p w14:paraId="62C6D72F" w14:textId="77777777" w:rsidR="008238FA" w:rsidRPr="00BE4E79" w:rsidRDefault="008238FA" w:rsidP="008238FA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 w:rsidRPr="00BE4E79">
        <w:rPr>
          <w:sz w:val="28"/>
          <w:szCs w:val="28"/>
        </w:rPr>
        <w:t>возможность получения информации о ходе предоставления государственной услуги, в том числе с использованием информационно-коммуникационных технологий.</w:t>
      </w:r>
    </w:p>
    <w:p w14:paraId="013A0516" w14:textId="77777777" w:rsidR="008238FA" w:rsidRPr="00BE4E79" w:rsidRDefault="008238FA" w:rsidP="008238FA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  <w:r w:rsidRPr="00BE4E79">
        <w:rPr>
          <w:sz w:val="28"/>
          <w:szCs w:val="28"/>
        </w:rPr>
        <w:t>Основными показателями качества предоставления государственной услуги являются:</w:t>
      </w:r>
    </w:p>
    <w:p w14:paraId="29E1DCC2" w14:textId="77777777" w:rsidR="008238FA" w:rsidRPr="00BE4E79" w:rsidRDefault="008238FA" w:rsidP="008238FA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 w:rsidRPr="00BE4E79">
        <w:rPr>
          <w:sz w:val="28"/>
          <w:szCs w:val="28"/>
        </w:rPr>
        <w:t>своевременность предоставления государственной услуги в соответствии со стандартом ее предоставления, установленным настоящим Административным регламентом;</w:t>
      </w:r>
    </w:p>
    <w:p w14:paraId="58DEC80E" w14:textId="77777777" w:rsidR="008238FA" w:rsidRPr="00BE4E79" w:rsidRDefault="008238FA" w:rsidP="008238FA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 w:rsidRPr="00BE4E79">
        <w:rPr>
          <w:sz w:val="28"/>
          <w:szCs w:val="28"/>
        </w:rPr>
        <w:t>минимально возможное количество взаимодействий гражданина с должностными лицами, участвующими в предоставлении государственной услуги;</w:t>
      </w:r>
    </w:p>
    <w:p w14:paraId="75ADB4A9" w14:textId="77777777" w:rsidR="008238FA" w:rsidRPr="00BE4E79" w:rsidRDefault="008238FA" w:rsidP="008238FA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 w:rsidRPr="00BE4E79">
        <w:rPr>
          <w:sz w:val="28"/>
          <w:szCs w:val="28"/>
        </w:rPr>
        <w:t>отсутствие обоснованных жалоб на действия (бездействие) сотрудников и их некорректное (невнимательное) отношение к заявителям;</w:t>
      </w:r>
    </w:p>
    <w:p w14:paraId="23F8AB63" w14:textId="77777777" w:rsidR="008238FA" w:rsidRPr="00BE4E79" w:rsidRDefault="008238FA" w:rsidP="008238FA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 w:rsidRPr="00BE4E79">
        <w:rPr>
          <w:sz w:val="28"/>
          <w:szCs w:val="28"/>
        </w:rPr>
        <w:t xml:space="preserve">отсутствие нарушений установленных сроков в процессе </w:t>
      </w:r>
      <w:r w:rsidRPr="00BE4E79">
        <w:rPr>
          <w:sz w:val="28"/>
          <w:szCs w:val="28"/>
        </w:rPr>
        <w:lastRenderedPageBreak/>
        <w:t>предоставления государственной услуги;</w:t>
      </w:r>
    </w:p>
    <w:p w14:paraId="15D3AF56" w14:textId="77777777" w:rsidR="008238FA" w:rsidRDefault="008238FA" w:rsidP="008238FA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 w:rsidRPr="00BE4E79">
        <w:rPr>
          <w:sz w:val="28"/>
          <w:szCs w:val="28"/>
        </w:rPr>
        <w:t xml:space="preserve">отсутствие заявлений об оспаривании решений, действий (бездействия) </w:t>
      </w:r>
      <w:r>
        <w:rPr>
          <w:rFonts w:eastAsiaTheme="minorEastAsia"/>
          <w:sz w:val="28"/>
          <w:szCs w:val="28"/>
          <w:lang w:eastAsia="ru-RU"/>
        </w:rPr>
        <w:t>ГКУ ЯО «ЕЦСВ»</w:t>
      </w:r>
      <w:r w:rsidRPr="00BE4E79">
        <w:rPr>
          <w:sz w:val="28"/>
          <w:szCs w:val="28"/>
        </w:rPr>
        <w:t>, его должностных лиц, принимаемых (совершенных) при предоставлении государственной услуги, по итогам рассмотрения которых вынесены решения об удовлетворении (частичном удовлетворении) требований заявителей.</w:t>
      </w:r>
    </w:p>
    <w:p w14:paraId="74FA3CD2" w14:textId="77777777" w:rsidR="008238FA" w:rsidRDefault="008238FA" w:rsidP="008238FA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</w:p>
    <w:p w14:paraId="3EFC488A" w14:textId="77777777" w:rsidR="008238FA" w:rsidRDefault="008238FA" w:rsidP="008238FA">
      <w:pPr>
        <w:pStyle w:val="20"/>
        <w:shd w:val="clear" w:color="auto" w:fill="auto"/>
        <w:spacing w:line="240" w:lineRule="auto"/>
        <w:jc w:val="center"/>
        <w:rPr>
          <w:b/>
          <w:sz w:val="28"/>
          <w:szCs w:val="28"/>
        </w:rPr>
      </w:pPr>
      <w:r w:rsidRPr="00475835">
        <w:rPr>
          <w:b/>
          <w:sz w:val="28"/>
          <w:szCs w:val="28"/>
        </w:rPr>
        <w:t>2.14. Иные требования к предоставлению государственной услуги</w:t>
      </w:r>
    </w:p>
    <w:p w14:paraId="6F77A089" w14:textId="77777777" w:rsidR="008238FA" w:rsidRDefault="008238FA" w:rsidP="008238FA">
      <w:pPr>
        <w:pStyle w:val="20"/>
        <w:shd w:val="clear" w:color="auto" w:fill="auto"/>
        <w:spacing w:line="240" w:lineRule="auto"/>
        <w:jc w:val="center"/>
        <w:rPr>
          <w:b/>
          <w:sz w:val="28"/>
          <w:szCs w:val="28"/>
        </w:rPr>
      </w:pPr>
    </w:p>
    <w:p w14:paraId="5B568FC5" w14:textId="77777777" w:rsidR="008238FA" w:rsidRDefault="008238FA" w:rsidP="008238FA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 w:rsidRPr="00475835">
        <w:rPr>
          <w:sz w:val="28"/>
          <w:szCs w:val="28"/>
        </w:rPr>
        <w:t>Государственные услуги, которые являются необходимыми и обязательными для предоставления государственной услуги, законодательством Российской Федерации не предусмотрены</w:t>
      </w:r>
      <w:r>
        <w:rPr>
          <w:sz w:val="28"/>
          <w:szCs w:val="28"/>
        </w:rPr>
        <w:t>.</w:t>
      </w:r>
    </w:p>
    <w:p w14:paraId="22D656E7" w14:textId="77777777" w:rsidR="008238FA" w:rsidRDefault="008238FA" w:rsidP="008238FA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 w:rsidRPr="00475835">
        <w:rPr>
          <w:sz w:val="28"/>
          <w:szCs w:val="28"/>
        </w:rPr>
        <w:t>Размер платы за предоставление услуги, указанной в подразделе 2.9 настоящего Административного регламента, не предусмотрен.</w:t>
      </w:r>
    </w:p>
    <w:p w14:paraId="13D0A9B2" w14:textId="77777777" w:rsidR="008238FA" w:rsidRDefault="008238FA" w:rsidP="008238FA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>
        <w:rPr>
          <w:sz w:val="28"/>
          <w:szCs w:val="28"/>
        </w:rPr>
        <w:t>Перечень информационных систем, используемых для предоставления государственной услуги:</w:t>
      </w:r>
    </w:p>
    <w:p w14:paraId="470AD9F8" w14:textId="77777777" w:rsidR="008238FA" w:rsidRDefault="008238FA" w:rsidP="008238FA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>
        <w:rPr>
          <w:sz w:val="28"/>
          <w:szCs w:val="28"/>
        </w:rPr>
        <w:t>автоматизированная информационная система «Единый социальный реестр населения Ярославской области</w:t>
      </w:r>
      <w:r w:rsidRPr="004D7037">
        <w:rPr>
          <w:sz w:val="28"/>
          <w:szCs w:val="28"/>
        </w:rPr>
        <w:t>»;</w:t>
      </w:r>
    </w:p>
    <w:p w14:paraId="0658E3CD" w14:textId="77777777" w:rsidR="008238FA" w:rsidRPr="0042717F" w:rsidRDefault="008238FA" w:rsidP="008238FA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Федеральная государственная информационная система </w:t>
      </w:r>
      <w:r w:rsidRPr="0042717F">
        <w:rPr>
          <w:sz w:val="28"/>
          <w:szCs w:val="28"/>
        </w:rPr>
        <w:t>«Единый государственный реестр записи актов гражданского состояния»;</w:t>
      </w:r>
    </w:p>
    <w:p w14:paraId="1B27E7BF" w14:textId="77777777" w:rsidR="008238FA" w:rsidRDefault="008238FA" w:rsidP="008238FA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 w:rsidRPr="00500CDD">
        <w:rPr>
          <w:color w:val="000000"/>
          <w:sz w:val="28"/>
          <w:szCs w:val="28"/>
        </w:rPr>
        <w:t>государственн</w:t>
      </w:r>
      <w:r>
        <w:rPr>
          <w:color w:val="000000"/>
          <w:sz w:val="28"/>
          <w:szCs w:val="28"/>
        </w:rPr>
        <w:t>ая</w:t>
      </w:r>
      <w:r w:rsidRPr="00500CDD">
        <w:rPr>
          <w:color w:val="000000"/>
          <w:sz w:val="28"/>
          <w:szCs w:val="28"/>
        </w:rPr>
        <w:t xml:space="preserve"> информационн</w:t>
      </w:r>
      <w:r>
        <w:rPr>
          <w:color w:val="000000"/>
          <w:sz w:val="28"/>
          <w:szCs w:val="28"/>
        </w:rPr>
        <w:t>ая</w:t>
      </w:r>
      <w:r w:rsidRPr="00500CDD">
        <w:rPr>
          <w:color w:val="000000"/>
          <w:sz w:val="28"/>
          <w:szCs w:val="28"/>
        </w:rPr>
        <w:t xml:space="preserve"> систем</w:t>
      </w:r>
      <w:r>
        <w:rPr>
          <w:color w:val="000000"/>
          <w:sz w:val="28"/>
          <w:szCs w:val="28"/>
        </w:rPr>
        <w:t>а</w:t>
      </w:r>
      <w:r w:rsidRPr="00500CD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Pr="00500CDD">
        <w:rPr>
          <w:color w:val="000000"/>
          <w:sz w:val="28"/>
          <w:szCs w:val="28"/>
        </w:rPr>
        <w:t>Единая централизованная цифровая платформа в социальной сфере</w:t>
      </w:r>
      <w:r>
        <w:rPr>
          <w:color w:val="000000"/>
          <w:sz w:val="28"/>
          <w:szCs w:val="28"/>
        </w:rPr>
        <w:t>»;</w:t>
      </w:r>
    </w:p>
    <w:p w14:paraId="0CBFE373" w14:textId="77777777" w:rsidR="00D35ABD" w:rsidRDefault="008238FA" w:rsidP="008238FA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 w:rsidRPr="0042717F">
        <w:rPr>
          <w:sz w:val="28"/>
          <w:szCs w:val="28"/>
        </w:rPr>
        <w:t xml:space="preserve">Автоматизированная информационная система </w:t>
      </w:r>
      <w:r>
        <w:rPr>
          <w:sz w:val="28"/>
          <w:szCs w:val="28"/>
        </w:rPr>
        <w:t>Фонда пенсионного и социального страхования</w:t>
      </w:r>
      <w:r w:rsidRPr="0042717F">
        <w:rPr>
          <w:sz w:val="28"/>
          <w:szCs w:val="28"/>
        </w:rPr>
        <w:t xml:space="preserve"> Российской Федерации</w:t>
      </w:r>
      <w:r w:rsidR="00D35ABD">
        <w:rPr>
          <w:sz w:val="28"/>
          <w:szCs w:val="28"/>
        </w:rPr>
        <w:t>;</w:t>
      </w:r>
    </w:p>
    <w:p w14:paraId="64F24DAC" w14:textId="1AFADE96" w:rsidR="008238FA" w:rsidRPr="00D35ABD" w:rsidRDefault="00D35ABD" w:rsidP="008238FA">
      <w:pPr>
        <w:pStyle w:val="20"/>
        <w:shd w:val="clear" w:color="auto" w:fill="auto"/>
        <w:spacing w:line="240" w:lineRule="auto"/>
        <w:ind w:firstLine="760"/>
        <w:jc w:val="both"/>
        <w:rPr>
          <w:color w:val="000000"/>
          <w:sz w:val="28"/>
          <w:szCs w:val="28"/>
        </w:rPr>
      </w:pPr>
      <w:r w:rsidRPr="00D35ABD">
        <w:rPr>
          <w:color w:val="000000"/>
          <w:sz w:val="28"/>
          <w:szCs w:val="28"/>
        </w:rPr>
        <w:t xml:space="preserve">Государственная информационная система Ярославской области </w:t>
      </w:r>
      <w:r>
        <w:rPr>
          <w:color w:val="000000"/>
          <w:sz w:val="28"/>
          <w:szCs w:val="28"/>
        </w:rPr>
        <w:t>«</w:t>
      </w:r>
      <w:r w:rsidRPr="00D35ABD">
        <w:rPr>
          <w:color w:val="000000"/>
          <w:sz w:val="28"/>
          <w:szCs w:val="28"/>
        </w:rPr>
        <w:t>Автоматизированная информационная система дошкольных образовательных учреждений</w:t>
      </w:r>
      <w:r>
        <w:rPr>
          <w:color w:val="000000"/>
          <w:sz w:val="28"/>
          <w:szCs w:val="28"/>
        </w:rPr>
        <w:t>».</w:t>
      </w:r>
    </w:p>
    <w:p w14:paraId="3E9A9DAB" w14:textId="77777777" w:rsidR="008238FA" w:rsidRDefault="008238FA" w:rsidP="008238FA">
      <w:pPr>
        <w:pStyle w:val="22"/>
        <w:shd w:val="clear" w:color="auto" w:fill="auto"/>
        <w:tabs>
          <w:tab w:val="left" w:pos="1136"/>
        </w:tabs>
        <w:spacing w:before="0" w:after="0" w:line="240" w:lineRule="auto"/>
        <w:jc w:val="center"/>
        <w:rPr>
          <w:sz w:val="28"/>
          <w:szCs w:val="28"/>
        </w:rPr>
      </w:pPr>
    </w:p>
    <w:p w14:paraId="4C9F8F53" w14:textId="77777777" w:rsidR="008238FA" w:rsidRPr="00B07F8B" w:rsidRDefault="008238FA" w:rsidP="008238FA">
      <w:pPr>
        <w:pStyle w:val="22"/>
        <w:shd w:val="clear" w:color="auto" w:fill="auto"/>
        <w:tabs>
          <w:tab w:val="left" w:pos="1136"/>
        </w:tabs>
        <w:spacing w:before="0"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3</w:t>
      </w:r>
      <w:r w:rsidRPr="00B07F8B">
        <w:rPr>
          <w:sz w:val="28"/>
          <w:szCs w:val="28"/>
        </w:rPr>
        <w:t xml:space="preserve">. </w:t>
      </w:r>
      <w:bookmarkStart w:id="4" w:name="bookmark16"/>
      <w:r w:rsidRPr="00B07F8B">
        <w:rPr>
          <w:sz w:val="28"/>
          <w:szCs w:val="28"/>
        </w:rPr>
        <w:t>Состав, последовательность и сроки выполнения административных</w:t>
      </w:r>
      <w:bookmarkStart w:id="5" w:name="bookmark17"/>
      <w:bookmarkEnd w:id="4"/>
      <w:r>
        <w:rPr>
          <w:sz w:val="28"/>
          <w:szCs w:val="28"/>
        </w:rPr>
        <w:t xml:space="preserve"> </w:t>
      </w:r>
      <w:r w:rsidRPr="00B07F8B">
        <w:rPr>
          <w:sz w:val="28"/>
          <w:szCs w:val="28"/>
        </w:rPr>
        <w:t>процедур</w:t>
      </w:r>
      <w:bookmarkEnd w:id="5"/>
    </w:p>
    <w:p w14:paraId="204A33B4" w14:textId="77777777" w:rsidR="008238FA" w:rsidRPr="00B07F8B" w:rsidRDefault="008238FA" w:rsidP="008238FA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</w:p>
    <w:p w14:paraId="59AE3DFB" w14:textId="77777777" w:rsidR="008238FA" w:rsidRPr="00B07F8B" w:rsidRDefault="008238FA" w:rsidP="008238FA">
      <w:pPr>
        <w:pStyle w:val="20"/>
        <w:shd w:val="clear" w:color="auto" w:fill="auto"/>
        <w:tabs>
          <w:tab w:val="left" w:pos="1419"/>
        </w:tabs>
        <w:spacing w:line="240" w:lineRule="auto"/>
        <w:ind w:firstLine="743"/>
        <w:jc w:val="both"/>
        <w:rPr>
          <w:sz w:val="28"/>
          <w:szCs w:val="28"/>
        </w:rPr>
      </w:pPr>
      <w:r w:rsidRPr="00B07F8B">
        <w:rPr>
          <w:sz w:val="28"/>
          <w:szCs w:val="28"/>
        </w:rPr>
        <w:t>Настоящий раздел содержит состав, последовательность и сроки выполнения административных процедур для следующих вариантов:</w:t>
      </w:r>
    </w:p>
    <w:p w14:paraId="0C8CABDD" w14:textId="6C41CD85" w:rsidR="008238FA" w:rsidRPr="00B07F8B" w:rsidRDefault="008238FA" w:rsidP="008238FA">
      <w:pPr>
        <w:pStyle w:val="20"/>
        <w:shd w:val="clear" w:color="auto" w:fill="auto"/>
        <w:tabs>
          <w:tab w:val="left" w:pos="1420"/>
        </w:tabs>
        <w:spacing w:line="240" w:lineRule="auto"/>
        <w:ind w:firstLine="743"/>
        <w:jc w:val="both"/>
        <w:rPr>
          <w:sz w:val="28"/>
          <w:szCs w:val="28"/>
        </w:rPr>
      </w:pPr>
      <w:r w:rsidRPr="00B07F8B">
        <w:rPr>
          <w:sz w:val="28"/>
          <w:szCs w:val="28"/>
        </w:rPr>
        <w:t xml:space="preserve">Предоставление </w:t>
      </w:r>
      <w:r w:rsidR="00CB220C">
        <w:rPr>
          <w:sz w:val="28"/>
          <w:szCs w:val="28"/>
        </w:rPr>
        <w:t>ежемесячной</w:t>
      </w:r>
      <w:r>
        <w:rPr>
          <w:sz w:val="28"/>
          <w:szCs w:val="28"/>
        </w:rPr>
        <w:t xml:space="preserve"> выплаты</w:t>
      </w:r>
      <w:r w:rsidRPr="00B07F8B">
        <w:rPr>
          <w:sz w:val="28"/>
          <w:szCs w:val="28"/>
        </w:rPr>
        <w:t>:</w:t>
      </w:r>
    </w:p>
    <w:p w14:paraId="0BAA036C" w14:textId="1908B635" w:rsidR="008238FA" w:rsidRPr="00B07F8B" w:rsidRDefault="008238FA" w:rsidP="008238FA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B07F8B">
        <w:rPr>
          <w:sz w:val="28"/>
          <w:szCs w:val="28"/>
        </w:rPr>
        <w:t xml:space="preserve">Вариант 1. </w:t>
      </w:r>
      <w:r w:rsidR="006B1CEE">
        <w:rPr>
          <w:sz w:val="28"/>
          <w:szCs w:val="28"/>
        </w:rPr>
        <w:t>Родитель</w:t>
      </w:r>
      <w:r>
        <w:rPr>
          <w:sz w:val="28"/>
          <w:szCs w:val="28"/>
        </w:rPr>
        <w:t xml:space="preserve"> </w:t>
      </w:r>
      <w:r w:rsidR="006B1CEE">
        <w:rPr>
          <w:sz w:val="28"/>
          <w:szCs w:val="28"/>
        </w:rPr>
        <w:t xml:space="preserve">ребенка </w:t>
      </w:r>
      <w:r>
        <w:rPr>
          <w:sz w:val="28"/>
          <w:szCs w:val="28"/>
        </w:rPr>
        <w:t>обратилс</w:t>
      </w:r>
      <w:r w:rsidR="006B1CEE">
        <w:rPr>
          <w:sz w:val="28"/>
          <w:szCs w:val="28"/>
        </w:rPr>
        <w:t>я</w:t>
      </w:r>
      <w:r>
        <w:rPr>
          <w:sz w:val="28"/>
          <w:szCs w:val="28"/>
        </w:rPr>
        <w:t xml:space="preserve"> самостоятельно</w:t>
      </w:r>
      <w:r w:rsidRPr="00B07F8B">
        <w:rPr>
          <w:sz w:val="28"/>
          <w:szCs w:val="28"/>
        </w:rPr>
        <w:t>.</w:t>
      </w:r>
    </w:p>
    <w:p w14:paraId="1451FA50" w14:textId="182D2DEE" w:rsidR="008238FA" w:rsidRDefault="008238FA" w:rsidP="008238FA">
      <w:pPr>
        <w:pStyle w:val="20"/>
        <w:shd w:val="clear" w:color="auto" w:fill="auto"/>
        <w:tabs>
          <w:tab w:val="left" w:pos="1419"/>
        </w:tabs>
        <w:spacing w:line="240" w:lineRule="auto"/>
        <w:ind w:firstLine="743"/>
        <w:jc w:val="both"/>
        <w:rPr>
          <w:sz w:val="28"/>
          <w:szCs w:val="28"/>
        </w:rPr>
      </w:pPr>
      <w:r w:rsidRPr="00B07F8B">
        <w:rPr>
          <w:sz w:val="28"/>
          <w:szCs w:val="28"/>
        </w:rPr>
        <w:t xml:space="preserve">Вариант 2. </w:t>
      </w:r>
      <w:r w:rsidR="006B1CEE">
        <w:rPr>
          <w:sz w:val="28"/>
          <w:szCs w:val="28"/>
        </w:rPr>
        <w:t xml:space="preserve">Родитель ребенка </w:t>
      </w:r>
      <w:r>
        <w:rPr>
          <w:sz w:val="28"/>
          <w:szCs w:val="28"/>
        </w:rPr>
        <w:t>обратил</w:t>
      </w:r>
      <w:r w:rsidR="006B1CEE">
        <w:rPr>
          <w:sz w:val="28"/>
          <w:szCs w:val="28"/>
        </w:rPr>
        <w:t>ся</w:t>
      </w:r>
      <w:r>
        <w:rPr>
          <w:sz w:val="28"/>
          <w:szCs w:val="28"/>
        </w:rPr>
        <w:t xml:space="preserve"> </w:t>
      </w:r>
      <w:r w:rsidRPr="00675B03">
        <w:rPr>
          <w:sz w:val="28"/>
          <w:szCs w:val="28"/>
        </w:rPr>
        <w:t>через представителя</w:t>
      </w:r>
      <w:r w:rsidRPr="00B07F8B">
        <w:rPr>
          <w:sz w:val="28"/>
          <w:szCs w:val="28"/>
        </w:rPr>
        <w:t>.</w:t>
      </w:r>
    </w:p>
    <w:p w14:paraId="27FC8BC2" w14:textId="74F4841D" w:rsidR="008238FA" w:rsidRPr="00B07F8B" w:rsidRDefault="008238FA" w:rsidP="008238FA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B07F8B">
        <w:rPr>
          <w:sz w:val="28"/>
          <w:szCs w:val="28"/>
        </w:rPr>
        <w:t xml:space="preserve">Вариант </w:t>
      </w:r>
      <w:r>
        <w:rPr>
          <w:sz w:val="28"/>
          <w:szCs w:val="28"/>
        </w:rPr>
        <w:t>3</w:t>
      </w:r>
      <w:r w:rsidRPr="00B07F8B">
        <w:rPr>
          <w:sz w:val="28"/>
          <w:szCs w:val="28"/>
        </w:rPr>
        <w:t xml:space="preserve">. </w:t>
      </w:r>
      <w:r w:rsidR="006B1CEE">
        <w:rPr>
          <w:sz w:val="28"/>
          <w:szCs w:val="28"/>
        </w:rPr>
        <w:t>Исправление ошибок, опечаток, допущенных в решении о </w:t>
      </w:r>
      <w:r w:rsidR="00EA29F2">
        <w:rPr>
          <w:sz w:val="28"/>
          <w:szCs w:val="28"/>
        </w:rPr>
        <w:t xml:space="preserve">предоставлении </w:t>
      </w:r>
      <w:r w:rsidR="006B1CEE">
        <w:rPr>
          <w:sz w:val="28"/>
          <w:szCs w:val="28"/>
        </w:rPr>
        <w:t>ежемесячной выплаты.</w:t>
      </w:r>
    </w:p>
    <w:p w14:paraId="7F0B5571" w14:textId="6F845A71" w:rsidR="006B1CEE" w:rsidRDefault="008238FA" w:rsidP="006B1CEE">
      <w:pPr>
        <w:pStyle w:val="20"/>
        <w:shd w:val="clear" w:color="auto" w:fill="auto"/>
        <w:tabs>
          <w:tab w:val="left" w:pos="1419"/>
        </w:tabs>
        <w:spacing w:line="240" w:lineRule="auto"/>
        <w:ind w:firstLine="743"/>
        <w:jc w:val="both"/>
        <w:rPr>
          <w:sz w:val="28"/>
          <w:szCs w:val="28"/>
        </w:rPr>
      </w:pPr>
      <w:r w:rsidRPr="00B07F8B">
        <w:rPr>
          <w:sz w:val="28"/>
          <w:szCs w:val="28"/>
        </w:rPr>
        <w:t xml:space="preserve">Вариант </w:t>
      </w:r>
      <w:r>
        <w:rPr>
          <w:sz w:val="28"/>
          <w:szCs w:val="28"/>
        </w:rPr>
        <w:t>4</w:t>
      </w:r>
      <w:r w:rsidRPr="00B07F8B">
        <w:rPr>
          <w:sz w:val="28"/>
          <w:szCs w:val="28"/>
        </w:rPr>
        <w:t xml:space="preserve">. </w:t>
      </w:r>
      <w:r w:rsidR="006B1CEE">
        <w:rPr>
          <w:sz w:val="28"/>
          <w:szCs w:val="28"/>
        </w:rPr>
        <w:t>Назначение ежемесячной выплаты в упреждающем (</w:t>
      </w:r>
      <w:proofErr w:type="spellStart"/>
      <w:r w:rsidR="006B1CEE">
        <w:rPr>
          <w:sz w:val="28"/>
          <w:szCs w:val="28"/>
        </w:rPr>
        <w:t>проактивном</w:t>
      </w:r>
      <w:proofErr w:type="spellEnd"/>
      <w:r w:rsidR="006B1CEE">
        <w:rPr>
          <w:sz w:val="28"/>
          <w:szCs w:val="28"/>
        </w:rPr>
        <w:t xml:space="preserve">) режиме </w:t>
      </w:r>
    </w:p>
    <w:p w14:paraId="1387E1C0" w14:textId="77777777" w:rsidR="008238FA" w:rsidRDefault="008238FA" w:rsidP="008238FA">
      <w:pPr>
        <w:pStyle w:val="22"/>
        <w:shd w:val="clear" w:color="auto" w:fill="auto"/>
        <w:spacing w:before="0" w:after="0" w:line="240" w:lineRule="auto"/>
        <w:ind w:firstLine="743"/>
        <w:jc w:val="center"/>
        <w:rPr>
          <w:sz w:val="28"/>
          <w:szCs w:val="28"/>
        </w:rPr>
      </w:pPr>
      <w:bookmarkStart w:id="6" w:name="bookmark18"/>
    </w:p>
    <w:p w14:paraId="5EEC4C41" w14:textId="77777777" w:rsidR="008238FA" w:rsidRPr="009107C2" w:rsidRDefault="008238FA" w:rsidP="008238FA">
      <w:pPr>
        <w:pStyle w:val="22"/>
        <w:shd w:val="clear" w:color="auto" w:fill="auto"/>
        <w:spacing w:before="0" w:after="0" w:line="240" w:lineRule="auto"/>
        <w:ind w:firstLine="743"/>
        <w:jc w:val="center"/>
        <w:rPr>
          <w:b w:val="0"/>
          <w:sz w:val="28"/>
          <w:szCs w:val="28"/>
        </w:rPr>
      </w:pPr>
      <w:r w:rsidRPr="009107C2">
        <w:rPr>
          <w:b w:val="0"/>
          <w:sz w:val="28"/>
          <w:szCs w:val="28"/>
        </w:rPr>
        <w:t>3.1. Вариант 1</w:t>
      </w:r>
      <w:bookmarkEnd w:id="6"/>
    </w:p>
    <w:p w14:paraId="2A363AB9" w14:textId="77777777" w:rsidR="008238FA" w:rsidRPr="00B07F8B" w:rsidRDefault="008238FA" w:rsidP="008238FA">
      <w:pPr>
        <w:pStyle w:val="22"/>
        <w:shd w:val="clear" w:color="auto" w:fill="auto"/>
        <w:spacing w:before="0" w:after="0" w:line="240" w:lineRule="auto"/>
        <w:ind w:firstLine="743"/>
        <w:jc w:val="center"/>
        <w:rPr>
          <w:sz w:val="28"/>
          <w:szCs w:val="28"/>
        </w:rPr>
      </w:pPr>
    </w:p>
    <w:p w14:paraId="7D778E44" w14:textId="1080FD17" w:rsidR="008238FA" w:rsidRPr="00B07F8B" w:rsidRDefault="008238FA" w:rsidP="008238FA">
      <w:pPr>
        <w:pStyle w:val="20"/>
        <w:shd w:val="clear" w:color="auto" w:fill="auto"/>
        <w:tabs>
          <w:tab w:val="left" w:pos="1419"/>
        </w:tabs>
        <w:spacing w:line="240" w:lineRule="auto"/>
        <w:ind w:firstLine="743"/>
        <w:jc w:val="both"/>
        <w:rPr>
          <w:sz w:val="28"/>
          <w:szCs w:val="28"/>
        </w:rPr>
      </w:pPr>
      <w:r w:rsidRPr="00B07F8B">
        <w:rPr>
          <w:sz w:val="28"/>
          <w:szCs w:val="28"/>
        </w:rPr>
        <w:t xml:space="preserve">Результатом предоставления варианта государственной услуги является решение о предоставлении </w:t>
      </w:r>
      <w:r w:rsidR="006B1CEE">
        <w:rPr>
          <w:sz w:val="28"/>
          <w:szCs w:val="28"/>
        </w:rPr>
        <w:t>ежемесячной</w:t>
      </w:r>
      <w:r>
        <w:rPr>
          <w:sz w:val="28"/>
          <w:szCs w:val="28"/>
        </w:rPr>
        <w:t xml:space="preserve"> выплаты</w:t>
      </w:r>
      <w:r w:rsidRPr="00B07F8B">
        <w:rPr>
          <w:sz w:val="28"/>
          <w:szCs w:val="28"/>
        </w:rPr>
        <w:t xml:space="preserve"> или об отказе в </w:t>
      </w:r>
      <w:r w:rsidRPr="00B07F8B">
        <w:rPr>
          <w:sz w:val="28"/>
          <w:szCs w:val="28"/>
        </w:rPr>
        <w:lastRenderedPageBreak/>
        <w:t xml:space="preserve">предоставлении </w:t>
      </w:r>
      <w:r w:rsidR="006B1CEE">
        <w:rPr>
          <w:sz w:val="28"/>
          <w:szCs w:val="28"/>
        </w:rPr>
        <w:t>ежемесячной</w:t>
      </w:r>
      <w:r>
        <w:rPr>
          <w:sz w:val="28"/>
          <w:szCs w:val="28"/>
        </w:rPr>
        <w:t xml:space="preserve"> выплаты</w:t>
      </w:r>
      <w:r w:rsidRPr="00B07F8B">
        <w:rPr>
          <w:sz w:val="28"/>
          <w:szCs w:val="28"/>
        </w:rPr>
        <w:t>.</w:t>
      </w:r>
    </w:p>
    <w:p w14:paraId="6E99B658" w14:textId="77777777" w:rsidR="008238FA" w:rsidRPr="00B07F8B" w:rsidRDefault="008238FA" w:rsidP="008238FA">
      <w:pPr>
        <w:pStyle w:val="20"/>
        <w:shd w:val="clear" w:color="auto" w:fill="auto"/>
        <w:tabs>
          <w:tab w:val="left" w:pos="1419"/>
        </w:tabs>
        <w:spacing w:line="240" w:lineRule="auto"/>
        <w:ind w:firstLine="743"/>
        <w:jc w:val="both"/>
        <w:rPr>
          <w:sz w:val="28"/>
          <w:szCs w:val="28"/>
        </w:rPr>
      </w:pPr>
      <w:r w:rsidRPr="00B07F8B">
        <w:rPr>
          <w:sz w:val="28"/>
          <w:szCs w:val="28"/>
        </w:rPr>
        <w:t>Предоставление государственной услуги включает в себя следующие административные процедуры:</w:t>
      </w:r>
    </w:p>
    <w:p w14:paraId="19F540B0" w14:textId="77777777" w:rsidR="008238FA" w:rsidRPr="00B07F8B" w:rsidRDefault="008238FA" w:rsidP="008238FA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B07F8B">
        <w:rPr>
          <w:sz w:val="28"/>
          <w:szCs w:val="28"/>
        </w:rPr>
        <w:t>прием заявления и документов, необходимых для предоставления государственной услуги;</w:t>
      </w:r>
    </w:p>
    <w:p w14:paraId="70BF5702" w14:textId="77777777" w:rsidR="008238FA" w:rsidRPr="00B07F8B" w:rsidRDefault="008238FA" w:rsidP="008238FA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B07F8B">
        <w:rPr>
          <w:sz w:val="28"/>
          <w:szCs w:val="28"/>
        </w:rPr>
        <w:t>межведомственное информационное взаимодействие;</w:t>
      </w:r>
    </w:p>
    <w:p w14:paraId="7779D4F8" w14:textId="0FDE784F" w:rsidR="008238FA" w:rsidRPr="00B07F8B" w:rsidRDefault="008238FA" w:rsidP="008238FA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B07F8B">
        <w:rPr>
          <w:sz w:val="28"/>
          <w:szCs w:val="28"/>
        </w:rPr>
        <w:t xml:space="preserve">принятие решения о предоставлении (об отказе в предоставлении) </w:t>
      </w:r>
      <w:r w:rsidR="006B1CEE">
        <w:rPr>
          <w:sz w:val="28"/>
          <w:szCs w:val="28"/>
        </w:rPr>
        <w:t>еже</w:t>
      </w:r>
      <w:r w:rsidR="00BA1569">
        <w:rPr>
          <w:sz w:val="28"/>
          <w:szCs w:val="28"/>
        </w:rPr>
        <w:t xml:space="preserve"> </w:t>
      </w:r>
      <w:r w:rsidR="006B1CEE">
        <w:rPr>
          <w:sz w:val="28"/>
          <w:szCs w:val="28"/>
        </w:rPr>
        <w:t>месячной</w:t>
      </w:r>
      <w:r>
        <w:rPr>
          <w:sz w:val="28"/>
          <w:szCs w:val="28"/>
        </w:rPr>
        <w:t xml:space="preserve"> выплаты</w:t>
      </w:r>
      <w:r w:rsidRPr="00B07F8B">
        <w:rPr>
          <w:sz w:val="28"/>
          <w:szCs w:val="28"/>
        </w:rPr>
        <w:t>;</w:t>
      </w:r>
    </w:p>
    <w:p w14:paraId="17EC2801" w14:textId="77777777" w:rsidR="008238FA" w:rsidRPr="00B07F8B" w:rsidRDefault="008238FA" w:rsidP="008238FA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B07F8B">
        <w:rPr>
          <w:sz w:val="28"/>
          <w:szCs w:val="28"/>
        </w:rPr>
        <w:t>предоставление результата предос</w:t>
      </w:r>
      <w:r>
        <w:rPr>
          <w:sz w:val="28"/>
          <w:szCs w:val="28"/>
        </w:rPr>
        <w:t>тавления государственной услуги.</w:t>
      </w:r>
    </w:p>
    <w:p w14:paraId="59C77638" w14:textId="77777777" w:rsidR="008238FA" w:rsidRDefault="008238FA" w:rsidP="008238FA">
      <w:pPr>
        <w:pStyle w:val="20"/>
        <w:shd w:val="clear" w:color="auto" w:fill="auto"/>
        <w:tabs>
          <w:tab w:val="left" w:pos="1419"/>
        </w:tabs>
        <w:spacing w:line="240" w:lineRule="auto"/>
        <w:ind w:firstLine="743"/>
        <w:jc w:val="both"/>
        <w:rPr>
          <w:sz w:val="28"/>
          <w:szCs w:val="28"/>
        </w:rPr>
      </w:pPr>
      <w:r w:rsidRPr="00B07F8B">
        <w:rPr>
          <w:sz w:val="28"/>
          <w:szCs w:val="28"/>
        </w:rPr>
        <w:t xml:space="preserve">Максимальный срок предоставления варианта государственной услуги составляет </w:t>
      </w:r>
      <w:r>
        <w:rPr>
          <w:sz w:val="28"/>
          <w:szCs w:val="28"/>
        </w:rPr>
        <w:t>5</w:t>
      </w:r>
      <w:r w:rsidRPr="00B07F8B">
        <w:rPr>
          <w:sz w:val="28"/>
          <w:szCs w:val="28"/>
        </w:rPr>
        <w:t xml:space="preserve"> рабочи</w:t>
      </w:r>
      <w:r>
        <w:rPr>
          <w:sz w:val="28"/>
          <w:szCs w:val="28"/>
        </w:rPr>
        <w:t>х</w:t>
      </w:r>
      <w:r w:rsidRPr="00B07F8B">
        <w:rPr>
          <w:sz w:val="28"/>
          <w:szCs w:val="28"/>
        </w:rPr>
        <w:t xml:space="preserve"> д</w:t>
      </w:r>
      <w:r>
        <w:rPr>
          <w:sz w:val="28"/>
          <w:szCs w:val="28"/>
        </w:rPr>
        <w:t>ней</w:t>
      </w:r>
      <w:r w:rsidRPr="00B07F8B">
        <w:rPr>
          <w:sz w:val="28"/>
          <w:szCs w:val="28"/>
        </w:rPr>
        <w:t>.</w:t>
      </w:r>
    </w:p>
    <w:p w14:paraId="540F239A" w14:textId="77777777" w:rsidR="008238FA" w:rsidRDefault="008238FA" w:rsidP="008238FA">
      <w:pPr>
        <w:pStyle w:val="20"/>
        <w:shd w:val="clear" w:color="auto" w:fill="auto"/>
        <w:tabs>
          <w:tab w:val="left" w:pos="1419"/>
        </w:tabs>
        <w:spacing w:line="240" w:lineRule="auto"/>
        <w:ind w:firstLine="743"/>
        <w:jc w:val="both"/>
        <w:rPr>
          <w:sz w:val="28"/>
          <w:szCs w:val="28"/>
        </w:rPr>
      </w:pPr>
    </w:p>
    <w:p w14:paraId="63D59BF1" w14:textId="77777777" w:rsidR="008238FA" w:rsidRPr="00C13E5D" w:rsidRDefault="008238FA" w:rsidP="008238FA">
      <w:pPr>
        <w:pStyle w:val="22"/>
        <w:shd w:val="clear" w:color="auto" w:fill="auto"/>
        <w:spacing w:before="0" w:after="0" w:line="240" w:lineRule="auto"/>
        <w:ind w:firstLine="743"/>
        <w:jc w:val="center"/>
        <w:rPr>
          <w:b w:val="0"/>
          <w:sz w:val="28"/>
          <w:szCs w:val="28"/>
        </w:rPr>
      </w:pPr>
      <w:bookmarkStart w:id="7" w:name="bookmark19"/>
      <w:r w:rsidRPr="00C13E5D">
        <w:rPr>
          <w:b w:val="0"/>
          <w:sz w:val="28"/>
          <w:szCs w:val="28"/>
        </w:rPr>
        <w:t>3.1.1. Прием заявления и документов и (или) информации, необходимых для предоставления государственной услуги</w:t>
      </w:r>
      <w:bookmarkEnd w:id="7"/>
    </w:p>
    <w:p w14:paraId="14CC53F4" w14:textId="77777777" w:rsidR="008238FA" w:rsidRPr="00050201" w:rsidRDefault="008238FA" w:rsidP="008238FA">
      <w:pPr>
        <w:pStyle w:val="22"/>
        <w:shd w:val="clear" w:color="auto" w:fill="auto"/>
        <w:spacing w:before="0" w:after="0" w:line="240" w:lineRule="auto"/>
        <w:ind w:firstLine="743"/>
        <w:jc w:val="center"/>
        <w:rPr>
          <w:sz w:val="28"/>
          <w:szCs w:val="28"/>
        </w:rPr>
      </w:pPr>
    </w:p>
    <w:p w14:paraId="7DBD8497" w14:textId="77777777" w:rsidR="008238FA" w:rsidRDefault="008238FA" w:rsidP="008238FA">
      <w:pPr>
        <w:pStyle w:val="20"/>
        <w:shd w:val="clear" w:color="auto" w:fill="auto"/>
        <w:tabs>
          <w:tab w:val="left" w:pos="1419"/>
        </w:tabs>
        <w:spacing w:line="240" w:lineRule="auto"/>
        <w:ind w:firstLine="709"/>
        <w:jc w:val="both"/>
        <w:rPr>
          <w:sz w:val="28"/>
          <w:szCs w:val="28"/>
        </w:rPr>
      </w:pPr>
      <w:r w:rsidRPr="00693728">
        <w:rPr>
          <w:sz w:val="28"/>
          <w:szCs w:val="28"/>
        </w:rPr>
        <w:t>Заявителю для получения государственной услуги необходимо представить лично в ГКУ ЯО «ЕЦСВ», посредством ЕПГУ или в МФЦ заявление, а также документы, указанные в подпунктах 2.6.1.2, 2.6.1.4 - 2.6.1.</w:t>
      </w:r>
      <w:r>
        <w:rPr>
          <w:sz w:val="28"/>
          <w:szCs w:val="28"/>
        </w:rPr>
        <w:t>6</w:t>
      </w:r>
      <w:r w:rsidRPr="00693728">
        <w:rPr>
          <w:sz w:val="28"/>
          <w:szCs w:val="28"/>
        </w:rPr>
        <w:t xml:space="preserve"> пункта 2.6.1 подраздела 2.6 раздела 2 Административного регламента.</w:t>
      </w:r>
    </w:p>
    <w:p w14:paraId="6A948399" w14:textId="77777777" w:rsidR="008238FA" w:rsidRPr="00050201" w:rsidRDefault="008238FA" w:rsidP="008238FA">
      <w:pPr>
        <w:pStyle w:val="20"/>
        <w:shd w:val="clear" w:color="auto" w:fill="auto"/>
        <w:tabs>
          <w:tab w:val="left" w:pos="1419"/>
        </w:tabs>
        <w:spacing w:line="240" w:lineRule="auto"/>
        <w:ind w:firstLine="709"/>
        <w:jc w:val="both"/>
        <w:rPr>
          <w:sz w:val="28"/>
          <w:szCs w:val="28"/>
        </w:rPr>
      </w:pPr>
    </w:p>
    <w:p w14:paraId="5E897067" w14:textId="77777777" w:rsidR="008238FA" w:rsidRPr="00C13E5D" w:rsidRDefault="008238FA" w:rsidP="008238FA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  <w:bookmarkStart w:id="8" w:name="bookmark20"/>
      <w:r w:rsidRPr="00C13E5D">
        <w:rPr>
          <w:b w:val="0"/>
          <w:sz w:val="28"/>
          <w:szCs w:val="28"/>
        </w:rPr>
        <w:t>3.1.2. Межведомственное электронное взаимодействие</w:t>
      </w:r>
      <w:bookmarkEnd w:id="8"/>
    </w:p>
    <w:p w14:paraId="59AA07DE" w14:textId="77777777" w:rsidR="008238FA" w:rsidRPr="00050201" w:rsidRDefault="008238FA" w:rsidP="008238FA">
      <w:pPr>
        <w:pStyle w:val="22"/>
        <w:shd w:val="clear" w:color="auto" w:fill="auto"/>
        <w:spacing w:before="0" w:after="0" w:line="240" w:lineRule="auto"/>
        <w:jc w:val="center"/>
        <w:rPr>
          <w:sz w:val="28"/>
          <w:szCs w:val="28"/>
        </w:rPr>
      </w:pPr>
    </w:p>
    <w:p w14:paraId="6AFCB16D" w14:textId="77777777" w:rsidR="008238FA" w:rsidRPr="00050201" w:rsidRDefault="008238FA" w:rsidP="008238FA">
      <w:pPr>
        <w:pStyle w:val="20"/>
        <w:shd w:val="clear" w:color="auto" w:fill="auto"/>
        <w:tabs>
          <w:tab w:val="left" w:pos="1447"/>
        </w:tabs>
        <w:spacing w:line="240" w:lineRule="auto"/>
        <w:ind w:firstLine="760"/>
        <w:jc w:val="both"/>
        <w:rPr>
          <w:sz w:val="28"/>
          <w:szCs w:val="28"/>
        </w:rPr>
      </w:pPr>
      <w:r w:rsidRPr="00050201">
        <w:rPr>
          <w:sz w:val="28"/>
          <w:szCs w:val="28"/>
        </w:rPr>
        <w:t>Для получения государственной услуги необходимо направление следующих межведомственных информационных запросов:</w:t>
      </w:r>
    </w:p>
    <w:p w14:paraId="7B2FA45F" w14:textId="77777777" w:rsidR="008238FA" w:rsidRDefault="008238FA" w:rsidP="008238FA">
      <w:pPr>
        <w:pStyle w:val="20"/>
        <w:shd w:val="clear" w:color="auto" w:fill="auto"/>
        <w:tabs>
          <w:tab w:val="left" w:pos="1447"/>
        </w:tabs>
        <w:spacing w:line="240" w:lineRule="auto"/>
        <w:ind w:firstLine="7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50201">
        <w:rPr>
          <w:sz w:val="28"/>
          <w:szCs w:val="28"/>
        </w:rPr>
        <w:t>«Проверка соответствия фамильно</w:t>
      </w:r>
      <w:r>
        <w:rPr>
          <w:sz w:val="28"/>
          <w:szCs w:val="28"/>
        </w:rPr>
        <w:t>-</w:t>
      </w:r>
      <w:r w:rsidRPr="00050201">
        <w:rPr>
          <w:sz w:val="28"/>
          <w:szCs w:val="28"/>
        </w:rPr>
        <w:t xml:space="preserve">именной группы, даты рождения, пола и СНИЛС», направляемый в </w:t>
      </w:r>
      <w:r>
        <w:rPr>
          <w:sz w:val="28"/>
          <w:szCs w:val="28"/>
        </w:rPr>
        <w:t>Фонд пенсионного и социального страхования Российской Федерации;</w:t>
      </w:r>
    </w:p>
    <w:p w14:paraId="6DC1C16D" w14:textId="77777777" w:rsidR="008238FA" w:rsidRPr="00092193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</w:t>
      </w:r>
      <w:r w:rsidRPr="00092193">
        <w:rPr>
          <w:rFonts w:cs="Times New Roman"/>
          <w:szCs w:val="28"/>
        </w:rPr>
        <w:t xml:space="preserve"> «Предоставление из ЕГР ЗАГС сведений об</w:t>
      </w:r>
      <w:r>
        <w:rPr>
          <w:rFonts w:cs="Times New Roman"/>
          <w:szCs w:val="28"/>
        </w:rPr>
        <w:t xml:space="preserve"> </w:t>
      </w:r>
      <w:r w:rsidRPr="00092193">
        <w:rPr>
          <w:rFonts w:cs="Times New Roman"/>
          <w:szCs w:val="28"/>
        </w:rPr>
        <w:t>актах гражданского состояния», направляемый</w:t>
      </w:r>
      <w:r>
        <w:rPr>
          <w:rFonts w:cs="Times New Roman"/>
          <w:szCs w:val="28"/>
        </w:rPr>
        <w:t xml:space="preserve"> в Федеральную налоговую службу;</w:t>
      </w:r>
    </w:p>
    <w:p w14:paraId="3D26689C" w14:textId="77777777" w:rsidR="008238FA" w:rsidRPr="00092193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092193">
        <w:rPr>
          <w:rFonts w:cs="Times New Roman"/>
          <w:szCs w:val="28"/>
        </w:rPr>
        <w:t>«Предоставление из ЕГР ЗАГС сведений о</w:t>
      </w:r>
      <w:r>
        <w:rPr>
          <w:rFonts w:cs="Times New Roman"/>
          <w:szCs w:val="28"/>
        </w:rPr>
        <w:t xml:space="preserve"> </w:t>
      </w:r>
      <w:r w:rsidRPr="00092193">
        <w:rPr>
          <w:rFonts w:cs="Times New Roman"/>
          <w:szCs w:val="28"/>
        </w:rPr>
        <w:t>заключении брака», направляемый в Федеральную налоговую службу</w:t>
      </w:r>
      <w:r>
        <w:rPr>
          <w:rFonts w:cs="Times New Roman"/>
          <w:szCs w:val="28"/>
        </w:rPr>
        <w:t>;</w:t>
      </w:r>
    </w:p>
    <w:p w14:paraId="058805D0" w14:textId="77777777" w:rsidR="008238FA" w:rsidRPr="00092193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</w:t>
      </w:r>
      <w:r w:rsidRPr="00092193">
        <w:rPr>
          <w:rFonts w:cs="Times New Roman"/>
          <w:szCs w:val="28"/>
        </w:rPr>
        <w:t xml:space="preserve"> «Предоставление из ЕГР ЗАГС сведений о</w:t>
      </w:r>
      <w:r>
        <w:rPr>
          <w:rFonts w:cs="Times New Roman"/>
          <w:szCs w:val="28"/>
        </w:rPr>
        <w:t xml:space="preserve"> </w:t>
      </w:r>
      <w:r w:rsidRPr="00092193">
        <w:rPr>
          <w:rFonts w:cs="Times New Roman"/>
          <w:szCs w:val="28"/>
        </w:rPr>
        <w:t>расторжении брака», направляемый</w:t>
      </w:r>
      <w:r>
        <w:rPr>
          <w:rFonts w:cs="Times New Roman"/>
          <w:szCs w:val="28"/>
        </w:rPr>
        <w:t xml:space="preserve"> в Федеральную налоговую службу;</w:t>
      </w:r>
    </w:p>
    <w:p w14:paraId="4E53A792" w14:textId="77777777" w:rsidR="008238FA" w:rsidRPr="00092193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092193">
        <w:rPr>
          <w:rFonts w:cs="Times New Roman"/>
          <w:szCs w:val="28"/>
        </w:rPr>
        <w:t xml:space="preserve">«Запрос в </w:t>
      </w:r>
      <w:r>
        <w:rPr>
          <w:rFonts w:cs="Times New Roman"/>
          <w:szCs w:val="28"/>
        </w:rPr>
        <w:t>информационную систему «Единая централизованная цифровая платформа в социальной сфере»</w:t>
      </w:r>
      <w:r w:rsidRPr="00092193">
        <w:rPr>
          <w:rFonts w:cs="Times New Roman"/>
          <w:szCs w:val="28"/>
        </w:rPr>
        <w:t xml:space="preserve"> на получение сведений</w:t>
      </w:r>
      <w:r>
        <w:rPr>
          <w:rFonts w:cs="Times New Roman"/>
          <w:szCs w:val="28"/>
        </w:rPr>
        <w:t xml:space="preserve"> </w:t>
      </w:r>
      <w:r w:rsidRPr="00092193">
        <w:rPr>
          <w:rFonts w:cs="Times New Roman"/>
          <w:szCs w:val="28"/>
        </w:rPr>
        <w:t>из реестра лиц, связанных с изменением родительских прав, реестра лиц с</w:t>
      </w:r>
      <w:r>
        <w:rPr>
          <w:rFonts w:cs="Times New Roman"/>
          <w:szCs w:val="28"/>
        </w:rPr>
        <w:t xml:space="preserve"> </w:t>
      </w:r>
      <w:r w:rsidRPr="00092193">
        <w:rPr>
          <w:rFonts w:cs="Times New Roman"/>
          <w:szCs w:val="28"/>
        </w:rPr>
        <w:t>измененной дееспособностью и реестра законных представителей», направляемый в</w:t>
      </w:r>
      <w:r>
        <w:rPr>
          <w:rFonts w:cs="Times New Roman"/>
          <w:szCs w:val="28"/>
        </w:rPr>
        <w:t xml:space="preserve"> </w:t>
      </w:r>
      <w:r w:rsidRPr="00666A0F">
        <w:rPr>
          <w:rFonts w:cs="Times New Roman"/>
          <w:szCs w:val="28"/>
        </w:rPr>
        <w:t>Фонд пенсионного и социального страхования Российской Федерации</w:t>
      </w:r>
      <w:r>
        <w:rPr>
          <w:rFonts w:cs="Times New Roman"/>
          <w:szCs w:val="28"/>
        </w:rPr>
        <w:t>;</w:t>
      </w:r>
    </w:p>
    <w:p w14:paraId="7A506FEA" w14:textId="77777777" w:rsidR="008238FA" w:rsidRPr="00092193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</w:t>
      </w:r>
      <w:r w:rsidRPr="00092193">
        <w:rPr>
          <w:rFonts w:cs="Times New Roman"/>
          <w:szCs w:val="28"/>
        </w:rPr>
        <w:t xml:space="preserve"> «Предоставление из ЕГР ЗАГС по запросу</w:t>
      </w:r>
      <w:r>
        <w:rPr>
          <w:rFonts w:cs="Times New Roman"/>
          <w:szCs w:val="28"/>
        </w:rPr>
        <w:t xml:space="preserve"> </w:t>
      </w:r>
      <w:r w:rsidRPr="00092193">
        <w:rPr>
          <w:rFonts w:cs="Times New Roman"/>
          <w:szCs w:val="28"/>
        </w:rPr>
        <w:t xml:space="preserve">сведений о </w:t>
      </w:r>
      <w:r>
        <w:rPr>
          <w:rFonts w:cs="Times New Roman"/>
          <w:szCs w:val="28"/>
        </w:rPr>
        <w:t>рождении</w:t>
      </w:r>
      <w:r w:rsidRPr="00092193">
        <w:rPr>
          <w:rFonts w:cs="Times New Roman"/>
          <w:szCs w:val="28"/>
        </w:rPr>
        <w:t>», направляемый</w:t>
      </w:r>
      <w:r>
        <w:rPr>
          <w:rFonts w:cs="Times New Roman"/>
          <w:szCs w:val="28"/>
        </w:rPr>
        <w:t xml:space="preserve"> в Федеральную налоговую службу;</w:t>
      </w:r>
    </w:p>
    <w:p w14:paraId="27F6AE54" w14:textId="77777777" w:rsidR="00D24727" w:rsidRDefault="008238FA" w:rsidP="00D24727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</w:t>
      </w:r>
      <w:r w:rsidRPr="00092193">
        <w:rPr>
          <w:rFonts w:cs="Times New Roman"/>
          <w:szCs w:val="28"/>
        </w:rPr>
        <w:t xml:space="preserve"> «СК МВД России», направляемый в</w:t>
      </w:r>
      <w:r>
        <w:rPr>
          <w:rFonts w:cs="Times New Roman"/>
          <w:szCs w:val="28"/>
        </w:rPr>
        <w:t xml:space="preserve"> </w:t>
      </w:r>
      <w:r w:rsidRPr="00092193">
        <w:rPr>
          <w:rFonts w:cs="Times New Roman"/>
          <w:szCs w:val="28"/>
        </w:rPr>
        <w:t xml:space="preserve">Министерство внутренних дел </w:t>
      </w:r>
      <w:r>
        <w:rPr>
          <w:rFonts w:cs="Times New Roman"/>
          <w:szCs w:val="28"/>
        </w:rPr>
        <w:t>Российской Федерации;</w:t>
      </w:r>
    </w:p>
    <w:p w14:paraId="06D59402" w14:textId="54DDC5FE" w:rsidR="00D24727" w:rsidRDefault="00D24727" w:rsidP="00D24727">
      <w:pPr>
        <w:pStyle w:val="a6"/>
        <w:ind w:left="0" w:firstLine="708"/>
        <w:jc w:val="both"/>
        <w:rPr>
          <w:szCs w:val="28"/>
        </w:rPr>
      </w:pPr>
      <w:r>
        <w:rPr>
          <w:szCs w:val="28"/>
        </w:rPr>
        <w:lastRenderedPageBreak/>
        <w:t xml:space="preserve">- «Сведения о ребенке из </w:t>
      </w:r>
      <w:r w:rsidRPr="00C36D98">
        <w:rPr>
          <w:szCs w:val="28"/>
        </w:rPr>
        <w:t>ГИС ЯО «</w:t>
      </w:r>
      <w:r>
        <w:rPr>
          <w:szCs w:val="28"/>
        </w:rPr>
        <w:t>А</w:t>
      </w:r>
      <w:r w:rsidRPr="00C36D98">
        <w:rPr>
          <w:szCs w:val="28"/>
        </w:rPr>
        <w:t>втоматизированная</w:t>
      </w:r>
      <w:r>
        <w:rPr>
          <w:szCs w:val="28"/>
        </w:rPr>
        <w:t xml:space="preserve"> </w:t>
      </w:r>
      <w:r w:rsidRPr="00C36D98">
        <w:rPr>
          <w:szCs w:val="28"/>
        </w:rPr>
        <w:t>информационная система дошкольных образовательных учреждений</w:t>
      </w:r>
      <w:r>
        <w:rPr>
          <w:szCs w:val="28"/>
        </w:rPr>
        <w:t>», направляемый в министерство образования Ярославской области.</w:t>
      </w:r>
    </w:p>
    <w:p w14:paraId="5AE614E2" w14:textId="6477F22D" w:rsidR="008238FA" w:rsidRPr="00092193" w:rsidRDefault="008238FA" w:rsidP="00D24727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Основанием для направления запроса</w:t>
      </w:r>
      <w:r w:rsidRPr="00092193">
        <w:rPr>
          <w:rFonts w:cs="Times New Roman"/>
          <w:szCs w:val="28"/>
        </w:rPr>
        <w:t xml:space="preserve"> является обращение заявителя</w:t>
      </w:r>
      <w:r>
        <w:rPr>
          <w:rFonts w:cs="Times New Roman"/>
          <w:szCs w:val="28"/>
        </w:rPr>
        <w:t xml:space="preserve"> </w:t>
      </w:r>
      <w:r w:rsidRPr="00092193">
        <w:rPr>
          <w:rFonts w:cs="Times New Roman"/>
          <w:szCs w:val="28"/>
        </w:rPr>
        <w:t>за предоставлением услуги.</w:t>
      </w:r>
    </w:p>
    <w:p w14:paraId="47BBFC3D" w14:textId="77777777" w:rsidR="008238FA" w:rsidRPr="00092193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092193">
        <w:rPr>
          <w:rFonts w:cs="Times New Roman"/>
          <w:szCs w:val="28"/>
        </w:rPr>
        <w:t>Запрос направляется в течение 1 часа.</w:t>
      </w:r>
    </w:p>
    <w:p w14:paraId="11C89DB5" w14:textId="77777777" w:rsidR="008238FA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092193">
        <w:rPr>
          <w:rFonts w:cs="Times New Roman"/>
          <w:szCs w:val="28"/>
        </w:rPr>
        <w:t>Срок, в течение которого результат за</w:t>
      </w:r>
      <w:r>
        <w:rPr>
          <w:rFonts w:cs="Times New Roman"/>
          <w:szCs w:val="28"/>
        </w:rPr>
        <w:t>проса</w:t>
      </w:r>
      <w:r w:rsidRPr="00092193">
        <w:rPr>
          <w:rFonts w:cs="Times New Roman"/>
          <w:szCs w:val="28"/>
        </w:rPr>
        <w:t xml:space="preserve"> должен поступить в</w:t>
      </w:r>
      <w:r>
        <w:rPr>
          <w:rFonts w:cs="Times New Roman"/>
          <w:szCs w:val="28"/>
        </w:rPr>
        <w:t xml:space="preserve"> </w:t>
      </w:r>
      <w:r w:rsidRPr="00092193">
        <w:rPr>
          <w:rFonts w:cs="Times New Roman"/>
          <w:szCs w:val="28"/>
        </w:rPr>
        <w:t>орган, предоставляющий государственную услугу – не превышает 5 рабочих дней.</w:t>
      </w:r>
    </w:p>
    <w:p w14:paraId="5856F1A8" w14:textId="77777777" w:rsidR="008238FA" w:rsidRPr="00092193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14:paraId="1A81B01F" w14:textId="77777777" w:rsidR="008238FA" w:rsidRPr="00C13E5D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bookmarkStart w:id="9" w:name="bookmark21"/>
      <w:r w:rsidRPr="00C13E5D">
        <w:rPr>
          <w:rFonts w:cs="Times New Roman"/>
          <w:szCs w:val="28"/>
        </w:rPr>
        <w:t>3.1.3. Приостановление предоставления государственной услуги</w:t>
      </w:r>
      <w:bookmarkEnd w:id="9"/>
    </w:p>
    <w:p w14:paraId="7C4E52ED" w14:textId="77777777" w:rsidR="008238FA" w:rsidRPr="00DF7410" w:rsidRDefault="008238FA" w:rsidP="008238FA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</w:p>
    <w:p w14:paraId="63D03ABE" w14:textId="77777777" w:rsidR="008238FA" w:rsidRPr="00DF7410" w:rsidRDefault="008238FA" w:rsidP="008238FA">
      <w:pPr>
        <w:pStyle w:val="20"/>
        <w:shd w:val="clear" w:color="auto" w:fill="auto"/>
        <w:tabs>
          <w:tab w:val="left" w:pos="1425"/>
        </w:tabs>
        <w:spacing w:line="240" w:lineRule="auto"/>
        <w:ind w:firstLine="760"/>
        <w:jc w:val="both"/>
        <w:rPr>
          <w:sz w:val="28"/>
          <w:szCs w:val="28"/>
        </w:rPr>
      </w:pPr>
      <w:r w:rsidRPr="00DF7410">
        <w:rPr>
          <w:sz w:val="28"/>
          <w:szCs w:val="28"/>
        </w:rPr>
        <w:t xml:space="preserve">Оснований для приостановления предоставления варианта государственной услуги законодательством </w:t>
      </w:r>
      <w:r>
        <w:rPr>
          <w:sz w:val="28"/>
          <w:szCs w:val="28"/>
        </w:rPr>
        <w:t>Ярославской области</w:t>
      </w:r>
      <w:r w:rsidRPr="00DF7410">
        <w:rPr>
          <w:sz w:val="28"/>
          <w:szCs w:val="28"/>
        </w:rPr>
        <w:t xml:space="preserve"> не предусмотрено.</w:t>
      </w:r>
    </w:p>
    <w:p w14:paraId="466A738C" w14:textId="77777777" w:rsidR="008238FA" w:rsidRDefault="008238FA" w:rsidP="008238FA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</w:p>
    <w:p w14:paraId="7CDFAA9B" w14:textId="77777777" w:rsidR="008238FA" w:rsidRPr="00C13E5D" w:rsidRDefault="008238FA" w:rsidP="008238FA">
      <w:pPr>
        <w:pStyle w:val="22"/>
        <w:shd w:val="clear" w:color="auto" w:fill="auto"/>
        <w:spacing w:before="0" w:after="0" w:line="240" w:lineRule="auto"/>
        <w:ind w:firstLine="760"/>
        <w:jc w:val="center"/>
        <w:rPr>
          <w:b w:val="0"/>
          <w:sz w:val="28"/>
          <w:szCs w:val="28"/>
        </w:rPr>
      </w:pPr>
      <w:bookmarkStart w:id="10" w:name="bookmark22"/>
      <w:r w:rsidRPr="00C13E5D">
        <w:rPr>
          <w:b w:val="0"/>
          <w:sz w:val="28"/>
          <w:szCs w:val="28"/>
        </w:rPr>
        <w:t>3.1.4. Принятие решения о предоставлении (об отказе в предоставлении)</w:t>
      </w:r>
      <w:bookmarkEnd w:id="10"/>
      <w:r w:rsidRPr="00C13E5D">
        <w:rPr>
          <w:b w:val="0"/>
          <w:sz w:val="28"/>
          <w:szCs w:val="28"/>
        </w:rPr>
        <w:t xml:space="preserve"> </w:t>
      </w:r>
      <w:bookmarkStart w:id="11" w:name="bookmark23"/>
      <w:r w:rsidRPr="00C13E5D">
        <w:rPr>
          <w:b w:val="0"/>
          <w:sz w:val="28"/>
          <w:szCs w:val="28"/>
        </w:rPr>
        <w:t>государственной услуги</w:t>
      </w:r>
      <w:bookmarkEnd w:id="11"/>
    </w:p>
    <w:p w14:paraId="2BA0F9F7" w14:textId="77777777" w:rsidR="008238FA" w:rsidRPr="009A132B" w:rsidRDefault="008238FA" w:rsidP="008238FA">
      <w:pPr>
        <w:pStyle w:val="22"/>
        <w:shd w:val="clear" w:color="auto" w:fill="auto"/>
        <w:spacing w:before="0" w:after="0" w:line="240" w:lineRule="auto"/>
        <w:ind w:firstLine="760"/>
        <w:jc w:val="center"/>
        <w:rPr>
          <w:sz w:val="28"/>
          <w:szCs w:val="28"/>
        </w:rPr>
      </w:pPr>
    </w:p>
    <w:p w14:paraId="59A243BC" w14:textId="77777777" w:rsidR="008238FA" w:rsidRPr="009A132B" w:rsidRDefault="008238FA" w:rsidP="008238FA">
      <w:pPr>
        <w:pStyle w:val="20"/>
        <w:shd w:val="clear" w:color="auto" w:fill="auto"/>
        <w:tabs>
          <w:tab w:val="left" w:pos="1425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 xml:space="preserve">Основанием для начала административной процедуры (действия) является поступление в </w:t>
      </w:r>
      <w:r>
        <w:rPr>
          <w:rFonts w:eastAsiaTheme="minorEastAsia"/>
          <w:sz w:val="28"/>
          <w:szCs w:val="28"/>
          <w:lang w:eastAsia="ru-RU"/>
        </w:rPr>
        <w:t>ГКУ ЯО «ЕЦСВ»</w:t>
      </w:r>
      <w:r w:rsidRPr="009A132B">
        <w:rPr>
          <w:sz w:val="28"/>
          <w:szCs w:val="28"/>
        </w:rPr>
        <w:t xml:space="preserve"> заявления и приложенных к нему документов.</w:t>
      </w:r>
    </w:p>
    <w:p w14:paraId="410D5651" w14:textId="77777777" w:rsidR="008238FA" w:rsidRPr="009A132B" w:rsidRDefault="008238FA" w:rsidP="008238FA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 xml:space="preserve">Поступившие </w:t>
      </w:r>
      <w:r>
        <w:rPr>
          <w:sz w:val="28"/>
          <w:szCs w:val="28"/>
        </w:rPr>
        <w:t>заявление</w:t>
      </w:r>
      <w:r w:rsidRPr="009A132B">
        <w:rPr>
          <w:sz w:val="28"/>
          <w:szCs w:val="28"/>
        </w:rPr>
        <w:t xml:space="preserve"> и документы рассматриваются должностным лицом </w:t>
      </w:r>
      <w:r>
        <w:rPr>
          <w:rFonts w:eastAsiaTheme="minorEastAsia"/>
          <w:sz w:val="28"/>
          <w:szCs w:val="28"/>
          <w:lang w:eastAsia="ru-RU"/>
        </w:rPr>
        <w:t>ГКУ ЯО «ЕЦСВ»</w:t>
      </w:r>
      <w:r w:rsidRPr="009A132B">
        <w:rPr>
          <w:sz w:val="28"/>
          <w:szCs w:val="28"/>
        </w:rPr>
        <w:t>, в обязанности которого в соответствии с его должностным регламентом входит выполнение соответствующих функций (задач, обязанностей) (далее - должностное лицо).</w:t>
      </w:r>
    </w:p>
    <w:p w14:paraId="37B54528" w14:textId="77777777" w:rsidR="008238FA" w:rsidRPr="009A132B" w:rsidRDefault="008238FA" w:rsidP="008238FA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>По результатам рассмотрения заявления и документов должностное лицо оформляет:</w:t>
      </w:r>
    </w:p>
    <w:p w14:paraId="402AE04E" w14:textId="2166858E" w:rsidR="008238FA" w:rsidRPr="009A132B" w:rsidRDefault="008238FA" w:rsidP="008238FA">
      <w:pPr>
        <w:pStyle w:val="20"/>
        <w:shd w:val="clear" w:color="auto" w:fill="auto"/>
        <w:tabs>
          <w:tab w:val="left" w:pos="913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 xml:space="preserve">решение о предоставлении </w:t>
      </w:r>
      <w:r w:rsidR="00D24727">
        <w:rPr>
          <w:sz w:val="28"/>
          <w:szCs w:val="28"/>
        </w:rPr>
        <w:t>ежемесячной</w:t>
      </w:r>
      <w:r>
        <w:rPr>
          <w:sz w:val="28"/>
          <w:szCs w:val="28"/>
        </w:rPr>
        <w:t xml:space="preserve"> выплаты</w:t>
      </w:r>
      <w:r w:rsidRPr="009A132B">
        <w:rPr>
          <w:sz w:val="28"/>
          <w:szCs w:val="28"/>
        </w:rPr>
        <w:t>;</w:t>
      </w:r>
    </w:p>
    <w:p w14:paraId="47EBE2D5" w14:textId="619678F7" w:rsidR="008238FA" w:rsidRPr="009A132B" w:rsidRDefault="008238FA" w:rsidP="008238FA">
      <w:pPr>
        <w:pStyle w:val="20"/>
        <w:shd w:val="clear" w:color="auto" w:fill="auto"/>
        <w:tabs>
          <w:tab w:val="left" w:pos="884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 xml:space="preserve">решение об отказе в предоставлении </w:t>
      </w:r>
      <w:r w:rsidR="00D24727">
        <w:rPr>
          <w:sz w:val="28"/>
          <w:szCs w:val="28"/>
        </w:rPr>
        <w:t>ежемесячной</w:t>
      </w:r>
      <w:r>
        <w:rPr>
          <w:sz w:val="28"/>
          <w:szCs w:val="28"/>
        </w:rPr>
        <w:t xml:space="preserve"> выплаты</w:t>
      </w:r>
      <w:r w:rsidRPr="009A132B">
        <w:rPr>
          <w:sz w:val="28"/>
          <w:szCs w:val="28"/>
        </w:rPr>
        <w:t xml:space="preserve"> в случае </w:t>
      </w:r>
      <w:r>
        <w:rPr>
          <w:sz w:val="28"/>
          <w:szCs w:val="28"/>
        </w:rPr>
        <w:t>наличия оснований</w:t>
      </w:r>
      <w:r w:rsidRPr="009A132B">
        <w:rPr>
          <w:sz w:val="28"/>
          <w:szCs w:val="28"/>
        </w:rPr>
        <w:t>, указанных в подпункте 2.8.2 пункт 2.8 раздела 2 настоящего Административного регламента.</w:t>
      </w:r>
    </w:p>
    <w:p w14:paraId="3F69DEB2" w14:textId="77777777" w:rsidR="008238FA" w:rsidRDefault="008238FA" w:rsidP="008238FA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 xml:space="preserve">Срок принятия решения о предоставлении (об отказе в предоставлении) государственной услуги, исчисляемый с даты получения </w:t>
      </w:r>
      <w:r>
        <w:rPr>
          <w:rFonts w:eastAsiaTheme="minorEastAsia"/>
          <w:sz w:val="28"/>
          <w:szCs w:val="28"/>
          <w:lang w:eastAsia="ru-RU"/>
        </w:rPr>
        <w:t>ГКУ ЯО «ЕЦСВ»</w:t>
      </w:r>
      <w:r w:rsidRPr="009A132B">
        <w:rPr>
          <w:sz w:val="28"/>
          <w:szCs w:val="28"/>
        </w:rPr>
        <w:t>, всех сведений, необходимых для принятия решения - 1 час.</w:t>
      </w:r>
    </w:p>
    <w:p w14:paraId="5B9119EB" w14:textId="77777777" w:rsidR="008238FA" w:rsidRDefault="008238FA" w:rsidP="008238FA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</w:p>
    <w:p w14:paraId="689C429B" w14:textId="77777777" w:rsidR="008238FA" w:rsidRPr="00C13E5D" w:rsidRDefault="008238FA" w:rsidP="008238FA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b w:val="0"/>
          <w:sz w:val="28"/>
          <w:szCs w:val="28"/>
        </w:rPr>
      </w:pPr>
      <w:bookmarkStart w:id="12" w:name="bookmark24"/>
      <w:r w:rsidRPr="00C13E5D">
        <w:rPr>
          <w:b w:val="0"/>
          <w:sz w:val="28"/>
          <w:szCs w:val="28"/>
        </w:rPr>
        <w:t>3.1.5. Предоставление результата государственной услуги</w:t>
      </w:r>
      <w:bookmarkEnd w:id="12"/>
    </w:p>
    <w:p w14:paraId="4DB42646" w14:textId="77777777" w:rsidR="008238FA" w:rsidRPr="00C13E5D" w:rsidRDefault="008238FA" w:rsidP="008238FA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b w:val="0"/>
          <w:sz w:val="28"/>
          <w:szCs w:val="28"/>
        </w:rPr>
      </w:pPr>
    </w:p>
    <w:p w14:paraId="132D2FD6" w14:textId="77777777" w:rsidR="008238FA" w:rsidRPr="00B55F2C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55F2C">
        <w:rPr>
          <w:rFonts w:cs="Times New Roman"/>
          <w:szCs w:val="28"/>
        </w:rPr>
        <w:t>Заявителю в качестве результата предоставления государственной</w:t>
      </w:r>
      <w:r>
        <w:rPr>
          <w:rFonts w:cs="Times New Roman"/>
          <w:szCs w:val="28"/>
        </w:rPr>
        <w:t xml:space="preserve"> </w:t>
      </w:r>
      <w:r w:rsidRPr="00B55F2C">
        <w:rPr>
          <w:rFonts w:cs="Times New Roman"/>
          <w:szCs w:val="28"/>
        </w:rPr>
        <w:t>услуги обеспечивается возможность получения документа в зависимости от</w:t>
      </w:r>
      <w:r>
        <w:rPr>
          <w:rFonts w:cs="Times New Roman"/>
          <w:szCs w:val="28"/>
        </w:rPr>
        <w:t xml:space="preserve"> </w:t>
      </w:r>
      <w:r w:rsidRPr="00B55F2C">
        <w:rPr>
          <w:rFonts w:cs="Times New Roman"/>
          <w:szCs w:val="28"/>
        </w:rPr>
        <w:t>выбранного способа, указанного в заявлении:</w:t>
      </w:r>
    </w:p>
    <w:p w14:paraId="4790E781" w14:textId="77777777" w:rsidR="008238FA" w:rsidRPr="00B55F2C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55F2C">
        <w:rPr>
          <w:rFonts w:cs="Times New Roman"/>
          <w:szCs w:val="28"/>
        </w:rPr>
        <w:t>в форме электронного документа, подписанного усиленной</w:t>
      </w:r>
      <w:r>
        <w:rPr>
          <w:rFonts w:cs="Times New Roman"/>
          <w:szCs w:val="28"/>
        </w:rPr>
        <w:t xml:space="preserve"> </w:t>
      </w:r>
      <w:r w:rsidRPr="00B55F2C">
        <w:rPr>
          <w:rFonts w:cs="Times New Roman"/>
          <w:szCs w:val="28"/>
        </w:rPr>
        <w:t xml:space="preserve">квалифицированной электронной подписью уполномоченного </w:t>
      </w:r>
      <w:r w:rsidRPr="00B55F2C">
        <w:rPr>
          <w:rFonts w:cs="Times New Roman"/>
          <w:szCs w:val="28"/>
        </w:rPr>
        <w:lastRenderedPageBreak/>
        <w:t>должностного лица</w:t>
      </w:r>
      <w:r>
        <w:rPr>
          <w:rFonts w:cs="Times New Roman"/>
          <w:szCs w:val="28"/>
        </w:rPr>
        <w:t xml:space="preserve"> </w:t>
      </w:r>
      <w:r>
        <w:rPr>
          <w:rFonts w:eastAsiaTheme="minorEastAsia" w:cs="Times New Roman"/>
          <w:szCs w:val="28"/>
          <w:lang w:eastAsia="ru-RU"/>
        </w:rPr>
        <w:t>ГКУ ЯО «ЕЦСВ»</w:t>
      </w:r>
      <w:r w:rsidRPr="00B55F2C">
        <w:rPr>
          <w:rFonts w:cs="Times New Roman"/>
          <w:szCs w:val="28"/>
        </w:rPr>
        <w:t>, направленного заявителю в личный кабинет на ЕПГУ;</w:t>
      </w:r>
    </w:p>
    <w:p w14:paraId="1D0E13A3" w14:textId="77777777" w:rsidR="008238FA" w:rsidRPr="00B55F2C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55F2C">
        <w:rPr>
          <w:rFonts w:cs="Times New Roman"/>
          <w:szCs w:val="28"/>
        </w:rPr>
        <w:t>в виде бумажного документа, подтверждающего содержание электронного</w:t>
      </w:r>
      <w:r>
        <w:rPr>
          <w:rFonts w:cs="Times New Roman"/>
          <w:szCs w:val="28"/>
        </w:rPr>
        <w:t xml:space="preserve"> </w:t>
      </w:r>
      <w:r w:rsidRPr="00B55F2C">
        <w:rPr>
          <w:rFonts w:cs="Times New Roman"/>
          <w:szCs w:val="28"/>
        </w:rPr>
        <w:t xml:space="preserve">документа, который заявитель получает при личном обращении в </w:t>
      </w:r>
      <w:r>
        <w:rPr>
          <w:rFonts w:eastAsiaTheme="minorEastAsia" w:cs="Times New Roman"/>
          <w:szCs w:val="28"/>
          <w:lang w:eastAsia="ru-RU"/>
        </w:rPr>
        <w:t>ГКУ ЯО «ЕЦСВ»</w:t>
      </w:r>
      <w:r w:rsidRPr="00B55F2C">
        <w:rPr>
          <w:rFonts w:cs="Times New Roman"/>
          <w:szCs w:val="28"/>
        </w:rPr>
        <w:t xml:space="preserve">, в </w:t>
      </w:r>
      <w:r>
        <w:rPr>
          <w:rFonts w:cs="Times New Roman"/>
          <w:szCs w:val="28"/>
        </w:rPr>
        <w:t>МФЦ</w:t>
      </w:r>
      <w:r w:rsidRPr="00B55F2C">
        <w:rPr>
          <w:rFonts w:cs="Times New Roman"/>
          <w:szCs w:val="28"/>
        </w:rPr>
        <w:t>.</w:t>
      </w:r>
    </w:p>
    <w:p w14:paraId="40140A8A" w14:textId="23D250CC" w:rsidR="008238FA" w:rsidRPr="00B55F2C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55F2C">
        <w:rPr>
          <w:rFonts w:cs="Times New Roman"/>
          <w:szCs w:val="28"/>
        </w:rPr>
        <w:t>Предоставление результата государственной услуги осуществляется в срок не</w:t>
      </w:r>
      <w:r>
        <w:rPr>
          <w:rFonts w:cs="Times New Roman"/>
          <w:szCs w:val="28"/>
        </w:rPr>
        <w:t xml:space="preserve"> </w:t>
      </w:r>
      <w:r w:rsidRPr="00B55F2C">
        <w:rPr>
          <w:rFonts w:cs="Times New Roman"/>
          <w:szCs w:val="28"/>
        </w:rPr>
        <w:t xml:space="preserve">позднее </w:t>
      </w:r>
      <w:r w:rsidR="00D24727">
        <w:rPr>
          <w:rFonts w:cs="Times New Roman"/>
          <w:szCs w:val="28"/>
        </w:rPr>
        <w:t>2</w:t>
      </w:r>
      <w:r w:rsidRPr="00B55F2C">
        <w:rPr>
          <w:rFonts w:cs="Times New Roman"/>
          <w:szCs w:val="28"/>
        </w:rPr>
        <w:t xml:space="preserve"> рабочих дней со дня принятия решения.</w:t>
      </w:r>
    </w:p>
    <w:p w14:paraId="5BE51E0F" w14:textId="77777777" w:rsidR="008238FA" w:rsidRPr="00B55F2C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55F2C">
        <w:rPr>
          <w:rFonts w:cs="Times New Roman"/>
          <w:szCs w:val="28"/>
        </w:rPr>
        <w:t>В случае принятия решения об отказе в предоставлении</w:t>
      </w:r>
      <w:r>
        <w:rPr>
          <w:rFonts w:cs="Times New Roman"/>
          <w:szCs w:val="28"/>
        </w:rPr>
        <w:t xml:space="preserve"> </w:t>
      </w:r>
      <w:r w:rsidRPr="00B55F2C">
        <w:rPr>
          <w:rFonts w:cs="Times New Roman"/>
          <w:szCs w:val="28"/>
        </w:rPr>
        <w:t xml:space="preserve">государственной услуги </w:t>
      </w:r>
      <w:r>
        <w:rPr>
          <w:rFonts w:eastAsiaTheme="minorEastAsia" w:cs="Times New Roman"/>
          <w:szCs w:val="28"/>
          <w:lang w:eastAsia="ru-RU"/>
        </w:rPr>
        <w:t>ГКУ ЯО «ЕЦСВ»</w:t>
      </w:r>
      <w:r>
        <w:rPr>
          <w:rFonts w:cs="Times New Roman"/>
          <w:szCs w:val="28"/>
        </w:rPr>
        <w:t xml:space="preserve"> </w:t>
      </w:r>
      <w:r w:rsidRPr="00B55F2C">
        <w:rPr>
          <w:rFonts w:cs="Times New Roman"/>
          <w:szCs w:val="28"/>
        </w:rPr>
        <w:t>в срок, не превышающий 1</w:t>
      </w:r>
      <w:r>
        <w:rPr>
          <w:rFonts w:cs="Times New Roman"/>
          <w:szCs w:val="28"/>
        </w:rPr>
        <w:t xml:space="preserve"> </w:t>
      </w:r>
      <w:r w:rsidRPr="00B55F2C">
        <w:rPr>
          <w:rFonts w:cs="Times New Roman"/>
          <w:szCs w:val="28"/>
        </w:rPr>
        <w:t>рабочего дня со дня принятия такого решения, направляет</w:t>
      </w:r>
      <w:r>
        <w:rPr>
          <w:rFonts w:cs="Times New Roman"/>
          <w:szCs w:val="28"/>
        </w:rPr>
        <w:t xml:space="preserve"> гражданину </w:t>
      </w:r>
      <w:r w:rsidRPr="00B55F2C">
        <w:rPr>
          <w:rFonts w:cs="Times New Roman"/>
          <w:szCs w:val="28"/>
        </w:rPr>
        <w:t>уведомление с указанием аргументированного обоснования.</w:t>
      </w:r>
    </w:p>
    <w:p w14:paraId="7FBEFBB0" w14:textId="77777777" w:rsidR="008238FA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55F2C">
        <w:rPr>
          <w:rFonts w:cs="Times New Roman"/>
          <w:szCs w:val="28"/>
        </w:rPr>
        <w:t>Результат предоставления государственной услуги может быть</w:t>
      </w:r>
      <w:r>
        <w:rPr>
          <w:rFonts w:cs="Times New Roman"/>
          <w:szCs w:val="28"/>
        </w:rPr>
        <w:t xml:space="preserve"> </w:t>
      </w:r>
      <w:r w:rsidRPr="00B55F2C">
        <w:rPr>
          <w:rFonts w:cs="Times New Roman"/>
          <w:szCs w:val="28"/>
        </w:rPr>
        <w:t xml:space="preserve">предоставлен в </w:t>
      </w:r>
      <w:r>
        <w:rPr>
          <w:rFonts w:eastAsiaTheme="minorEastAsia" w:cs="Times New Roman"/>
          <w:szCs w:val="28"/>
          <w:lang w:eastAsia="ru-RU"/>
        </w:rPr>
        <w:t>ГКУ ЯО «ЕЦСВ»</w:t>
      </w:r>
      <w:r w:rsidRPr="00B55F2C">
        <w:rPr>
          <w:rFonts w:cs="Times New Roman"/>
          <w:szCs w:val="28"/>
        </w:rPr>
        <w:t xml:space="preserve">, </w:t>
      </w:r>
      <w:r>
        <w:rPr>
          <w:rFonts w:cs="Times New Roman"/>
          <w:szCs w:val="28"/>
        </w:rPr>
        <w:t>МФЦ</w:t>
      </w:r>
      <w:r w:rsidRPr="00B55F2C">
        <w:rPr>
          <w:rFonts w:cs="Times New Roman"/>
          <w:szCs w:val="28"/>
        </w:rPr>
        <w:t xml:space="preserve"> по выбору заявителя независимо от его места жительства</w:t>
      </w:r>
      <w:r>
        <w:rPr>
          <w:rFonts w:cs="Times New Roman"/>
          <w:szCs w:val="28"/>
        </w:rPr>
        <w:t xml:space="preserve"> </w:t>
      </w:r>
      <w:r w:rsidRPr="00B55F2C">
        <w:rPr>
          <w:rFonts w:cs="Times New Roman"/>
          <w:szCs w:val="28"/>
        </w:rPr>
        <w:t>или места пребывания.</w:t>
      </w:r>
    </w:p>
    <w:p w14:paraId="5CCA91C3" w14:textId="77777777" w:rsidR="008238FA" w:rsidRPr="00B55F2C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14:paraId="6246C55F" w14:textId="77777777" w:rsidR="008238FA" w:rsidRPr="00C13E5D" w:rsidRDefault="008238FA" w:rsidP="008238FA">
      <w:pPr>
        <w:pStyle w:val="31"/>
        <w:shd w:val="clear" w:color="auto" w:fill="auto"/>
        <w:spacing w:after="0" w:line="240" w:lineRule="auto"/>
        <w:ind w:firstLine="709"/>
        <w:jc w:val="center"/>
        <w:rPr>
          <w:b w:val="0"/>
          <w:sz w:val="28"/>
          <w:szCs w:val="28"/>
        </w:rPr>
      </w:pPr>
      <w:r w:rsidRPr="00C13E5D">
        <w:rPr>
          <w:b w:val="0"/>
          <w:sz w:val="28"/>
          <w:szCs w:val="28"/>
        </w:rPr>
        <w:t>3.1.6. Максимальный срок ожидания в очереди при подаче заявителем запроса о предоставлении государственной услуги и при получении результата предоставления государственной услуги</w:t>
      </w:r>
    </w:p>
    <w:p w14:paraId="500EBE0E" w14:textId="77777777" w:rsidR="008238FA" w:rsidRPr="00C13E5D" w:rsidRDefault="008238FA" w:rsidP="008238FA">
      <w:pPr>
        <w:pStyle w:val="31"/>
        <w:shd w:val="clear" w:color="auto" w:fill="auto"/>
        <w:spacing w:after="0" w:line="240" w:lineRule="auto"/>
        <w:ind w:firstLine="709"/>
        <w:jc w:val="center"/>
        <w:rPr>
          <w:b w:val="0"/>
          <w:sz w:val="28"/>
          <w:szCs w:val="28"/>
        </w:rPr>
      </w:pPr>
    </w:p>
    <w:p w14:paraId="609DF22E" w14:textId="77777777" w:rsidR="008238FA" w:rsidRPr="00EE796F" w:rsidRDefault="008238FA" w:rsidP="008238FA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sz w:val="28"/>
          <w:szCs w:val="28"/>
        </w:rPr>
      </w:pPr>
      <w:r w:rsidRPr="00EE796F">
        <w:rPr>
          <w:sz w:val="28"/>
          <w:szCs w:val="28"/>
        </w:rPr>
        <w:t xml:space="preserve">Максимальный срок ожидания в очереди при подаче заявителем </w:t>
      </w:r>
      <w:r>
        <w:rPr>
          <w:sz w:val="28"/>
          <w:szCs w:val="28"/>
        </w:rPr>
        <w:t>заявления</w:t>
      </w:r>
      <w:r w:rsidRPr="00EE796F">
        <w:rPr>
          <w:sz w:val="28"/>
          <w:szCs w:val="28"/>
        </w:rPr>
        <w:t xml:space="preserve"> о предоставлении государственной услуги и при получении результата предоставления государственной услуги в </w:t>
      </w:r>
      <w:r>
        <w:rPr>
          <w:rFonts w:eastAsiaTheme="minorEastAsia"/>
          <w:sz w:val="28"/>
          <w:szCs w:val="28"/>
          <w:lang w:eastAsia="ru-RU"/>
        </w:rPr>
        <w:t>ГКУ ЯО «ЕЦСВ»</w:t>
      </w:r>
      <w:r w:rsidRPr="00EE796F">
        <w:rPr>
          <w:sz w:val="28"/>
          <w:szCs w:val="28"/>
        </w:rPr>
        <w:t xml:space="preserve"> или </w:t>
      </w:r>
      <w:r>
        <w:rPr>
          <w:sz w:val="28"/>
          <w:szCs w:val="28"/>
        </w:rPr>
        <w:t>МФЦ</w:t>
      </w:r>
      <w:r w:rsidRPr="00EE796F">
        <w:rPr>
          <w:sz w:val="28"/>
          <w:szCs w:val="28"/>
        </w:rPr>
        <w:t xml:space="preserve"> составляет не более 15 минут.</w:t>
      </w:r>
    </w:p>
    <w:p w14:paraId="2660B969" w14:textId="77777777" w:rsidR="008238FA" w:rsidRPr="00EE796F" w:rsidRDefault="008238FA" w:rsidP="008238FA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sz w:val="28"/>
          <w:szCs w:val="28"/>
        </w:rPr>
      </w:pPr>
    </w:p>
    <w:p w14:paraId="67B5BDCB" w14:textId="77777777" w:rsidR="008238FA" w:rsidRPr="00C13E5D" w:rsidRDefault="008238FA" w:rsidP="008238FA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b w:val="0"/>
          <w:sz w:val="28"/>
          <w:szCs w:val="28"/>
        </w:rPr>
      </w:pPr>
      <w:bookmarkStart w:id="13" w:name="bookmark25"/>
      <w:r w:rsidRPr="00C13E5D">
        <w:rPr>
          <w:b w:val="0"/>
          <w:sz w:val="28"/>
          <w:szCs w:val="28"/>
        </w:rPr>
        <w:t>3.1.7. Срок и порядок регистрации заявления заявителя о предоставлении</w:t>
      </w:r>
      <w:bookmarkEnd w:id="13"/>
      <w:r w:rsidRPr="00C13E5D">
        <w:rPr>
          <w:b w:val="0"/>
          <w:sz w:val="28"/>
          <w:szCs w:val="28"/>
        </w:rPr>
        <w:t xml:space="preserve"> </w:t>
      </w:r>
      <w:bookmarkStart w:id="14" w:name="bookmark26"/>
      <w:r w:rsidRPr="00C13E5D">
        <w:rPr>
          <w:b w:val="0"/>
          <w:sz w:val="28"/>
          <w:szCs w:val="28"/>
        </w:rPr>
        <w:t>государственной услуги</w:t>
      </w:r>
      <w:bookmarkEnd w:id="14"/>
    </w:p>
    <w:p w14:paraId="423F0DFB" w14:textId="77777777" w:rsidR="008238FA" w:rsidRPr="00C13E5D" w:rsidRDefault="008238FA" w:rsidP="008238FA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b w:val="0"/>
          <w:sz w:val="28"/>
          <w:szCs w:val="28"/>
        </w:rPr>
      </w:pPr>
    </w:p>
    <w:p w14:paraId="08082BFB" w14:textId="77777777" w:rsidR="008238FA" w:rsidRDefault="008238FA" w:rsidP="008238FA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EE796F">
        <w:rPr>
          <w:sz w:val="28"/>
          <w:szCs w:val="28"/>
        </w:rPr>
        <w:t xml:space="preserve">Срок регистрации </w:t>
      </w:r>
      <w:r>
        <w:rPr>
          <w:sz w:val="28"/>
          <w:szCs w:val="28"/>
        </w:rPr>
        <w:t>заявления</w:t>
      </w:r>
      <w:r w:rsidRPr="00EE796F">
        <w:rPr>
          <w:sz w:val="28"/>
          <w:szCs w:val="28"/>
        </w:rPr>
        <w:t xml:space="preserve"> и документов, необходимых для предоставления государственной услуги, составляет 1 рабочий день.</w:t>
      </w:r>
    </w:p>
    <w:p w14:paraId="3C8BEED6" w14:textId="77777777" w:rsidR="008238FA" w:rsidRPr="00EE796F" w:rsidRDefault="008238FA" w:rsidP="008238FA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</w:p>
    <w:p w14:paraId="5F56597D" w14:textId="77777777" w:rsidR="008238FA" w:rsidRPr="00C13E5D" w:rsidRDefault="008238FA" w:rsidP="008238FA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b w:val="0"/>
          <w:sz w:val="28"/>
          <w:szCs w:val="28"/>
        </w:rPr>
      </w:pPr>
      <w:bookmarkStart w:id="15" w:name="bookmark27"/>
      <w:r w:rsidRPr="00C13E5D">
        <w:rPr>
          <w:b w:val="0"/>
          <w:sz w:val="28"/>
          <w:szCs w:val="28"/>
        </w:rPr>
        <w:t>3.1.8. Получение дополнительных сведений от заявителя</w:t>
      </w:r>
      <w:bookmarkEnd w:id="15"/>
    </w:p>
    <w:p w14:paraId="0EB3F0C5" w14:textId="77777777" w:rsidR="008238FA" w:rsidRPr="00C13E5D" w:rsidRDefault="008238FA" w:rsidP="008238FA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b w:val="0"/>
          <w:sz w:val="28"/>
          <w:szCs w:val="28"/>
        </w:rPr>
      </w:pPr>
    </w:p>
    <w:p w14:paraId="28287FAC" w14:textId="0A538037" w:rsidR="008238FA" w:rsidRPr="00C13E5D" w:rsidRDefault="008238FA" w:rsidP="008238FA">
      <w:pPr>
        <w:jc w:val="both"/>
        <w:rPr>
          <w:rFonts w:cs="Times New Roman"/>
          <w:szCs w:val="28"/>
        </w:rPr>
      </w:pPr>
      <w:r w:rsidRPr="00C13E5D">
        <w:rPr>
          <w:rFonts w:cs="Times New Roman"/>
          <w:szCs w:val="28"/>
        </w:rPr>
        <w:t xml:space="preserve">В случае установления факта наличия в заявлении и (или) документах (сведениях), представленных заявителем через Единый портал, недостоверной и (или) неполной информации ГКУ ЯО «ЕЦСВ» возвращает такие заявление и (или) документы заявителю на доработку с указанием информации, подлежащей корректировке. При этом течение срока принятия решения о </w:t>
      </w:r>
      <w:r w:rsidR="00EA29F2">
        <w:rPr>
          <w:rFonts w:cs="Times New Roman"/>
          <w:szCs w:val="28"/>
        </w:rPr>
        <w:t>предоставлении</w:t>
      </w:r>
      <w:r w:rsidRPr="00C13E5D">
        <w:rPr>
          <w:rFonts w:cs="Times New Roman"/>
          <w:szCs w:val="28"/>
        </w:rPr>
        <w:t xml:space="preserve"> либо об отказе в </w:t>
      </w:r>
      <w:r w:rsidR="00EA29F2">
        <w:rPr>
          <w:rFonts w:cs="Times New Roman"/>
          <w:szCs w:val="28"/>
        </w:rPr>
        <w:t>предоставлении</w:t>
      </w:r>
      <w:r w:rsidRPr="00C13E5D">
        <w:rPr>
          <w:rFonts w:cs="Times New Roman"/>
          <w:szCs w:val="28"/>
        </w:rPr>
        <w:t xml:space="preserve"> </w:t>
      </w:r>
      <w:r w:rsidR="00D24727">
        <w:rPr>
          <w:rFonts w:cs="Times New Roman"/>
          <w:szCs w:val="28"/>
        </w:rPr>
        <w:t>ежемесячной</w:t>
      </w:r>
      <w:r w:rsidRPr="00C13E5D">
        <w:rPr>
          <w:rFonts w:cs="Times New Roman"/>
          <w:szCs w:val="28"/>
        </w:rPr>
        <w:t xml:space="preserve"> выплаты приостанавливается на 5 рабочих дней. </w:t>
      </w:r>
    </w:p>
    <w:p w14:paraId="34B6B59D" w14:textId="77777777" w:rsidR="008238FA" w:rsidRPr="000D7FE0" w:rsidRDefault="008238FA" w:rsidP="008238FA">
      <w:pPr>
        <w:jc w:val="both"/>
        <w:rPr>
          <w:rFonts w:eastAsia="Calibri" w:cs="Times New Roman"/>
          <w:szCs w:val="28"/>
        </w:rPr>
      </w:pPr>
      <w:r w:rsidRPr="00C13E5D">
        <w:rPr>
          <w:rFonts w:cs="Times New Roman"/>
          <w:szCs w:val="28"/>
        </w:rPr>
        <w:t>Заявитель представляет доработанные заявление и (или) документы (сведения) в течение 5 рабочих дней со дня их получения на доработку.</w:t>
      </w:r>
      <w:r w:rsidRPr="000D7FE0">
        <w:rPr>
          <w:rFonts w:cs="Times New Roman"/>
          <w:szCs w:val="28"/>
        </w:rPr>
        <w:t xml:space="preserve"> Если в течение указанного срока заявителем не представлены </w:t>
      </w:r>
      <w:r w:rsidRPr="00C13E5D">
        <w:rPr>
          <w:rFonts w:cs="Times New Roman"/>
          <w:szCs w:val="28"/>
        </w:rPr>
        <w:t xml:space="preserve">доработанные заявление и (или) документы (сведения) либо доработанные заявление и (или) документы вновь содержат недостоверную и (или) </w:t>
      </w:r>
      <w:r w:rsidRPr="00C13E5D">
        <w:rPr>
          <w:rFonts w:cs="Times New Roman"/>
          <w:szCs w:val="28"/>
        </w:rPr>
        <w:lastRenderedPageBreak/>
        <w:t>неполную информацию, то в течение 3 рабочих дней с момента окончания периода доработки заявитель уведомляется об отказе в  приеме документов с указанием причин отказа, порядка обжалования вынесенного</w:t>
      </w:r>
      <w:r w:rsidRPr="000D7FE0">
        <w:rPr>
          <w:rFonts w:cs="Times New Roman"/>
          <w:szCs w:val="28"/>
        </w:rPr>
        <w:t xml:space="preserve"> решения, а также о возможности повторного представления заявления и документов (сведений).</w:t>
      </w:r>
      <w:r w:rsidRPr="000D7FE0">
        <w:rPr>
          <w:rFonts w:eastAsia="Calibri" w:cs="Times New Roman"/>
          <w:szCs w:val="28"/>
        </w:rPr>
        <w:t xml:space="preserve"> </w:t>
      </w:r>
    </w:p>
    <w:p w14:paraId="6062107D" w14:textId="77777777" w:rsidR="008238FA" w:rsidRDefault="008238FA" w:rsidP="008238FA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</w:p>
    <w:p w14:paraId="2D1F7E0D" w14:textId="77777777" w:rsidR="008238FA" w:rsidRPr="00C13E5D" w:rsidRDefault="008238FA" w:rsidP="008238FA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b w:val="0"/>
          <w:sz w:val="28"/>
          <w:szCs w:val="28"/>
        </w:rPr>
      </w:pPr>
      <w:bookmarkStart w:id="16" w:name="bookmark29"/>
      <w:r w:rsidRPr="00C13E5D">
        <w:rPr>
          <w:b w:val="0"/>
          <w:sz w:val="28"/>
          <w:szCs w:val="28"/>
        </w:rPr>
        <w:t>3.2. Вариант 2</w:t>
      </w:r>
      <w:bookmarkEnd w:id="16"/>
    </w:p>
    <w:p w14:paraId="2C338F1E" w14:textId="77777777" w:rsidR="008238FA" w:rsidRPr="007446FE" w:rsidRDefault="008238FA" w:rsidP="008238FA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sz w:val="28"/>
          <w:szCs w:val="28"/>
        </w:rPr>
      </w:pPr>
    </w:p>
    <w:p w14:paraId="4CDD3AED" w14:textId="77777777" w:rsidR="00D24727" w:rsidRPr="00B07F8B" w:rsidRDefault="00D24727" w:rsidP="00D24727">
      <w:pPr>
        <w:pStyle w:val="20"/>
        <w:shd w:val="clear" w:color="auto" w:fill="auto"/>
        <w:tabs>
          <w:tab w:val="left" w:pos="1419"/>
        </w:tabs>
        <w:spacing w:line="240" w:lineRule="auto"/>
        <w:ind w:firstLine="743"/>
        <w:jc w:val="both"/>
        <w:rPr>
          <w:sz w:val="28"/>
          <w:szCs w:val="28"/>
        </w:rPr>
      </w:pPr>
      <w:r w:rsidRPr="00B07F8B">
        <w:rPr>
          <w:sz w:val="28"/>
          <w:szCs w:val="28"/>
        </w:rPr>
        <w:t xml:space="preserve">Результатом предоставления варианта государственной услуги является решение о предоставлении </w:t>
      </w:r>
      <w:r>
        <w:rPr>
          <w:sz w:val="28"/>
          <w:szCs w:val="28"/>
        </w:rPr>
        <w:t>ежемесячной выплаты</w:t>
      </w:r>
      <w:r w:rsidRPr="00B07F8B">
        <w:rPr>
          <w:sz w:val="28"/>
          <w:szCs w:val="28"/>
        </w:rPr>
        <w:t xml:space="preserve"> или об отказе в предоставлении </w:t>
      </w:r>
      <w:r>
        <w:rPr>
          <w:sz w:val="28"/>
          <w:szCs w:val="28"/>
        </w:rPr>
        <w:t>ежемесячной выплаты</w:t>
      </w:r>
      <w:r w:rsidRPr="00B07F8B">
        <w:rPr>
          <w:sz w:val="28"/>
          <w:szCs w:val="28"/>
        </w:rPr>
        <w:t>.</w:t>
      </w:r>
    </w:p>
    <w:p w14:paraId="5E2A8630" w14:textId="77777777" w:rsidR="00D24727" w:rsidRPr="00B07F8B" w:rsidRDefault="00D24727" w:rsidP="00D24727">
      <w:pPr>
        <w:pStyle w:val="20"/>
        <w:shd w:val="clear" w:color="auto" w:fill="auto"/>
        <w:tabs>
          <w:tab w:val="left" w:pos="1419"/>
        </w:tabs>
        <w:spacing w:line="240" w:lineRule="auto"/>
        <w:ind w:firstLine="743"/>
        <w:jc w:val="both"/>
        <w:rPr>
          <w:sz w:val="28"/>
          <w:szCs w:val="28"/>
        </w:rPr>
      </w:pPr>
      <w:r w:rsidRPr="00B07F8B">
        <w:rPr>
          <w:sz w:val="28"/>
          <w:szCs w:val="28"/>
        </w:rPr>
        <w:t>Предоставление государственной услуги включает в себя следующие административные процедуры:</w:t>
      </w:r>
    </w:p>
    <w:p w14:paraId="206AD574" w14:textId="77777777" w:rsidR="00D24727" w:rsidRPr="00B07F8B" w:rsidRDefault="00D24727" w:rsidP="00D24727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B07F8B">
        <w:rPr>
          <w:sz w:val="28"/>
          <w:szCs w:val="28"/>
        </w:rPr>
        <w:t>прием заявления и документов, необходимых для предоставления государственной услуги;</w:t>
      </w:r>
    </w:p>
    <w:p w14:paraId="3D8B79D7" w14:textId="77777777" w:rsidR="00D24727" w:rsidRPr="00B07F8B" w:rsidRDefault="00D24727" w:rsidP="00D24727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B07F8B">
        <w:rPr>
          <w:sz w:val="28"/>
          <w:szCs w:val="28"/>
        </w:rPr>
        <w:t>межведомственное информационное взаимодействие;</w:t>
      </w:r>
    </w:p>
    <w:p w14:paraId="2ACDF783" w14:textId="77777777" w:rsidR="00D24727" w:rsidRPr="00B07F8B" w:rsidRDefault="00D24727" w:rsidP="00D24727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B07F8B">
        <w:rPr>
          <w:sz w:val="28"/>
          <w:szCs w:val="28"/>
        </w:rPr>
        <w:t xml:space="preserve">принятие решения о предоставлении (об отказе в предоставлении) </w:t>
      </w:r>
      <w:r>
        <w:rPr>
          <w:sz w:val="28"/>
          <w:szCs w:val="28"/>
        </w:rPr>
        <w:t>еже месячной выплаты</w:t>
      </w:r>
      <w:r w:rsidRPr="00B07F8B">
        <w:rPr>
          <w:sz w:val="28"/>
          <w:szCs w:val="28"/>
        </w:rPr>
        <w:t>;</w:t>
      </w:r>
    </w:p>
    <w:p w14:paraId="3A9D1E3A" w14:textId="77777777" w:rsidR="00D24727" w:rsidRPr="00B07F8B" w:rsidRDefault="00D24727" w:rsidP="00D24727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B07F8B">
        <w:rPr>
          <w:sz w:val="28"/>
          <w:szCs w:val="28"/>
        </w:rPr>
        <w:t>предоставление результата предос</w:t>
      </w:r>
      <w:r>
        <w:rPr>
          <w:sz w:val="28"/>
          <w:szCs w:val="28"/>
        </w:rPr>
        <w:t>тавления государственной услуги.</w:t>
      </w:r>
    </w:p>
    <w:p w14:paraId="389D7568" w14:textId="77777777" w:rsidR="00D24727" w:rsidRDefault="00D24727" w:rsidP="00D24727">
      <w:pPr>
        <w:pStyle w:val="20"/>
        <w:shd w:val="clear" w:color="auto" w:fill="auto"/>
        <w:tabs>
          <w:tab w:val="left" w:pos="1419"/>
        </w:tabs>
        <w:spacing w:line="240" w:lineRule="auto"/>
        <w:ind w:firstLine="743"/>
        <w:jc w:val="both"/>
        <w:rPr>
          <w:sz w:val="28"/>
          <w:szCs w:val="28"/>
        </w:rPr>
      </w:pPr>
      <w:r w:rsidRPr="00B07F8B">
        <w:rPr>
          <w:sz w:val="28"/>
          <w:szCs w:val="28"/>
        </w:rPr>
        <w:t xml:space="preserve">Максимальный срок предоставления варианта государственной услуги составляет </w:t>
      </w:r>
      <w:r>
        <w:rPr>
          <w:sz w:val="28"/>
          <w:szCs w:val="28"/>
        </w:rPr>
        <w:t>5</w:t>
      </w:r>
      <w:r w:rsidRPr="00B07F8B">
        <w:rPr>
          <w:sz w:val="28"/>
          <w:szCs w:val="28"/>
        </w:rPr>
        <w:t xml:space="preserve"> рабочи</w:t>
      </w:r>
      <w:r>
        <w:rPr>
          <w:sz w:val="28"/>
          <w:szCs w:val="28"/>
        </w:rPr>
        <w:t>х</w:t>
      </w:r>
      <w:r w:rsidRPr="00B07F8B">
        <w:rPr>
          <w:sz w:val="28"/>
          <w:szCs w:val="28"/>
        </w:rPr>
        <w:t xml:space="preserve"> д</w:t>
      </w:r>
      <w:r>
        <w:rPr>
          <w:sz w:val="28"/>
          <w:szCs w:val="28"/>
        </w:rPr>
        <w:t>ней</w:t>
      </w:r>
      <w:r w:rsidRPr="00B07F8B">
        <w:rPr>
          <w:sz w:val="28"/>
          <w:szCs w:val="28"/>
        </w:rPr>
        <w:t>.</w:t>
      </w:r>
    </w:p>
    <w:p w14:paraId="0BADE48F" w14:textId="77777777" w:rsidR="00D24727" w:rsidRDefault="00D24727" w:rsidP="00D24727">
      <w:pPr>
        <w:pStyle w:val="20"/>
        <w:shd w:val="clear" w:color="auto" w:fill="auto"/>
        <w:tabs>
          <w:tab w:val="left" w:pos="1419"/>
        </w:tabs>
        <w:spacing w:line="240" w:lineRule="auto"/>
        <w:ind w:firstLine="743"/>
        <w:jc w:val="both"/>
        <w:rPr>
          <w:sz w:val="28"/>
          <w:szCs w:val="28"/>
        </w:rPr>
      </w:pPr>
    </w:p>
    <w:p w14:paraId="29260A42" w14:textId="547F98A8" w:rsidR="00D24727" w:rsidRPr="00C13E5D" w:rsidRDefault="00D24727" w:rsidP="00D24727">
      <w:pPr>
        <w:pStyle w:val="22"/>
        <w:shd w:val="clear" w:color="auto" w:fill="auto"/>
        <w:spacing w:before="0" w:after="0" w:line="240" w:lineRule="auto"/>
        <w:ind w:firstLine="743"/>
        <w:jc w:val="center"/>
        <w:rPr>
          <w:b w:val="0"/>
          <w:sz w:val="28"/>
          <w:szCs w:val="28"/>
        </w:rPr>
      </w:pPr>
      <w:r w:rsidRPr="00C13E5D">
        <w:rPr>
          <w:b w:val="0"/>
          <w:sz w:val="28"/>
          <w:szCs w:val="28"/>
        </w:rPr>
        <w:t>3.</w:t>
      </w:r>
      <w:r>
        <w:rPr>
          <w:b w:val="0"/>
          <w:sz w:val="28"/>
          <w:szCs w:val="28"/>
        </w:rPr>
        <w:t>2</w:t>
      </w:r>
      <w:r w:rsidRPr="00C13E5D">
        <w:rPr>
          <w:b w:val="0"/>
          <w:sz w:val="28"/>
          <w:szCs w:val="28"/>
        </w:rPr>
        <w:t>.1. Прием заявления и документов и (или) информации, необходимых для предоставления государственной услуги</w:t>
      </w:r>
    </w:p>
    <w:p w14:paraId="33644451" w14:textId="77777777" w:rsidR="00D24727" w:rsidRPr="00050201" w:rsidRDefault="00D24727" w:rsidP="00D24727">
      <w:pPr>
        <w:pStyle w:val="22"/>
        <w:shd w:val="clear" w:color="auto" w:fill="auto"/>
        <w:spacing w:before="0" w:after="0" w:line="240" w:lineRule="auto"/>
        <w:ind w:firstLine="743"/>
        <w:jc w:val="center"/>
        <w:rPr>
          <w:sz w:val="28"/>
          <w:szCs w:val="28"/>
        </w:rPr>
      </w:pPr>
    </w:p>
    <w:p w14:paraId="289DB610" w14:textId="6678817C" w:rsidR="00D24727" w:rsidRDefault="00D24727" w:rsidP="00D24727">
      <w:pPr>
        <w:pStyle w:val="20"/>
        <w:shd w:val="clear" w:color="auto" w:fill="auto"/>
        <w:tabs>
          <w:tab w:val="left" w:pos="1419"/>
        </w:tabs>
        <w:spacing w:line="240" w:lineRule="auto"/>
        <w:ind w:firstLine="709"/>
        <w:jc w:val="both"/>
        <w:rPr>
          <w:sz w:val="28"/>
          <w:szCs w:val="28"/>
        </w:rPr>
      </w:pPr>
      <w:r w:rsidRPr="00693728">
        <w:rPr>
          <w:sz w:val="28"/>
          <w:szCs w:val="28"/>
        </w:rPr>
        <w:t>Заявителю для получения государственной услуги необходимо представить лично в ГКУ ЯО «ЕЦСВ», посредством ЕПГУ или в МФЦ заявление, а также документы, указанные в подпунктах 2.6.1.2 - 2.6.1.</w:t>
      </w:r>
      <w:r>
        <w:rPr>
          <w:sz w:val="28"/>
          <w:szCs w:val="28"/>
        </w:rPr>
        <w:t>6</w:t>
      </w:r>
      <w:r w:rsidRPr="00693728">
        <w:rPr>
          <w:sz w:val="28"/>
          <w:szCs w:val="28"/>
        </w:rPr>
        <w:t xml:space="preserve"> пункта 2.6.1 подраздела 2.6 раздела 2 Административного регламента.</w:t>
      </w:r>
    </w:p>
    <w:p w14:paraId="455E4719" w14:textId="77777777" w:rsidR="00D24727" w:rsidRPr="00050201" w:rsidRDefault="00D24727" w:rsidP="00D24727">
      <w:pPr>
        <w:pStyle w:val="20"/>
        <w:shd w:val="clear" w:color="auto" w:fill="auto"/>
        <w:tabs>
          <w:tab w:val="left" w:pos="1419"/>
        </w:tabs>
        <w:spacing w:line="240" w:lineRule="auto"/>
        <w:ind w:firstLine="709"/>
        <w:jc w:val="both"/>
        <w:rPr>
          <w:sz w:val="28"/>
          <w:szCs w:val="28"/>
        </w:rPr>
      </w:pPr>
    </w:p>
    <w:p w14:paraId="4CDA6844" w14:textId="6BF7E856" w:rsidR="00D24727" w:rsidRPr="00C13E5D" w:rsidRDefault="00D24727" w:rsidP="00D24727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  <w:r w:rsidRPr="00C13E5D">
        <w:rPr>
          <w:b w:val="0"/>
          <w:sz w:val="28"/>
          <w:szCs w:val="28"/>
        </w:rPr>
        <w:t>3.</w:t>
      </w:r>
      <w:r w:rsidR="007029AB">
        <w:rPr>
          <w:b w:val="0"/>
          <w:sz w:val="28"/>
          <w:szCs w:val="28"/>
        </w:rPr>
        <w:t>2</w:t>
      </w:r>
      <w:r w:rsidRPr="00C13E5D">
        <w:rPr>
          <w:b w:val="0"/>
          <w:sz w:val="28"/>
          <w:szCs w:val="28"/>
        </w:rPr>
        <w:t>.2. Межведомственное электронное взаимодействие</w:t>
      </w:r>
    </w:p>
    <w:p w14:paraId="71DEDEE7" w14:textId="77777777" w:rsidR="00D24727" w:rsidRPr="00050201" w:rsidRDefault="00D24727" w:rsidP="00D24727">
      <w:pPr>
        <w:pStyle w:val="22"/>
        <w:shd w:val="clear" w:color="auto" w:fill="auto"/>
        <w:spacing w:before="0" w:after="0" w:line="240" w:lineRule="auto"/>
        <w:jc w:val="center"/>
        <w:rPr>
          <w:sz w:val="28"/>
          <w:szCs w:val="28"/>
        </w:rPr>
      </w:pPr>
    </w:p>
    <w:p w14:paraId="0E1A3AD5" w14:textId="77777777" w:rsidR="00D24727" w:rsidRPr="00050201" w:rsidRDefault="00D24727" w:rsidP="00D24727">
      <w:pPr>
        <w:pStyle w:val="20"/>
        <w:shd w:val="clear" w:color="auto" w:fill="auto"/>
        <w:tabs>
          <w:tab w:val="left" w:pos="1447"/>
        </w:tabs>
        <w:spacing w:line="240" w:lineRule="auto"/>
        <w:ind w:firstLine="760"/>
        <w:jc w:val="both"/>
        <w:rPr>
          <w:sz w:val="28"/>
          <w:szCs w:val="28"/>
        </w:rPr>
      </w:pPr>
      <w:r w:rsidRPr="00050201">
        <w:rPr>
          <w:sz w:val="28"/>
          <w:szCs w:val="28"/>
        </w:rPr>
        <w:t>Для получения государственной услуги необходимо направление следующих межведомственных информационных запросов:</w:t>
      </w:r>
    </w:p>
    <w:p w14:paraId="1F4FBB0C" w14:textId="77777777" w:rsidR="00D24727" w:rsidRDefault="00D24727" w:rsidP="00D24727">
      <w:pPr>
        <w:pStyle w:val="20"/>
        <w:shd w:val="clear" w:color="auto" w:fill="auto"/>
        <w:tabs>
          <w:tab w:val="left" w:pos="1447"/>
        </w:tabs>
        <w:spacing w:line="240" w:lineRule="auto"/>
        <w:ind w:firstLine="7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50201">
        <w:rPr>
          <w:sz w:val="28"/>
          <w:szCs w:val="28"/>
        </w:rPr>
        <w:t>«Проверка соответствия фамильно</w:t>
      </w:r>
      <w:r>
        <w:rPr>
          <w:sz w:val="28"/>
          <w:szCs w:val="28"/>
        </w:rPr>
        <w:t>-</w:t>
      </w:r>
      <w:r w:rsidRPr="00050201">
        <w:rPr>
          <w:sz w:val="28"/>
          <w:szCs w:val="28"/>
        </w:rPr>
        <w:t xml:space="preserve">именной группы, даты рождения, пола и СНИЛС», направляемый в </w:t>
      </w:r>
      <w:r>
        <w:rPr>
          <w:sz w:val="28"/>
          <w:szCs w:val="28"/>
        </w:rPr>
        <w:t>Фонд пенсионного и социального страхования Российской Федерации;</w:t>
      </w:r>
    </w:p>
    <w:p w14:paraId="50C781A4" w14:textId="77777777" w:rsidR="00D24727" w:rsidRPr="00092193" w:rsidRDefault="00D24727" w:rsidP="00D24727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</w:t>
      </w:r>
      <w:r w:rsidRPr="00092193">
        <w:rPr>
          <w:rFonts w:cs="Times New Roman"/>
          <w:szCs w:val="28"/>
        </w:rPr>
        <w:t xml:space="preserve"> «Предоставление из ЕГР ЗАГС сведений об</w:t>
      </w:r>
      <w:r>
        <w:rPr>
          <w:rFonts w:cs="Times New Roman"/>
          <w:szCs w:val="28"/>
        </w:rPr>
        <w:t xml:space="preserve"> </w:t>
      </w:r>
      <w:r w:rsidRPr="00092193">
        <w:rPr>
          <w:rFonts w:cs="Times New Roman"/>
          <w:szCs w:val="28"/>
        </w:rPr>
        <w:t>актах гражданского состояния», направляемый</w:t>
      </w:r>
      <w:r>
        <w:rPr>
          <w:rFonts w:cs="Times New Roman"/>
          <w:szCs w:val="28"/>
        </w:rPr>
        <w:t xml:space="preserve"> в Федеральную налоговую службу;</w:t>
      </w:r>
    </w:p>
    <w:p w14:paraId="10C558F5" w14:textId="77777777" w:rsidR="00D24727" w:rsidRPr="00092193" w:rsidRDefault="00D24727" w:rsidP="00D24727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092193">
        <w:rPr>
          <w:rFonts w:cs="Times New Roman"/>
          <w:szCs w:val="28"/>
        </w:rPr>
        <w:t>«Предоставление из ЕГР ЗАГС сведений о</w:t>
      </w:r>
      <w:r>
        <w:rPr>
          <w:rFonts w:cs="Times New Roman"/>
          <w:szCs w:val="28"/>
        </w:rPr>
        <w:t xml:space="preserve"> </w:t>
      </w:r>
      <w:r w:rsidRPr="00092193">
        <w:rPr>
          <w:rFonts w:cs="Times New Roman"/>
          <w:szCs w:val="28"/>
        </w:rPr>
        <w:t>заключении брака», направляемый в Федеральную налоговую службу</w:t>
      </w:r>
      <w:r>
        <w:rPr>
          <w:rFonts w:cs="Times New Roman"/>
          <w:szCs w:val="28"/>
        </w:rPr>
        <w:t>;</w:t>
      </w:r>
    </w:p>
    <w:p w14:paraId="7DF26373" w14:textId="77777777" w:rsidR="00D24727" w:rsidRPr="00092193" w:rsidRDefault="00D24727" w:rsidP="00D24727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</w:t>
      </w:r>
      <w:r w:rsidRPr="00092193">
        <w:rPr>
          <w:rFonts w:cs="Times New Roman"/>
          <w:szCs w:val="28"/>
        </w:rPr>
        <w:t xml:space="preserve"> «Предоставление из ЕГР ЗАГС сведений о</w:t>
      </w:r>
      <w:r>
        <w:rPr>
          <w:rFonts w:cs="Times New Roman"/>
          <w:szCs w:val="28"/>
        </w:rPr>
        <w:t xml:space="preserve"> </w:t>
      </w:r>
      <w:r w:rsidRPr="00092193">
        <w:rPr>
          <w:rFonts w:cs="Times New Roman"/>
          <w:szCs w:val="28"/>
        </w:rPr>
        <w:t>расторжении брака», направляемый</w:t>
      </w:r>
      <w:r>
        <w:rPr>
          <w:rFonts w:cs="Times New Roman"/>
          <w:szCs w:val="28"/>
        </w:rPr>
        <w:t xml:space="preserve"> в Федеральную налоговую службу;</w:t>
      </w:r>
    </w:p>
    <w:p w14:paraId="56DE38AC" w14:textId="77777777" w:rsidR="00D24727" w:rsidRPr="00092193" w:rsidRDefault="00D24727" w:rsidP="00D24727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092193">
        <w:rPr>
          <w:rFonts w:cs="Times New Roman"/>
          <w:szCs w:val="28"/>
        </w:rPr>
        <w:t xml:space="preserve">«Запрос в </w:t>
      </w:r>
      <w:r>
        <w:rPr>
          <w:rFonts w:cs="Times New Roman"/>
          <w:szCs w:val="28"/>
        </w:rPr>
        <w:t>информационную систему «Единая централизованная цифровая платформа в социальной сфере»</w:t>
      </w:r>
      <w:r w:rsidRPr="00092193">
        <w:rPr>
          <w:rFonts w:cs="Times New Roman"/>
          <w:szCs w:val="28"/>
        </w:rPr>
        <w:t xml:space="preserve"> на получение сведений</w:t>
      </w:r>
      <w:r>
        <w:rPr>
          <w:rFonts w:cs="Times New Roman"/>
          <w:szCs w:val="28"/>
        </w:rPr>
        <w:t xml:space="preserve"> </w:t>
      </w:r>
      <w:r w:rsidRPr="00092193">
        <w:rPr>
          <w:rFonts w:cs="Times New Roman"/>
          <w:szCs w:val="28"/>
        </w:rPr>
        <w:t xml:space="preserve">из </w:t>
      </w:r>
      <w:r w:rsidRPr="00092193">
        <w:rPr>
          <w:rFonts w:cs="Times New Roman"/>
          <w:szCs w:val="28"/>
        </w:rPr>
        <w:lastRenderedPageBreak/>
        <w:t>реестра лиц, связанных с изменением родительских прав, реестра лиц с</w:t>
      </w:r>
      <w:r>
        <w:rPr>
          <w:rFonts w:cs="Times New Roman"/>
          <w:szCs w:val="28"/>
        </w:rPr>
        <w:t xml:space="preserve"> </w:t>
      </w:r>
      <w:r w:rsidRPr="00092193">
        <w:rPr>
          <w:rFonts w:cs="Times New Roman"/>
          <w:szCs w:val="28"/>
        </w:rPr>
        <w:t>измененной дееспособностью и реестра законных представителей», направляемый в</w:t>
      </w:r>
      <w:r>
        <w:rPr>
          <w:rFonts w:cs="Times New Roman"/>
          <w:szCs w:val="28"/>
        </w:rPr>
        <w:t xml:space="preserve"> </w:t>
      </w:r>
      <w:r w:rsidRPr="00666A0F">
        <w:rPr>
          <w:rFonts w:cs="Times New Roman"/>
          <w:szCs w:val="28"/>
        </w:rPr>
        <w:t>Фонд пенсионного и социального страхования Российской Федерации</w:t>
      </w:r>
      <w:r>
        <w:rPr>
          <w:rFonts w:cs="Times New Roman"/>
          <w:szCs w:val="28"/>
        </w:rPr>
        <w:t>;</w:t>
      </w:r>
    </w:p>
    <w:p w14:paraId="26310F1A" w14:textId="77777777" w:rsidR="00D24727" w:rsidRPr="00092193" w:rsidRDefault="00D24727" w:rsidP="00D24727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</w:t>
      </w:r>
      <w:r w:rsidRPr="00092193">
        <w:rPr>
          <w:rFonts w:cs="Times New Roman"/>
          <w:szCs w:val="28"/>
        </w:rPr>
        <w:t xml:space="preserve"> «Предоставление из ЕГР ЗАГС по запросу</w:t>
      </w:r>
      <w:r>
        <w:rPr>
          <w:rFonts w:cs="Times New Roman"/>
          <w:szCs w:val="28"/>
        </w:rPr>
        <w:t xml:space="preserve"> </w:t>
      </w:r>
      <w:r w:rsidRPr="00092193">
        <w:rPr>
          <w:rFonts w:cs="Times New Roman"/>
          <w:szCs w:val="28"/>
        </w:rPr>
        <w:t xml:space="preserve">сведений о </w:t>
      </w:r>
      <w:r>
        <w:rPr>
          <w:rFonts w:cs="Times New Roman"/>
          <w:szCs w:val="28"/>
        </w:rPr>
        <w:t>рождении</w:t>
      </w:r>
      <w:r w:rsidRPr="00092193">
        <w:rPr>
          <w:rFonts w:cs="Times New Roman"/>
          <w:szCs w:val="28"/>
        </w:rPr>
        <w:t>», направляемый</w:t>
      </w:r>
      <w:r>
        <w:rPr>
          <w:rFonts w:cs="Times New Roman"/>
          <w:szCs w:val="28"/>
        </w:rPr>
        <w:t xml:space="preserve"> в Федеральную налоговую службу;</w:t>
      </w:r>
    </w:p>
    <w:p w14:paraId="431D3282" w14:textId="77777777" w:rsidR="00D24727" w:rsidRDefault="00D24727" w:rsidP="00D24727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</w:t>
      </w:r>
      <w:r w:rsidRPr="00092193">
        <w:rPr>
          <w:rFonts w:cs="Times New Roman"/>
          <w:szCs w:val="28"/>
        </w:rPr>
        <w:t xml:space="preserve"> «СК МВД России», направляемый в</w:t>
      </w:r>
      <w:r>
        <w:rPr>
          <w:rFonts w:cs="Times New Roman"/>
          <w:szCs w:val="28"/>
        </w:rPr>
        <w:t xml:space="preserve"> </w:t>
      </w:r>
      <w:r w:rsidRPr="00092193">
        <w:rPr>
          <w:rFonts w:cs="Times New Roman"/>
          <w:szCs w:val="28"/>
        </w:rPr>
        <w:t xml:space="preserve">Министерство внутренних дел </w:t>
      </w:r>
      <w:r>
        <w:rPr>
          <w:rFonts w:cs="Times New Roman"/>
          <w:szCs w:val="28"/>
        </w:rPr>
        <w:t>Российской Федерации;</w:t>
      </w:r>
    </w:p>
    <w:p w14:paraId="52278BCD" w14:textId="77777777" w:rsidR="00D24727" w:rsidRDefault="00D24727" w:rsidP="00D24727">
      <w:pPr>
        <w:pStyle w:val="a6"/>
        <w:ind w:left="0" w:firstLine="708"/>
        <w:jc w:val="both"/>
        <w:rPr>
          <w:szCs w:val="28"/>
        </w:rPr>
      </w:pPr>
      <w:r>
        <w:rPr>
          <w:szCs w:val="28"/>
        </w:rPr>
        <w:t xml:space="preserve">- «Сведения о ребенке из </w:t>
      </w:r>
      <w:r w:rsidRPr="00C36D98">
        <w:rPr>
          <w:szCs w:val="28"/>
        </w:rPr>
        <w:t>ГИС ЯО «</w:t>
      </w:r>
      <w:r>
        <w:rPr>
          <w:szCs w:val="28"/>
        </w:rPr>
        <w:t>А</w:t>
      </w:r>
      <w:r w:rsidRPr="00C36D98">
        <w:rPr>
          <w:szCs w:val="28"/>
        </w:rPr>
        <w:t>втоматизированная</w:t>
      </w:r>
      <w:r>
        <w:rPr>
          <w:szCs w:val="28"/>
        </w:rPr>
        <w:t xml:space="preserve"> </w:t>
      </w:r>
      <w:r w:rsidRPr="00C36D98">
        <w:rPr>
          <w:szCs w:val="28"/>
        </w:rPr>
        <w:t>информационная система дошкольных образовательных учреждений</w:t>
      </w:r>
      <w:r>
        <w:rPr>
          <w:szCs w:val="28"/>
        </w:rPr>
        <w:t>», направляемый в министерство образования Ярославской области.</w:t>
      </w:r>
    </w:p>
    <w:p w14:paraId="522B2ADD" w14:textId="77777777" w:rsidR="00D24727" w:rsidRPr="00092193" w:rsidRDefault="00D24727" w:rsidP="00D24727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Основанием для направления запроса</w:t>
      </w:r>
      <w:r w:rsidRPr="00092193">
        <w:rPr>
          <w:rFonts w:cs="Times New Roman"/>
          <w:szCs w:val="28"/>
        </w:rPr>
        <w:t xml:space="preserve"> является обращение заявителя</w:t>
      </w:r>
      <w:r>
        <w:rPr>
          <w:rFonts w:cs="Times New Roman"/>
          <w:szCs w:val="28"/>
        </w:rPr>
        <w:t xml:space="preserve"> </w:t>
      </w:r>
      <w:r w:rsidRPr="00092193">
        <w:rPr>
          <w:rFonts w:cs="Times New Roman"/>
          <w:szCs w:val="28"/>
        </w:rPr>
        <w:t>за предоставлением услуги.</w:t>
      </w:r>
    </w:p>
    <w:p w14:paraId="5D182FA2" w14:textId="77777777" w:rsidR="00D24727" w:rsidRPr="00092193" w:rsidRDefault="00D24727" w:rsidP="00D24727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092193">
        <w:rPr>
          <w:rFonts w:cs="Times New Roman"/>
          <w:szCs w:val="28"/>
        </w:rPr>
        <w:t>Запрос направляется в течение 1 часа.</w:t>
      </w:r>
    </w:p>
    <w:p w14:paraId="03E84168" w14:textId="77777777" w:rsidR="00D24727" w:rsidRDefault="00D24727" w:rsidP="00D24727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092193">
        <w:rPr>
          <w:rFonts w:cs="Times New Roman"/>
          <w:szCs w:val="28"/>
        </w:rPr>
        <w:t>Срок, в течение которого результат за</w:t>
      </w:r>
      <w:r>
        <w:rPr>
          <w:rFonts w:cs="Times New Roman"/>
          <w:szCs w:val="28"/>
        </w:rPr>
        <w:t>проса</w:t>
      </w:r>
      <w:r w:rsidRPr="00092193">
        <w:rPr>
          <w:rFonts w:cs="Times New Roman"/>
          <w:szCs w:val="28"/>
        </w:rPr>
        <w:t xml:space="preserve"> должен поступить в</w:t>
      </w:r>
      <w:r>
        <w:rPr>
          <w:rFonts w:cs="Times New Roman"/>
          <w:szCs w:val="28"/>
        </w:rPr>
        <w:t xml:space="preserve"> </w:t>
      </w:r>
      <w:r w:rsidRPr="00092193">
        <w:rPr>
          <w:rFonts w:cs="Times New Roman"/>
          <w:szCs w:val="28"/>
        </w:rPr>
        <w:t>орган, предоставляющий государственную услугу – не превышает 5 рабочих дней.</w:t>
      </w:r>
    </w:p>
    <w:p w14:paraId="0021E74F" w14:textId="77777777" w:rsidR="00D24727" w:rsidRPr="00092193" w:rsidRDefault="00D24727" w:rsidP="00D24727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14:paraId="2FB381D7" w14:textId="2DD9F4F6" w:rsidR="00D24727" w:rsidRPr="00C13E5D" w:rsidRDefault="00D24727" w:rsidP="00D24727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C13E5D">
        <w:rPr>
          <w:rFonts w:cs="Times New Roman"/>
          <w:szCs w:val="28"/>
        </w:rPr>
        <w:t>3.</w:t>
      </w:r>
      <w:r w:rsidR="007029AB">
        <w:rPr>
          <w:rFonts w:cs="Times New Roman"/>
          <w:szCs w:val="28"/>
        </w:rPr>
        <w:t>2</w:t>
      </w:r>
      <w:r w:rsidRPr="00C13E5D">
        <w:rPr>
          <w:rFonts w:cs="Times New Roman"/>
          <w:szCs w:val="28"/>
        </w:rPr>
        <w:t>.3. Приостановление предоставления государственной услуги</w:t>
      </w:r>
    </w:p>
    <w:p w14:paraId="1488DB2B" w14:textId="77777777" w:rsidR="00D24727" w:rsidRPr="00DF7410" w:rsidRDefault="00D24727" w:rsidP="00D24727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</w:p>
    <w:p w14:paraId="614CBC1D" w14:textId="77777777" w:rsidR="00D24727" w:rsidRPr="00DF7410" w:rsidRDefault="00D24727" w:rsidP="00D24727">
      <w:pPr>
        <w:pStyle w:val="20"/>
        <w:shd w:val="clear" w:color="auto" w:fill="auto"/>
        <w:tabs>
          <w:tab w:val="left" w:pos="1425"/>
        </w:tabs>
        <w:spacing w:line="240" w:lineRule="auto"/>
        <w:ind w:firstLine="760"/>
        <w:jc w:val="both"/>
        <w:rPr>
          <w:sz w:val="28"/>
          <w:szCs w:val="28"/>
        </w:rPr>
      </w:pPr>
      <w:r w:rsidRPr="00DF7410">
        <w:rPr>
          <w:sz w:val="28"/>
          <w:szCs w:val="28"/>
        </w:rPr>
        <w:t xml:space="preserve">Оснований для приостановления предоставления варианта государственной услуги законодательством </w:t>
      </w:r>
      <w:r>
        <w:rPr>
          <w:sz w:val="28"/>
          <w:szCs w:val="28"/>
        </w:rPr>
        <w:t>Ярославской области</w:t>
      </w:r>
      <w:r w:rsidRPr="00DF7410">
        <w:rPr>
          <w:sz w:val="28"/>
          <w:szCs w:val="28"/>
        </w:rPr>
        <w:t xml:space="preserve"> не предусмотрено.</w:t>
      </w:r>
    </w:p>
    <w:p w14:paraId="57D986EA" w14:textId="77777777" w:rsidR="00D24727" w:rsidRDefault="00D24727" w:rsidP="00D24727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</w:p>
    <w:p w14:paraId="4F19ABCE" w14:textId="4ECA1D82" w:rsidR="00D24727" w:rsidRPr="00C13E5D" w:rsidRDefault="00D24727" w:rsidP="00D24727">
      <w:pPr>
        <w:pStyle w:val="22"/>
        <w:shd w:val="clear" w:color="auto" w:fill="auto"/>
        <w:spacing w:before="0" w:after="0" w:line="240" w:lineRule="auto"/>
        <w:ind w:firstLine="760"/>
        <w:jc w:val="center"/>
        <w:rPr>
          <w:b w:val="0"/>
          <w:sz w:val="28"/>
          <w:szCs w:val="28"/>
        </w:rPr>
      </w:pPr>
      <w:r w:rsidRPr="00C13E5D">
        <w:rPr>
          <w:b w:val="0"/>
          <w:sz w:val="28"/>
          <w:szCs w:val="28"/>
        </w:rPr>
        <w:t>3.</w:t>
      </w:r>
      <w:r w:rsidR="007029AB">
        <w:rPr>
          <w:b w:val="0"/>
          <w:sz w:val="28"/>
          <w:szCs w:val="28"/>
        </w:rPr>
        <w:t>2</w:t>
      </w:r>
      <w:r w:rsidRPr="00C13E5D">
        <w:rPr>
          <w:b w:val="0"/>
          <w:sz w:val="28"/>
          <w:szCs w:val="28"/>
        </w:rPr>
        <w:t>.4. Принятие решения о предоставлении (об отказе в предоставлении) государственной услуги</w:t>
      </w:r>
    </w:p>
    <w:p w14:paraId="26E0CDC9" w14:textId="77777777" w:rsidR="00D24727" w:rsidRPr="009A132B" w:rsidRDefault="00D24727" w:rsidP="00D24727">
      <w:pPr>
        <w:pStyle w:val="22"/>
        <w:shd w:val="clear" w:color="auto" w:fill="auto"/>
        <w:spacing w:before="0" w:after="0" w:line="240" w:lineRule="auto"/>
        <w:ind w:firstLine="760"/>
        <w:jc w:val="center"/>
        <w:rPr>
          <w:sz w:val="28"/>
          <w:szCs w:val="28"/>
        </w:rPr>
      </w:pPr>
    </w:p>
    <w:p w14:paraId="19436A98" w14:textId="77777777" w:rsidR="00D24727" w:rsidRPr="009A132B" w:rsidRDefault="00D24727" w:rsidP="00D24727">
      <w:pPr>
        <w:pStyle w:val="20"/>
        <w:shd w:val="clear" w:color="auto" w:fill="auto"/>
        <w:tabs>
          <w:tab w:val="left" w:pos="1425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 xml:space="preserve">Основанием для начала административной процедуры (действия) является поступление в </w:t>
      </w:r>
      <w:r>
        <w:rPr>
          <w:rFonts w:eastAsiaTheme="minorEastAsia"/>
          <w:sz w:val="28"/>
          <w:szCs w:val="28"/>
          <w:lang w:eastAsia="ru-RU"/>
        </w:rPr>
        <w:t>ГКУ ЯО «ЕЦСВ»</w:t>
      </w:r>
      <w:r w:rsidRPr="009A132B">
        <w:rPr>
          <w:sz w:val="28"/>
          <w:szCs w:val="28"/>
        </w:rPr>
        <w:t xml:space="preserve"> заявления и приложенных к нему документов.</w:t>
      </w:r>
    </w:p>
    <w:p w14:paraId="4A5D0323" w14:textId="77777777" w:rsidR="00D24727" w:rsidRPr="009A132B" w:rsidRDefault="00D24727" w:rsidP="00D24727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 xml:space="preserve">Поступившие </w:t>
      </w:r>
      <w:r>
        <w:rPr>
          <w:sz w:val="28"/>
          <w:szCs w:val="28"/>
        </w:rPr>
        <w:t>заявление</w:t>
      </w:r>
      <w:r w:rsidRPr="009A132B">
        <w:rPr>
          <w:sz w:val="28"/>
          <w:szCs w:val="28"/>
        </w:rPr>
        <w:t xml:space="preserve"> и документы рассматриваются должностным лицом </w:t>
      </w:r>
      <w:r>
        <w:rPr>
          <w:rFonts w:eastAsiaTheme="minorEastAsia"/>
          <w:sz w:val="28"/>
          <w:szCs w:val="28"/>
          <w:lang w:eastAsia="ru-RU"/>
        </w:rPr>
        <w:t>ГКУ ЯО «ЕЦСВ»</w:t>
      </w:r>
      <w:r w:rsidRPr="009A132B">
        <w:rPr>
          <w:sz w:val="28"/>
          <w:szCs w:val="28"/>
        </w:rPr>
        <w:t>, в обязанности которого в соответствии с его должностным регламентом входит выполнение соответствующих функций (задач, обязанностей) (далее - должностное лицо).</w:t>
      </w:r>
    </w:p>
    <w:p w14:paraId="6D4E3F36" w14:textId="77777777" w:rsidR="00D24727" w:rsidRPr="009A132B" w:rsidRDefault="00D24727" w:rsidP="00D24727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>По результатам рассмотрения заявления и документов должностное лицо оформляет:</w:t>
      </w:r>
    </w:p>
    <w:p w14:paraId="6DDBF13A" w14:textId="77777777" w:rsidR="00D24727" w:rsidRPr="009A132B" w:rsidRDefault="00D24727" w:rsidP="00D24727">
      <w:pPr>
        <w:pStyle w:val="20"/>
        <w:shd w:val="clear" w:color="auto" w:fill="auto"/>
        <w:tabs>
          <w:tab w:val="left" w:pos="913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 xml:space="preserve">решение о предоставлении </w:t>
      </w:r>
      <w:r>
        <w:rPr>
          <w:sz w:val="28"/>
          <w:szCs w:val="28"/>
        </w:rPr>
        <w:t>ежемесячной выплаты</w:t>
      </w:r>
      <w:r w:rsidRPr="009A132B">
        <w:rPr>
          <w:sz w:val="28"/>
          <w:szCs w:val="28"/>
        </w:rPr>
        <w:t>;</w:t>
      </w:r>
    </w:p>
    <w:p w14:paraId="29C22C97" w14:textId="77777777" w:rsidR="00D24727" w:rsidRPr="009A132B" w:rsidRDefault="00D24727" w:rsidP="00D24727">
      <w:pPr>
        <w:pStyle w:val="20"/>
        <w:shd w:val="clear" w:color="auto" w:fill="auto"/>
        <w:tabs>
          <w:tab w:val="left" w:pos="884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 xml:space="preserve">решение об отказе в предоставлении </w:t>
      </w:r>
      <w:r>
        <w:rPr>
          <w:sz w:val="28"/>
          <w:szCs w:val="28"/>
        </w:rPr>
        <w:t>ежемесячной выплаты</w:t>
      </w:r>
      <w:r w:rsidRPr="009A132B">
        <w:rPr>
          <w:sz w:val="28"/>
          <w:szCs w:val="28"/>
        </w:rPr>
        <w:t xml:space="preserve"> в случае </w:t>
      </w:r>
      <w:r>
        <w:rPr>
          <w:sz w:val="28"/>
          <w:szCs w:val="28"/>
        </w:rPr>
        <w:t>наличия оснований</w:t>
      </w:r>
      <w:r w:rsidRPr="009A132B">
        <w:rPr>
          <w:sz w:val="28"/>
          <w:szCs w:val="28"/>
        </w:rPr>
        <w:t>, указанных в подпункте 2.8.2 пункт 2.8 раздела 2 настоящего Административного регламента.</w:t>
      </w:r>
    </w:p>
    <w:p w14:paraId="193573B3" w14:textId="77777777" w:rsidR="00D24727" w:rsidRDefault="00D24727" w:rsidP="00D24727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 xml:space="preserve">Срок принятия решения о предоставлении (об отказе в предоставлении) государственной услуги, исчисляемый с даты получения </w:t>
      </w:r>
      <w:r>
        <w:rPr>
          <w:rFonts w:eastAsiaTheme="minorEastAsia"/>
          <w:sz w:val="28"/>
          <w:szCs w:val="28"/>
          <w:lang w:eastAsia="ru-RU"/>
        </w:rPr>
        <w:t>ГКУ ЯО «ЕЦСВ»</w:t>
      </w:r>
      <w:r w:rsidRPr="009A132B">
        <w:rPr>
          <w:sz w:val="28"/>
          <w:szCs w:val="28"/>
        </w:rPr>
        <w:t>, всех сведений, необходимых для принятия решения - 1 час.</w:t>
      </w:r>
    </w:p>
    <w:p w14:paraId="32A46183" w14:textId="77777777" w:rsidR="00D24727" w:rsidRDefault="00D24727" w:rsidP="00D24727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</w:p>
    <w:p w14:paraId="673D9D01" w14:textId="7A9CD74D" w:rsidR="00D24727" w:rsidRPr="00C13E5D" w:rsidRDefault="00D24727" w:rsidP="00D24727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b w:val="0"/>
          <w:sz w:val="28"/>
          <w:szCs w:val="28"/>
        </w:rPr>
      </w:pPr>
      <w:r w:rsidRPr="00C13E5D">
        <w:rPr>
          <w:b w:val="0"/>
          <w:sz w:val="28"/>
          <w:szCs w:val="28"/>
        </w:rPr>
        <w:t>3.</w:t>
      </w:r>
      <w:r w:rsidR="007029AB">
        <w:rPr>
          <w:b w:val="0"/>
          <w:sz w:val="28"/>
          <w:szCs w:val="28"/>
        </w:rPr>
        <w:t>2</w:t>
      </w:r>
      <w:r w:rsidRPr="00C13E5D">
        <w:rPr>
          <w:b w:val="0"/>
          <w:sz w:val="28"/>
          <w:szCs w:val="28"/>
        </w:rPr>
        <w:t>.5. Предоставление результата государственной услуги</w:t>
      </w:r>
    </w:p>
    <w:p w14:paraId="41BD14F7" w14:textId="77777777" w:rsidR="00D24727" w:rsidRPr="00C13E5D" w:rsidRDefault="00D24727" w:rsidP="00D24727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b w:val="0"/>
          <w:sz w:val="28"/>
          <w:szCs w:val="28"/>
        </w:rPr>
      </w:pPr>
    </w:p>
    <w:p w14:paraId="0DDA2D43" w14:textId="77777777" w:rsidR="00D24727" w:rsidRPr="00B55F2C" w:rsidRDefault="00D24727" w:rsidP="00D24727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55F2C">
        <w:rPr>
          <w:rFonts w:cs="Times New Roman"/>
          <w:szCs w:val="28"/>
        </w:rPr>
        <w:t>Заявителю в качестве результата предоставления государственной</w:t>
      </w:r>
      <w:r>
        <w:rPr>
          <w:rFonts w:cs="Times New Roman"/>
          <w:szCs w:val="28"/>
        </w:rPr>
        <w:t xml:space="preserve"> </w:t>
      </w:r>
      <w:r w:rsidRPr="00B55F2C">
        <w:rPr>
          <w:rFonts w:cs="Times New Roman"/>
          <w:szCs w:val="28"/>
        </w:rPr>
        <w:t>услуги обеспечивается возможность получения документа в зависимости от</w:t>
      </w:r>
      <w:r>
        <w:rPr>
          <w:rFonts w:cs="Times New Roman"/>
          <w:szCs w:val="28"/>
        </w:rPr>
        <w:t xml:space="preserve"> </w:t>
      </w:r>
      <w:r w:rsidRPr="00B55F2C">
        <w:rPr>
          <w:rFonts w:cs="Times New Roman"/>
          <w:szCs w:val="28"/>
        </w:rPr>
        <w:t>выбранного способа, указанного в заявлении:</w:t>
      </w:r>
    </w:p>
    <w:p w14:paraId="06071B8A" w14:textId="77777777" w:rsidR="00D24727" w:rsidRPr="00B55F2C" w:rsidRDefault="00D24727" w:rsidP="00D24727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55F2C">
        <w:rPr>
          <w:rFonts w:cs="Times New Roman"/>
          <w:szCs w:val="28"/>
        </w:rPr>
        <w:t>в форме электронного документа, подписанного усиленной</w:t>
      </w:r>
      <w:r>
        <w:rPr>
          <w:rFonts w:cs="Times New Roman"/>
          <w:szCs w:val="28"/>
        </w:rPr>
        <w:t xml:space="preserve"> </w:t>
      </w:r>
      <w:r w:rsidRPr="00B55F2C">
        <w:rPr>
          <w:rFonts w:cs="Times New Roman"/>
          <w:szCs w:val="28"/>
        </w:rPr>
        <w:t>квалифицированной электронной подписью уполномоченного должностного лица</w:t>
      </w:r>
      <w:r>
        <w:rPr>
          <w:rFonts w:cs="Times New Roman"/>
          <w:szCs w:val="28"/>
        </w:rPr>
        <w:t xml:space="preserve"> </w:t>
      </w:r>
      <w:r>
        <w:rPr>
          <w:rFonts w:eastAsiaTheme="minorEastAsia" w:cs="Times New Roman"/>
          <w:szCs w:val="28"/>
          <w:lang w:eastAsia="ru-RU"/>
        </w:rPr>
        <w:t>ГКУ ЯО «ЕЦСВ»</w:t>
      </w:r>
      <w:r w:rsidRPr="00B55F2C">
        <w:rPr>
          <w:rFonts w:cs="Times New Roman"/>
          <w:szCs w:val="28"/>
        </w:rPr>
        <w:t>, направленного заявителю в личный кабинет на ЕПГУ;</w:t>
      </w:r>
    </w:p>
    <w:p w14:paraId="59B83973" w14:textId="77777777" w:rsidR="00D24727" w:rsidRPr="00B55F2C" w:rsidRDefault="00D24727" w:rsidP="00D24727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55F2C">
        <w:rPr>
          <w:rFonts w:cs="Times New Roman"/>
          <w:szCs w:val="28"/>
        </w:rPr>
        <w:t>в виде бумажного документа, подтверждающего содержание электронного</w:t>
      </w:r>
      <w:r>
        <w:rPr>
          <w:rFonts w:cs="Times New Roman"/>
          <w:szCs w:val="28"/>
        </w:rPr>
        <w:t xml:space="preserve"> </w:t>
      </w:r>
      <w:r w:rsidRPr="00B55F2C">
        <w:rPr>
          <w:rFonts w:cs="Times New Roman"/>
          <w:szCs w:val="28"/>
        </w:rPr>
        <w:t xml:space="preserve">документа, который заявитель получает при личном обращении в </w:t>
      </w:r>
      <w:r>
        <w:rPr>
          <w:rFonts w:eastAsiaTheme="minorEastAsia" w:cs="Times New Roman"/>
          <w:szCs w:val="28"/>
          <w:lang w:eastAsia="ru-RU"/>
        </w:rPr>
        <w:t>ГКУ ЯО «ЕЦСВ»</w:t>
      </w:r>
      <w:r w:rsidRPr="00B55F2C">
        <w:rPr>
          <w:rFonts w:cs="Times New Roman"/>
          <w:szCs w:val="28"/>
        </w:rPr>
        <w:t xml:space="preserve">, в </w:t>
      </w:r>
      <w:r>
        <w:rPr>
          <w:rFonts w:cs="Times New Roman"/>
          <w:szCs w:val="28"/>
        </w:rPr>
        <w:t>МФЦ</w:t>
      </w:r>
      <w:r w:rsidRPr="00B55F2C">
        <w:rPr>
          <w:rFonts w:cs="Times New Roman"/>
          <w:szCs w:val="28"/>
        </w:rPr>
        <w:t>.</w:t>
      </w:r>
    </w:p>
    <w:p w14:paraId="0B80D316" w14:textId="77777777" w:rsidR="00D24727" w:rsidRPr="00B55F2C" w:rsidRDefault="00D24727" w:rsidP="00D24727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55F2C">
        <w:rPr>
          <w:rFonts w:cs="Times New Roman"/>
          <w:szCs w:val="28"/>
        </w:rPr>
        <w:t>Предоставление результата государственной услуги осуществляется в срок не</w:t>
      </w:r>
      <w:r>
        <w:rPr>
          <w:rFonts w:cs="Times New Roman"/>
          <w:szCs w:val="28"/>
        </w:rPr>
        <w:t xml:space="preserve"> </w:t>
      </w:r>
      <w:r w:rsidRPr="00B55F2C">
        <w:rPr>
          <w:rFonts w:cs="Times New Roman"/>
          <w:szCs w:val="28"/>
        </w:rPr>
        <w:t xml:space="preserve">позднее </w:t>
      </w:r>
      <w:r>
        <w:rPr>
          <w:rFonts w:cs="Times New Roman"/>
          <w:szCs w:val="28"/>
        </w:rPr>
        <w:t>2</w:t>
      </w:r>
      <w:r w:rsidRPr="00B55F2C">
        <w:rPr>
          <w:rFonts w:cs="Times New Roman"/>
          <w:szCs w:val="28"/>
        </w:rPr>
        <w:t xml:space="preserve"> рабочих дней со дня принятия решения.</w:t>
      </w:r>
    </w:p>
    <w:p w14:paraId="682EB274" w14:textId="77777777" w:rsidR="00D24727" w:rsidRPr="00B55F2C" w:rsidRDefault="00D24727" w:rsidP="00D24727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55F2C">
        <w:rPr>
          <w:rFonts w:cs="Times New Roman"/>
          <w:szCs w:val="28"/>
        </w:rPr>
        <w:t>В случае принятия решения об отказе в предоставлении</w:t>
      </w:r>
      <w:r>
        <w:rPr>
          <w:rFonts w:cs="Times New Roman"/>
          <w:szCs w:val="28"/>
        </w:rPr>
        <w:t xml:space="preserve"> </w:t>
      </w:r>
      <w:r w:rsidRPr="00B55F2C">
        <w:rPr>
          <w:rFonts w:cs="Times New Roman"/>
          <w:szCs w:val="28"/>
        </w:rPr>
        <w:t xml:space="preserve">государственной услуги </w:t>
      </w:r>
      <w:r>
        <w:rPr>
          <w:rFonts w:eastAsiaTheme="minorEastAsia" w:cs="Times New Roman"/>
          <w:szCs w:val="28"/>
          <w:lang w:eastAsia="ru-RU"/>
        </w:rPr>
        <w:t>ГКУ ЯО «ЕЦСВ»</w:t>
      </w:r>
      <w:r>
        <w:rPr>
          <w:rFonts w:cs="Times New Roman"/>
          <w:szCs w:val="28"/>
        </w:rPr>
        <w:t xml:space="preserve"> </w:t>
      </w:r>
      <w:r w:rsidRPr="00B55F2C">
        <w:rPr>
          <w:rFonts w:cs="Times New Roman"/>
          <w:szCs w:val="28"/>
        </w:rPr>
        <w:t>в срок, не превышающий 1</w:t>
      </w:r>
      <w:r>
        <w:rPr>
          <w:rFonts w:cs="Times New Roman"/>
          <w:szCs w:val="28"/>
        </w:rPr>
        <w:t xml:space="preserve"> </w:t>
      </w:r>
      <w:r w:rsidRPr="00B55F2C">
        <w:rPr>
          <w:rFonts w:cs="Times New Roman"/>
          <w:szCs w:val="28"/>
        </w:rPr>
        <w:t>рабочего дня со дня принятия такого решения, направляет</w:t>
      </w:r>
      <w:r>
        <w:rPr>
          <w:rFonts w:cs="Times New Roman"/>
          <w:szCs w:val="28"/>
        </w:rPr>
        <w:t xml:space="preserve"> гражданину </w:t>
      </w:r>
      <w:r w:rsidRPr="00B55F2C">
        <w:rPr>
          <w:rFonts w:cs="Times New Roman"/>
          <w:szCs w:val="28"/>
        </w:rPr>
        <w:t>уведомление с указанием аргументированного обоснования.</w:t>
      </w:r>
    </w:p>
    <w:p w14:paraId="62810692" w14:textId="77777777" w:rsidR="00D24727" w:rsidRDefault="00D24727" w:rsidP="00D24727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55F2C">
        <w:rPr>
          <w:rFonts w:cs="Times New Roman"/>
          <w:szCs w:val="28"/>
        </w:rPr>
        <w:t>Результат предоставления государственной услуги может быть</w:t>
      </w:r>
      <w:r>
        <w:rPr>
          <w:rFonts w:cs="Times New Roman"/>
          <w:szCs w:val="28"/>
        </w:rPr>
        <w:t xml:space="preserve"> </w:t>
      </w:r>
      <w:r w:rsidRPr="00B55F2C">
        <w:rPr>
          <w:rFonts w:cs="Times New Roman"/>
          <w:szCs w:val="28"/>
        </w:rPr>
        <w:t xml:space="preserve">предоставлен в </w:t>
      </w:r>
      <w:r>
        <w:rPr>
          <w:rFonts w:eastAsiaTheme="minorEastAsia" w:cs="Times New Roman"/>
          <w:szCs w:val="28"/>
          <w:lang w:eastAsia="ru-RU"/>
        </w:rPr>
        <w:t>ГКУ ЯО «ЕЦСВ»</w:t>
      </w:r>
      <w:r w:rsidRPr="00B55F2C">
        <w:rPr>
          <w:rFonts w:cs="Times New Roman"/>
          <w:szCs w:val="28"/>
        </w:rPr>
        <w:t xml:space="preserve">, </w:t>
      </w:r>
      <w:r>
        <w:rPr>
          <w:rFonts w:cs="Times New Roman"/>
          <w:szCs w:val="28"/>
        </w:rPr>
        <w:t>МФЦ</w:t>
      </w:r>
      <w:r w:rsidRPr="00B55F2C">
        <w:rPr>
          <w:rFonts w:cs="Times New Roman"/>
          <w:szCs w:val="28"/>
        </w:rPr>
        <w:t xml:space="preserve"> по выбору заявителя независимо от его места жительства</w:t>
      </w:r>
      <w:r>
        <w:rPr>
          <w:rFonts w:cs="Times New Roman"/>
          <w:szCs w:val="28"/>
        </w:rPr>
        <w:t xml:space="preserve"> </w:t>
      </w:r>
      <w:r w:rsidRPr="00B55F2C">
        <w:rPr>
          <w:rFonts w:cs="Times New Roman"/>
          <w:szCs w:val="28"/>
        </w:rPr>
        <w:t>или места пребывания.</w:t>
      </w:r>
    </w:p>
    <w:p w14:paraId="0AE6079A" w14:textId="77777777" w:rsidR="00D24727" w:rsidRPr="00B55F2C" w:rsidRDefault="00D24727" w:rsidP="00D24727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14:paraId="35BE5C63" w14:textId="0DDE3DC1" w:rsidR="00D24727" w:rsidRPr="00C13E5D" w:rsidRDefault="00D24727" w:rsidP="00D24727">
      <w:pPr>
        <w:pStyle w:val="31"/>
        <w:shd w:val="clear" w:color="auto" w:fill="auto"/>
        <w:spacing w:after="0" w:line="240" w:lineRule="auto"/>
        <w:ind w:firstLine="709"/>
        <w:jc w:val="center"/>
        <w:rPr>
          <w:b w:val="0"/>
          <w:sz w:val="28"/>
          <w:szCs w:val="28"/>
        </w:rPr>
      </w:pPr>
      <w:r w:rsidRPr="00C13E5D">
        <w:rPr>
          <w:b w:val="0"/>
          <w:sz w:val="28"/>
          <w:szCs w:val="28"/>
        </w:rPr>
        <w:t>3.</w:t>
      </w:r>
      <w:r w:rsidR="007029AB">
        <w:rPr>
          <w:b w:val="0"/>
          <w:sz w:val="28"/>
          <w:szCs w:val="28"/>
        </w:rPr>
        <w:t>2</w:t>
      </w:r>
      <w:r w:rsidRPr="00C13E5D">
        <w:rPr>
          <w:b w:val="0"/>
          <w:sz w:val="28"/>
          <w:szCs w:val="28"/>
        </w:rPr>
        <w:t>.6. Максимальный срок ожидания в очереди при подаче заявителем запроса о предоставлении государственной услуги и при получении результата предоставления государственной услуги</w:t>
      </w:r>
    </w:p>
    <w:p w14:paraId="62EB19B4" w14:textId="77777777" w:rsidR="00D24727" w:rsidRPr="00C13E5D" w:rsidRDefault="00D24727" w:rsidP="00D24727">
      <w:pPr>
        <w:pStyle w:val="31"/>
        <w:shd w:val="clear" w:color="auto" w:fill="auto"/>
        <w:spacing w:after="0" w:line="240" w:lineRule="auto"/>
        <w:ind w:firstLine="709"/>
        <w:jc w:val="center"/>
        <w:rPr>
          <w:b w:val="0"/>
          <w:sz w:val="28"/>
          <w:szCs w:val="28"/>
        </w:rPr>
      </w:pPr>
    </w:p>
    <w:p w14:paraId="70460320" w14:textId="77777777" w:rsidR="00D24727" w:rsidRPr="00EE796F" w:rsidRDefault="00D24727" w:rsidP="00D24727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sz w:val="28"/>
          <w:szCs w:val="28"/>
        </w:rPr>
      </w:pPr>
      <w:r w:rsidRPr="00EE796F">
        <w:rPr>
          <w:sz w:val="28"/>
          <w:szCs w:val="28"/>
        </w:rPr>
        <w:t xml:space="preserve">Максимальный срок ожидания в очереди при подаче заявителем </w:t>
      </w:r>
      <w:r>
        <w:rPr>
          <w:sz w:val="28"/>
          <w:szCs w:val="28"/>
        </w:rPr>
        <w:t>заявления</w:t>
      </w:r>
      <w:r w:rsidRPr="00EE796F">
        <w:rPr>
          <w:sz w:val="28"/>
          <w:szCs w:val="28"/>
        </w:rPr>
        <w:t xml:space="preserve"> о предоставлении государственной услуги и при получении результата предоставления государственной услуги в </w:t>
      </w:r>
      <w:r>
        <w:rPr>
          <w:rFonts w:eastAsiaTheme="minorEastAsia"/>
          <w:sz w:val="28"/>
          <w:szCs w:val="28"/>
          <w:lang w:eastAsia="ru-RU"/>
        </w:rPr>
        <w:t>ГКУ ЯО «ЕЦСВ»</w:t>
      </w:r>
      <w:r w:rsidRPr="00EE796F">
        <w:rPr>
          <w:sz w:val="28"/>
          <w:szCs w:val="28"/>
        </w:rPr>
        <w:t xml:space="preserve"> или </w:t>
      </w:r>
      <w:r>
        <w:rPr>
          <w:sz w:val="28"/>
          <w:szCs w:val="28"/>
        </w:rPr>
        <w:t>МФЦ</w:t>
      </w:r>
      <w:r w:rsidRPr="00EE796F">
        <w:rPr>
          <w:sz w:val="28"/>
          <w:szCs w:val="28"/>
        </w:rPr>
        <w:t xml:space="preserve"> составляет не более 15 минут.</w:t>
      </w:r>
    </w:p>
    <w:p w14:paraId="48F2E2AD" w14:textId="77777777" w:rsidR="00D24727" w:rsidRPr="00EE796F" w:rsidRDefault="00D24727" w:rsidP="00D24727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sz w:val="28"/>
          <w:szCs w:val="28"/>
        </w:rPr>
      </w:pPr>
    </w:p>
    <w:p w14:paraId="28EEF106" w14:textId="20ED1452" w:rsidR="00D24727" w:rsidRPr="00C13E5D" w:rsidRDefault="00D24727" w:rsidP="00D24727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b w:val="0"/>
          <w:sz w:val="28"/>
          <w:szCs w:val="28"/>
        </w:rPr>
      </w:pPr>
      <w:r w:rsidRPr="00C13E5D">
        <w:rPr>
          <w:b w:val="0"/>
          <w:sz w:val="28"/>
          <w:szCs w:val="28"/>
        </w:rPr>
        <w:t>3.</w:t>
      </w:r>
      <w:r w:rsidR="007029AB">
        <w:rPr>
          <w:b w:val="0"/>
          <w:sz w:val="28"/>
          <w:szCs w:val="28"/>
        </w:rPr>
        <w:t>2</w:t>
      </w:r>
      <w:r w:rsidRPr="00C13E5D">
        <w:rPr>
          <w:b w:val="0"/>
          <w:sz w:val="28"/>
          <w:szCs w:val="28"/>
        </w:rPr>
        <w:t>.7. Срок и порядок регистрации заявления заявителя о предоставлении государственной услуги</w:t>
      </w:r>
    </w:p>
    <w:p w14:paraId="71A1356A" w14:textId="77777777" w:rsidR="00D24727" w:rsidRPr="00C13E5D" w:rsidRDefault="00D24727" w:rsidP="00D24727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b w:val="0"/>
          <w:sz w:val="28"/>
          <w:szCs w:val="28"/>
        </w:rPr>
      </w:pPr>
    </w:p>
    <w:p w14:paraId="508B133A" w14:textId="77777777" w:rsidR="00D24727" w:rsidRDefault="00D24727" w:rsidP="00D24727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EE796F">
        <w:rPr>
          <w:sz w:val="28"/>
          <w:szCs w:val="28"/>
        </w:rPr>
        <w:t xml:space="preserve">Срок регистрации </w:t>
      </w:r>
      <w:r>
        <w:rPr>
          <w:sz w:val="28"/>
          <w:szCs w:val="28"/>
        </w:rPr>
        <w:t>заявления</w:t>
      </w:r>
      <w:r w:rsidRPr="00EE796F">
        <w:rPr>
          <w:sz w:val="28"/>
          <w:szCs w:val="28"/>
        </w:rPr>
        <w:t xml:space="preserve"> и документов, необходимых для предоставления государственной услуги, составляет 1 рабочий день.</w:t>
      </w:r>
    </w:p>
    <w:p w14:paraId="026D6B52" w14:textId="77777777" w:rsidR="00D24727" w:rsidRPr="00EE796F" w:rsidRDefault="00D24727" w:rsidP="00D24727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</w:p>
    <w:p w14:paraId="3ABAD4B3" w14:textId="7B6A2847" w:rsidR="00D24727" w:rsidRPr="00C13E5D" w:rsidRDefault="00D24727" w:rsidP="00D24727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b w:val="0"/>
          <w:sz w:val="28"/>
          <w:szCs w:val="28"/>
        </w:rPr>
      </w:pPr>
      <w:r w:rsidRPr="00C13E5D">
        <w:rPr>
          <w:b w:val="0"/>
          <w:sz w:val="28"/>
          <w:szCs w:val="28"/>
        </w:rPr>
        <w:t>3.</w:t>
      </w:r>
      <w:r w:rsidR="007029AB">
        <w:rPr>
          <w:b w:val="0"/>
          <w:sz w:val="28"/>
          <w:szCs w:val="28"/>
        </w:rPr>
        <w:t>2</w:t>
      </w:r>
      <w:r w:rsidRPr="00C13E5D">
        <w:rPr>
          <w:b w:val="0"/>
          <w:sz w:val="28"/>
          <w:szCs w:val="28"/>
        </w:rPr>
        <w:t>.8. Получение дополнительных сведений от заявителя</w:t>
      </w:r>
    </w:p>
    <w:p w14:paraId="2C7E9B71" w14:textId="77777777" w:rsidR="00D24727" w:rsidRPr="00C13E5D" w:rsidRDefault="00D24727" w:rsidP="00D24727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b w:val="0"/>
          <w:sz w:val="28"/>
          <w:szCs w:val="28"/>
        </w:rPr>
      </w:pPr>
    </w:p>
    <w:p w14:paraId="101E0250" w14:textId="25CAD265" w:rsidR="00D24727" w:rsidRPr="00C13E5D" w:rsidRDefault="00D24727" w:rsidP="00D24727">
      <w:pPr>
        <w:jc w:val="both"/>
        <w:rPr>
          <w:rFonts w:cs="Times New Roman"/>
          <w:szCs w:val="28"/>
        </w:rPr>
      </w:pPr>
      <w:r w:rsidRPr="00C13E5D">
        <w:rPr>
          <w:rFonts w:cs="Times New Roman"/>
          <w:szCs w:val="28"/>
        </w:rPr>
        <w:t xml:space="preserve">В случае установления факта наличия в заявлении и (или) документах (сведениях), представленных заявителем через Единый портал, недостоверной и (или) неполной информации ГКУ ЯО «ЕЦСВ» возвращает такие заявление и (или) документы заявителю на доработку с указанием информации, подлежащей корректировке. При этом течение </w:t>
      </w:r>
      <w:r w:rsidRPr="00C13E5D">
        <w:rPr>
          <w:rFonts w:cs="Times New Roman"/>
          <w:szCs w:val="28"/>
        </w:rPr>
        <w:lastRenderedPageBreak/>
        <w:t xml:space="preserve">срока принятия решения о </w:t>
      </w:r>
      <w:r w:rsidR="00EA29F2">
        <w:rPr>
          <w:rFonts w:cs="Times New Roman"/>
          <w:szCs w:val="28"/>
        </w:rPr>
        <w:t>предоставлении</w:t>
      </w:r>
      <w:r w:rsidRPr="00C13E5D">
        <w:rPr>
          <w:rFonts w:cs="Times New Roman"/>
          <w:szCs w:val="28"/>
        </w:rPr>
        <w:t xml:space="preserve"> либо об отказе в </w:t>
      </w:r>
      <w:r w:rsidR="00EA29F2">
        <w:rPr>
          <w:rFonts w:cs="Times New Roman"/>
          <w:szCs w:val="28"/>
        </w:rPr>
        <w:t>предоставлении</w:t>
      </w:r>
      <w:r w:rsidR="00EA29F2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ежемесячной</w:t>
      </w:r>
      <w:r w:rsidRPr="00C13E5D">
        <w:rPr>
          <w:rFonts w:cs="Times New Roman"/>
          <w:szCs w:val="28"/>
        </w:rPr>
        <w:t xml:space="preserve"> выплаты приостанавливается на 5 рабочих дней. </w:t>
      </w:r>
    </w:p>
    <w:p w14:paraId="6A4B7CBE" w14:textId="77777777" w:rsidR="00D24727" w:rsidRPr="000D7FE0" w:rsidRDefault="00D24727" w:rsidP="00D24727">
      <w:pPr>
        <w:jc w:val="both"/>
        <w:rPr>
          <w:rFonts w:eastAsia="Calibri" w:cs="Times New Roman"/>
          <w:szCs w:val="28"/>
        </w:rPr>
      </w:pPr>
      <w:r w:rsidRPr="00C13E5D">
        <w:rPr>
          <w:rFonts w:cs="Times New Roman"/>
          <w:szCs w:val="28"/>
        </w:rPr>
        <w:t>Заявитель представляет доработанные заявление и (или) документы (сведения) в течение 5 рабочих дней со дня их получения на доработку.</w:t>
      </w:r>
      <w:r w:rsidRPr="000D7FE0">
        <w:rPr>
          <w:rFonts w:cs="Times New Roman"/>
          <w:szCs w:val="28"/>
        </w:rPr>
        <w:t xml:space="preserve"> Если в течение указанного срока заявителем не представлены </w:t>
      </w:r>
      <w:r w:rsidRPr="00C13E5D">
        <w:rPr>
          <w:rFonts w:cs="Times New Roman"/>
          <w:szCs w:val="28"/>
        </w:rPr>
        <w:t>доработанные заявление и (или) документы (сведения) либо доработанные заявление и (или) документы вновь содержат недостоверную и (или) неполную информацию, то в течение 3 рабочих дней с момента окончания периода доработки заявитель уведомляется об отказе в  приеме документов с указанием причин отказа, порядка обжалования вынесенного</w:t>
      </w:r>
      <w:r w:rsidRPr="000D7FE0">
        <w:rPr>
          <w:rFonts w:cs="Times New Roman"/>
          <w:szCs w:val="28"/>
        </w:rPr>
        <w:t xml:space="preserve"> решения, а также о возможности повторного представления заявления и документов (сведений).</w:t>
      </w:r>
      <w:r w:rsidRPr="000D7FE0">
        <w:rPr>
          <w:rFonts w:eastAsia="Calibri" w:cs="Times New Roman"/>
          <w:szCs w:val="28"/>
        </w:rPr>
        <w:t xml:space="preserve"> </w:t>
      </w:r>
    </w:p>
    <w:p w14:paraId="1A45242C" w14:textId="77777777" w:rsidR="008238FA" w:rsidRPr="008545C7" w:rsidRDefault="008238FA" w:rsidP="008238FA">
      <w:pPr>
        <w:pStyle w:val="20"/>
        <w:shd w:val="clear" w:color="auto" w:fill="auto"/>
        <w:tabs>
          <w:tab w:val="left" w:pos="1425"/>
        </w:tabs>
        <w:spacing w:line="240" w:lineRule="auto"/>
        <w:jc w:val="center"/>
        <w:rPr>
          <w:sz w:val="28"/>
          <w:szCs w:val="28"/>
        </w:rPr>
      </w:pPr>
    </w:p>
    <w:p w14:paraId="69897E8E" w14:textId="77777777" w:rsidR="008238FA" w:rsidRPr="008545C7" w:rsidRDefault="008238FA" w:rsidP="008238FA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  <w:bookmarkStart w:id="17" w:name="bookmark40"/>
      <w:r w:rsidRPr="008545C7">
        <w:rPr>
          <w:b w:val="0"/>
          <w:sz w:val="28"/>
          <w:szCs w:val="28"/>
        </w:rPr>
        <w:t>3.3. Вариант 3</w:t>
      </w:r>
    </w:p>
    <w:p w14:paraId="5AC8EDDE" w14:textId="77777777" w:rsidR="008238FA" w:rsidRPr="008545C7" w:rsidRDefault="008238FA" w:rsidP="008238FA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</w:p>
    <w:p w14:paraId="695A4725" w14:textId="77777777" w:rsidR="008238FA" w:rsidRPr="008545C7" w:rsidRDefault="008238FA" w:rsidP="008238FA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  <w:r w:rsidRPr="008545C7">
        <w:rPr>
          <w:b w:val="0"/>
          <w:sz w:val="28"/>
          <w:szCs w:val="28"/>
        </w:rPr>
        <w:t>Исправление допущенных опечаток и ошибок в выданных в результате предоставления государственной услуги документах</w:t>
      </w:r>
    </w:p>
    <w:p w14:paraId="47684D0E" w14:textId="77777777" w:rsidR="008238FA" w:rsidRPr="00715783" w:rsidRDefault="008238FA" w:rsidP="008238FA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</w:p>
    <w:p w14:paraId="0760DA2C" w14:textId="77777777" w:rsidR="008238FA" w:rsidRPr="005A714C" w:rsidRDefault="008238FA" w:rsidP="008238FA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5A714C">
        <w:rPr>
          <w:sz w:val="28"/>
          <w:szCs w:val="28"/>
        </w:rPr>
        <w:t>В случае выявления опечаток и ошибок заявитель вправе обратиться в</w:t>
      </w:r>
      <w:r>
        <w:rPr>
          <w:sz w:val="28"/>
          <w:szCs w:val="28"/>
        </w:rPr>
        <w:t> ГКУ ЯО «ЕЦСВ»</w:t>
      </w:r>
      <w:r w:rsidRPr="005A714C">
        <w:rPr>
          <w:sz w:val="28"/>
          <w:szCs w:val="28"/>
        </w:rPr>
        <w:t xml:space="preserve"> с запросом с приложением документов, указанных в</w:t>
      </w:r>
      <w:r>
        <w:rPr>
          <w:sz w:val="28"/>
          <w:szCs w:val="28"/>
        </w:rPr>
        <w:t xml:space="preserve"> подразделе 2.6 раздела </w:t>
      </w:r>
      <w:proofErr w:type="gramStart"/>
      <w:r>
        <w:rPr>
          <w:sz w:val="28"/>
          <w:szCs w:val="28"/>
        </w:rPr>
        <w:t>2</w:t>
      </w:r>
      <w:r w:rsidRPr="005A714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5A714C">
        <w:rPr>
          <w:sz w:val="28"/>
          <w:szCs w:val="28"/>
        </w:rPr>
        <w:t>Административного</w:t>
      </w:r>
      <w:proofErr w:type="gramEnd"/>
      <w:r w:rsidRPr="005A714C">
        <w:rPr>
          <w:sz w:val="28"/>
          <w:szCs w:val="28"/>
        </w:rPr>
        <w:t xml:space="preserve"> регламента.</w:t>
      </w:r>
    </w:p>
    <w:p w14:paraId="299E736C" w14:textId="77777777" w:rsidR="008238FA" w:rsidRPr="005A714C" w:rsidRDefault="008238FA" w:rsidP="008238FA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5A714C">
        <w:rPr>
          <w:sz w:val="28"/>
          <w:szCs w:val="28"/>
        </w:rPr>
        <w:t>Исправление допущенных опечаток и ошибок в выданных в результате предоставления государственной услуги документах осуществляется в</w:t>
      </w:r>
      <w:r>
        <w:rPr>
          <w:sz w:val="28"/>
          <w:szCs w:val="28"/>
        </w:rPr>
        <w:t> </w:t>
      </w:r>
      <w:r w:rsidRPr="005A714C">
        <w:rPr>
          <w:sz w:val="28"/>
          <w:szCs w:val="28"/>
        </w:rPr>
        <w:t>следующем порядке:</w:t>
      </w:r>
    </w:p>
    <w:p w14:paraId="3EBEBADE" w14:textId="77777777" w:rsidR="008238FA" w:rsidRPr="005A714C" w:rsidRDefault="008238FA" w:rsidP="008238FA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5A714C">
        <w:rPr>
          <w:sz w:val="28"/>
          <w:szCs w:val="28"/>
        </w:rPr>
        <w:t xml:space="preserve">Заявитель при обнаружении опечаток и ошибок в документах, выданных в результате предоставления государственной услуги, обращается лично в </w:t>
      </w:r>
      <w:r>
        <w:rPr>
          <w:sz w:val="28"/>
          <w:szCs w:val="28"/>
        </w:rPr>
        <w:t>ГКУ ЯО «ЕЦСВ»</w:t>
      </w:r>
      <w:r w:rsidRPr="005A714C">
        <w:rPr>
          <w:sz w:val="28"/>
          <w:szCs w:val="28"/>
        </w:rPr>
        <w:t xml:space="preserve"> с запросом о необходимости исправления опечаток и</w:t>
      </w:r>
      <w:r>
        <w:rPr>
          <w:sz w:val="28"/>
          <w:szCs w:val="28"/>
        </w:rPr>
        <w:t> </w:t>
      </w:r>
      <w:r w:rsidRPr="005A714C">
        <w:rPr>
          <w:sz w:val="28"/>
          <w:szCs w:val="28"/>
        </w:rPr>
        <w:t>ошибок, в котором содержится указание на их описание;</w:t>
      </w:r>
    </w:p>
    <w:p w14:paraId="3613BF2D" w14:textId="77777777" w:rsidR="008238FA" w:rsidRPr="005A714C" w:rsidRDefault="008238FA" w:rsidP="008238FA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ГКУ ЯО «ЕЦСВ» при получении заявления </w:t>
      </w:r>
      <w:r w:rsidRPr="005A714C">
        <w:rPr>
          <w:sz w:val="28"/>
          <w:szCs w:val="28"/>
        </w:rPr>
        <w:t>рассматривает необходимость внесения соответствующих изменений в документы, являющиеся результатом предоставления государственной услуги;</w:t>
      </w:r>
    </w:p>
    <w:p w14:paraId="2E99E3BC" w14:textId="77777777" w:rsidR="008238FA" w:rsidRPr="005A714C" w:rsidRDefault="008238FA" w:rsidP="008238FA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ГКУ ЯО «ЕЦСВ»</w:t>
      </w:r>
      <w:r w:rsidRPr="005A714C">
        <w:rPr>
          <w:sz w:val="28"/>
          <w:szCs w:val="28"/>
        </w:rPr>
        <w:t xml:space="preserve"> обеспечивает устранение опечаток и ошибок в</w:t>
      </w:r>
      <w:r>
        <w:rPr>
          <w:sz w:val="28"/>
          <w:szCs w:val="28"/>
        </w:rPr>
        <w:t> </w:t>
      </w:r>
      <w:r w:rsidRPr="005A714C">
        <w:rPr>
          <w:sz w:val="28"/>
          <w:szCs w:val="28"/>
        </w:rPr>
        <w:t>документах, являющихся результатом предоставления государственной услуги.</w:t>
      </w:r>
    </w:p>
    <w:p w14:paraId="60C27A96" w14:textId="77777777" w:rsidR="008238FA" w:rsidRDefault="008238FA" w:rsidP="008238FA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5A714C">
        <w:rPr>
          <w:sz w:val="28"/>
          <w:szCs w:val="28"/>
        </w:rPr>
        <w:t>Срок устранения опечаток и ошибок не должен превышать 3 (трех) рабочих дне</w:t>
      </w:r>
      <w:r>
        <w:rPr>
          <w:sz w:val="28"/>
          <w:szCs w:val="28"/>
        </w:rPr>
        <w:t>й с даты регистрации заявления.</w:t>
      </w:r>
    </w:p>
    <w:p w14:paraId="1FE5BDC9" w14:textId="77777777" w:rsidR="008238FA" w:rsidRDefault="008238FA" w:rsidP="008238FA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sz w:val="28"/>
          <w:szCs w:val="28"/>
        </w:rPr>
      </w:pPr>
    </w:p>
    <w:p w14:paraId="1A7DB091" w14:textId="77777777" w:rsidR="00BA1569" w:rsidRPr="00A35036" w:rsidRDefault="00BA1569" w:rsidP="00BA1569">
      <w:pPr>
        <w:autoSpaceDE w:val="0"/>
        <w:autoSpaceDN w:val="0"/>
        <w:adjustRightInd w:val="0"/>
        <w:jc w:val="center"/>
        <w:rPr>
          <w:rFonts w:cs="Times New Roman"/>
          <w:bCs/>
          <w:szCs w:val="28"/>
        </w:rPr>
      </w:pPr>
      <w:r w:rsidRPr="00A35036">
        <w:rPr>
          <w:rFonts w:cs="Times New Roman"/>
          <w:bCs/>
          <w:szCs w:val="28"/>
        </w:rPr>
        <w:t>Вариант 4.</w:t>
      </w:r>
    </w:p>
    <w:p w14:paraId="62EB5C47" w14:textId="77777777" w:rsidR="00BA1569" w:rsidRPr="00A35036" w:rsidRDefault="00BA1569" w:rsidP="00BA1569">
      <w:pPr>
        <w:autoSpaceDE w:val="0"/>
        <w:autoSpaceDN w:val="0"/>
        <w:adjustRightInd w:val="0"/>
        <w:jc w:val="center"/>
        <w:rPr>
          <w:rFonts w:cs="Times New Roman"/>
          <w:bCs/>
          <w:szCs w:val="28"/>
        </w:rPr>
      </w:pPr>
    </w:p>
    <w:p w14:paraId="7A3FF312" w14:textId="77777777" w:rsidR="00BA1569" w:rsidRPr="00A35036" w:rsidRDefault="00BA1569" w:rsidP="00BA1569">
      <w:pPr>
        <w:pStyle w:val="20"/>
        <w:shd w:val="clear" w:color="auto" w:fill="auto"/>
        <w:tabs>
          <w:tab w:val="left" w:pos="1419"/>
        </w:tabs>
        <w:spacing w:line="240" w:lineRule="auto"/>
        <w:ind w:firstLine="743"/>
        <w:jc w:val="both"/>
        <w:rPr>
          <w:bCs/>
          <w:sz w:val="28"/>
          <w:szCs w:val="28"/>
        </w:rPr>
      </w:pPr>
      <w:r w:rsidRPr="00A35036">
        <w:rPr>
          <w:bCs/>
          <w:sz w:val="28"/>
          <w:szCs w:val="28"/>
        </w:rPr>
        <w:t>Результатом предоставления варианта государственной услуги является решение о предоставлении государственной услуги или об отказе в предоставлении государственной услуги.</w:t>
      </w:r>
    </w:p>
    <w:p w14:paraId="025CED3C" w14:textId="77777777" w:rsidR="00BA1569" w:rsidRPr="00A35036" w:rsidRDefault="00BA1569" w:rsidP="00BA1569">
      <w:pPr>
        <w:pStyle w:val="20"/>
        <w:shd w:val="clear" w:color="auto" w:fill="auto"/>
        <w:tabs>
          <w:tab w:val="left" w:pos="1419"/>
        </w:tabs>
        <w:spacing w:line="240" w:lineRule="auto"/>
        <w:ind w:firstLine="743"/>
        <w:jc w:val="both"/>
        <w:rPr>
          <w:bCs/>
          <w:sz w:val="28"/>
          <w:szCs w:val="28"/>
        </w:rPr>
      </w:pPr>
      <w:r w:rsidRPr="00A35036">
        <w:rPr>
          <w:bCs/>
          <w:sz w:val="28"/>
          <w:szCs w:val="28"/>
        </w:rPr>
        <w:t xml:space="preserve">Предоставление государственной услуги включает в себя </w:t>
      </w:r>
      <w:r w:rsidRPr="00A35036">
        <w:rPr>
          <w:bCs/>
          <w:sz w:val="28"/>
          <w:szCs w:val="28"/>
        </w:rPr>
        <w:lastRenderedPageBreak/>
        <w:t>следующие административные процедуры:</w:t>
      </w:r>
    </w:p>
    <w:p w14:paraId="4205B54B" w14:textId="2AD86A5E" w:rsidR="00BA1569" w:rsidRPr="00A35036" w:rsidRDefault="00BA1569" w:rsidP="00BA1569">
      <w:pPr>
        <w:autoSpaceDE w:val="0"/>
        <w:autoSpaceDN w:val="0"/>
        <w:adjustRightInd w:val="0"/>
        <w:jc w:val="both"/>
        <w:rPr>
          <w:rFonts w:cs="Times New Roman"/>
          <w:bCs/>
          <w:szCs w:val="28"/>
        </w:rPr>
      </w:pPr>
      <w:r w:rsidRPr="00A35036">
        <w:rPr>
          <w:rFonts w:cs="Times New Roman"/>
          <w:bCs/>
          <w:szCs w:val="28"/>
        </w:rPr>
        <w:t xml:space="preserve">мероприятия, направленные на подготовку результатов предоставления </w:t>
      </w:r>
      <w:r w:rsidR="007029AB" w:rsidRPr="00A35036">
        <w:rPr>
          <w:rFonts w:cs="Times New Roman"/>
          <w:bCs/>
          <w:szCs w:val="28"/>
        </w:rPr>
        <w:t>ежемесячной выплаты</w:t>
      </w:r>
      <w:r w:rsidRPr="00A35036">
        <w:rPr>
          <w:rFonts w:cs="Times New Roman"/>
          <w:bCs/>
          <w:szCs w:val="28"/>
        </w:rPr>
        <w:t xml:space="preserve"> в упреждающем (</w:t>
      </w:r>
      <w:proofErr w:type="spellStart"/>
      <w:r w:rsidRPr="00A35036">
        <w:rPr>
          <w:rFonts w:cs="Times New Roman"/>
          <w:bCs/>
          <w:szCs w:val="28"/>
        </w:rPr>
        <w:t>проактивном</w:t>
      </w:r>
      <w:proofErr w:type="spellEnd"/>
      <w:r w:rsidRPr="00A35036">
        <w:rPr>
          <w:rFonts w:cs="Times New Roman"/>
          <w:bCs/>
          <w:szCs w:val="28"/>
        </w:rPr>
        <w:t>) порядке:</w:t>
      </w:r>
    </w:p>
    <w:p w14:paraId="7008D550" w14:textId="1B5412E6" w:rsidR="00BA1569" w:rsidRPr="00A35036" w:rsidRDefault="00BA1569" w:rsidP="00BA1569">
      <w:pPr>
        <w:widowControl w:val="0"/>
        <w:tabs>
          <w:tab w:val="left" w:pos="709"/>
        </w:tabs>
        <w:jc w:val="both"/>
        <w:rPr>
          <w:rFonts w:cs="Times New Roman"/>
          <w:bCs/>
          <w:szCs w:val="28"/>
        </w:rPr>
      </w:pPr>
      <w:r w:rsidRPr="00A35036">
        <w:rPr>
          <w:rFonts w:cs="Times New Roman"/>
          <w:bCs/>
          <w:szCs w:val="28"/>
        </w:rPr>
        <w:t xml:space="preserve">- проверка наличия в автоматизированной системе </w:t>
      </w:r>
      <w:r w:rsidR="007029AB" w:rsidRPr="00A35036">
        <w:rPr>
          <w:rFonts w:cs="Times New Roman"/>
          <w:bCs/>
          <w:szCs w:val="28"/>
        </w:rPr>
        <w:t>«</w:t>
      </w:r>
      <w:r w:rsidRPr="00A35036">
        <w:rPr>
          <w:rFonts w:cs="Times New Roman"/>
          <w:bCs/>
          <w:szCs w:val="28"/>
        </w:rPr>
        <w:t>Единый социальный регистр населения Ярославской области</w:t>
      </w:r>
      <w:r w:rsidR="007029AB" w:rsidRPr="00A35036">
        <w:rPr>
          <w:rFonts w:cs="Times New Roman"/>
          <w:bCs/>
          <w:szCs w:val="28"/>
        </w:rPr>
        <w:t>»</w:t>
      </w:r>
      <w:r w:rsidRPr="00A35036">
        <w:rPr>
          <w:rFonts w:cs="Times New Roman"/>
          <w:bCs/>
          <w:szCs w:val="28"/>
        </w:rPr>
        <w:t xml:space="preserve"> (далее – ЕСРН ЯО) на 1-е число текущего месяца сведений о ребенке, которому в </w:t>
      </w:r>
      <w:r w:rsidR="007029AB" w:rsidRPr="00A35036">
        <w:rPr>
          <w:rFonts w:cs="Times New Roman"/>
          <w:bCs/>
          <w:szCs w:val="28"/>
        </w:rPr>
        <w:t>теку</w:t>
      </w:r>
      <w:r w:rsidRPr="00A35036">
        <w:rPr>
          <w:rFonts w:cs="Times New Roman"/>
          <w:bCs/>
          <w:szCs w:val="28"/>
        </w:rPr>
        <w:t xml:space="preserve">щем месяце исполнился </w:t>
      </w:r>
      <w:r w:rsidR="007029AB" w:rsidRPr="00A35036">
        <w:rPr>
          <w:rFonts w:cs="Times New Roman"/>
          <w:bCs/>
          <w:szCs w:val="28"/>
        </w:rPr>
        <w:t>полтора года</w:t>
      </w:r>
      <w:r w:rsidRPr="00A35036">
        <w:rPr>
          <w:rFonts w:cs="Times New Roman"/>
          <w:bCs/>
          <w:szCs w:val="28"/>
        </w:rPr>
        <w:t xml:space="preserve"> год: фамилия, имя, отчество (при наличии), дата рождения, реквизиты свидетельства о рождении;</w:t>
      </w:r>
    </w:p>
    <w:p w14:paraId="1DEC5174" w14:textId="77777777" w:rsidR="00BA1569" w:rsidRPr="00A35036" w:rsidRDefault="00BA1569" w:rsidP="00BA1569">
      <w:pPr>
        <w:widowControl w:val="0"/>
        <w:tabs>
          <w:tab w:val="left" w:pos="709"/>
        </w:tabs>
        <w:jc w:val="both"/>
        <w:rPr>
          <w:rFonts w:cs="Times New Roman"/>
          <w:bCs/>
          <w:szCs w:val="28"/>
        </w:rPr>
      </w:pPr>
      <w:r w:rsidRPr="00A35036">
        <w:rPr>
          <w:rFonts w:cs="Times New Roman"/>
          <w:bCs/>
          <w:szCs w:val="28"/>
        </w:rPr>
        <w:t>-  проверка наличия в ЕСРН ЯО сведений о родителе (усыновителе) либо законном представителе: фамилия, имя, отчество, актуальная информация о документе, удостоверяющем личность;</w:t>
      </w:r>
    </w:p>
    <w:p w14:paraId="0DFD9E7E" w14:textId="3F77D7AD" w:rsidR="00BA1569" w:rsidRPr="00A35036" w:rsidRDefault="00BA1569" w:rsidP="00BA1569">
      <w:pPr>
        <w:tabs>
          <w:tab w:val="left" w:pos="709"/>
        </w:tabs>
        <w:jc w:val="both"/>
        <w:rPr>
          <w:rFonts w:cs="Times New Roman"/>
          <w:bCs/>
          <w:szCs w:val="28"/>
        </w:rPr>
      </w:pPr>
      <w:r w:rsidRPr="00A35036">
        <w:rPr>
          <w:rFonts w:cs="Times New Roman"/>
          <w:bCs/>
          <w:szCs w:val="28"/>
        </w:rPr>
        <w:t xml:space="preserve">- проверка наличия сведений о </w:t>
      </w:r>
      <w:r w:rsidR="007029AB" w:rsidRPr="00A35036">
        <w:rPr>
          <w:rFonts w:cs="Times New Roman"/>
          <w:bCs/>
          <w:szCs w:val="28"/>
        </w:rPr>
        <w:t>выплатных реквизитах</w:t>
      </w:r>
      <w:r w:rsidRPr="00A35036">
        <w:rPr>
          <w:rFonts w:cs="Times New Roman"/>
          <w:bCs/>
          <w:szCs w:val="28"/>
        </w:rPr>
        <w:t xml:space="preserve"> </w:t>
      </w:r>
      <w:r w:rsidR="007029AB" w:rsidRPr="00A35036">
        <w:rPr>
          <w:rFonts w:cs="Times New Roman"/>
          <w:bCs/>
          <w:szCs w:val="28"/>
        </w:rPr>
        <w:t xml:space="preserve">родителя </w:t>
      </w:r>
      <w:r w:rsidRPr="00A35036">
        <w:rPr>
          <w:rFonts w:cs="Times New Roman"/>
          <w:bCs/>
          <w:szCs w:val="28"/>
        </w:rPr>
        <w:t xml:space="preserve">(законного представителя) в кредитной организации, которые используются ГКУ ЯО </w:t>
      </w:r>
      <w:r w:rsidR="007029AB" w:rsidRPr="00A35036">
        <w:rPr>
          <w:rFonts w:cs="Times New Roman"/>
          <w:bCs/>
          <w:szCs w:val="28"/>
        </w:rPr>
        <w:t>«</w:t>
      </w:r>
      <w:r w:rsidRPr="00A35036">
        <w:rPr>
          <w:rFonts w:cs="Times New Roman"/>
          <w:bCs/>
          <w:szCs w:val="28"/>
        </w:rPr>
        <w:t>ЕЦСВ</w:t>
      </w:r>
      <w:r w:rsidR="007029AB" w:rsidRPr="00A35036">
        <w:rPr>
          <w:rFonts w:cs="Times New Roman"/>
          <w:bCs/>
          <w:szCs w:val="28"/>
        </w:rPr>
        <w:t>»</w:t>
      </w:r>
      <w:r w:rsidRPr="00A35036">
        <w:rPr>
          <w:rFonts w:cs="Times New Roman"/>
          <w:bCs/>
          <w:szCs w:val="28"/>
        </w:rPr>
        <w:t xml:space="preserve"> для зачисления гражданину иных социальных выплат;</w:t>
      </w:r>
    </w:p>
    <w:p w14:paraId="55B608F6" w14:textId="57DE7731" w:rsidR="00BA1569" w:rsidRPr="00A35036" w:rsidRDefault="00BA1569" w:rsidP="00BA1569">
      <w:pPr>
        <w:tabs>
          <w:tab w:val="left" w:pos="709"/>
        </w:tabs>
        <w:jc w:val="both"/>
        <w:rPr>
          <w:rFonts w:cs="Times New Roman"/>
          <w:bCs/>
          <w:szCs w:val="28"/>
        </w:rPr>
      </w:pPr>
      <w:r w:rsidRPr="00A35036">
        <w:rPr>
          <w:rFonts w:cs="Times New Roman"/>
          <w:bCs/>
          <w:szCs w:val="28"/>
        </w:rPr>
        <w:t xml:space="preserve">- проверка наличия в ЕСРН ЯО сведений о </w:t>
      </w:r>
      <w:r w:rsidR="00EA29F2">
        <w:rPr>
          <w:rFonts w:cs="Times New Roman"/>
          <w:szCs w:val="28"/>
        </w:rPr>
        <w:t>предоставлении</w:t>
      </w:r>
      <w:r w:rsidRPr="00A35036">
        <w:rPr>
          <w:rFonts w:cs="Times New Roman"/>
          <w:bCs/>
          <w:szCs w:val="28"/>
        </w:rPr>
        <w:t xml:space="preserve"> </w:t>
      </w:r>
      <w:r w:rsidR="007029AB" w:rsidRPr="00A35036">
        <w:rPr>
          <w:rFonts w:cs="Times New Roman"/>
          <w:bCs/>
          <w:szCs w:val="28"/>
        </w:rPr>
        <w:t>ежемесячной выплаты</w:t>
      </w:r>
      <w:r w:rsidRPr="00A35036">
        <w:rPr>
          <w:rFonts w:cs="Times New Roman"/>
          <w:bCs/>
          <w:szCs w:val="28"/>
        </w:rPr>
        <w:t xml:space="preserve"> либо о наличии заявления о </w:t>
      </w:r>
      <w:r w:rsidR="00EA29F2">
        <w:rPr>
          <w:rFonts w:cs="Times New Roman"/>
          <w:szCs w:val="28"/>
        </w:rPr>
        <w:t>предоставлении</w:t>
      </w:r>
      <w:r w:rsidR="00EA29F2" w:rsidRPr="00A35036">
        <w:rPr>
          <w:rFonts w:cs="Times New Roman"/>
          <w:bCs/>
          <w:szCs w:val="28"/>
        </w:rPr>
        <w:t xml:space="preserve"> </w:t>
      </w:r>
      <w:r w:rsidR="007029AB" w:rsidRPr="00A35036">
        <w:rPr>
          <w:rFonts w:cs="Times New Roman"/>
          <w:bCs/>
          <w:szCs w:val="28"/>
        </w:rPr>
        <w:t>ежемесячной выплаты</w:t>
      </w:r>
      <w:r w:rsidRPr="00A35036">
        <w:rPr>
          <w:rFonts w:cs="Times New Roman"/>
          <w:bCs/>
          <w:szCs w:val="28"/>
        </w:rPr>
        <w:t>;</w:t>
      </w:r>
    </w:p>
    <w:p w14:paraId="4382A041" w14:textId="77777777" w:rsidR="00BA1569" w:rsidRPr="00A35036" w:rsidRDefault="00BA1569" w:rsidP="00BA1569">
      <w:pPr>
        <w:tabs>
          <w:tab w:val="left" w:pos="709"/>
        </w:tabs>
        <w:jc w:val="both"/>
        <w:rPr>
          <w:rFonts w:cs="Times New Roman"/>
          <w:bCs/>
          <w:szCs w:val="28"/>
        </w:rPr>
      </w:pPr>
      <w:r w:rsidRPr="00A35036">
        <w:rPr>
          <w:rFonts w:cs="Times New Roman"/>
          <w:bCs/>
          <w:szCs w:val="28"/>
        </w:rPr>
        <w:t>- принятие решения о возможности предоставления государственной услуги;</w:t>
      </w:r>
    </w:p>
    <w:p w14:paraId="054AC41E" w14:textId="77777777" w:rsidR="00BA1569" w:rsidRPr="00A35036" w:rsidRDefault="00BA1569" w:rsidP="00BA1569">
      <w:pPr>
        <w:pStyle w:val="20"/>
        <w:shd w:val="clear" w:color="auto" w:fill="auto"/>
        <w:spacing w:line="240" w:lineRule="auto"/>
        <w:ind w:firstLine="709"/>
        <w:rPr>
          <w:bCs/>
          <w:sz w:val="28"/>
          <w:szCs w:val="28"/>
        </w:rPr>
      </w:pPr>
      <w:r w:rsidRPr="00A35036">
        <w:rPr>
          <w:bCs/>
          <w:sz w:val="28"/>
          <w:szCs w:val="28"/>
        </w:rPr>
        <w:t>межведомственное информационное взаимодействие;</w:t>
      </w:r>
    </w:p>
    <w:p w14:paraId="205278F5" w14:textId="1B8FCD6E" w:rsidR="00BA1569" w:rsidRPr="00A35036" w:rsidRDefault="00BA1569" w:rsidP="00BA1569">
      <w:pPr>
        <w:tabs>
          <w:tab w:val="left" w:pos="709"/>
        </w:tabs>
        <w:jc w:val="both"/>
        <w:rPr>
          <w:rFonts w:cs="Times New Roman"/>
          <w:bCs/>
          <w:szCs w:val="28"/>
        </w:rPr>
      </w:pPr>
      <w:r w:rsidRPr="00A35036">
        <w:rPr>
          <w:rFonts w:cs="Times New Roman"/>
          <w:bCs/>
          <w:szCs w:val="28"/>
        </w:rPr>
        <w:t xml:space="preserve">направление уведомления о возможности получения </w:t>
      </w:r>
      <w:r w:rsidR="007029AB" w:rsidRPr="00A35036">
        <w:rPr>
          <w:rFonts w:cs="Times New Roman"/>
          <w:bCs/>
          <w:szCs w:val="28"/>
        </w:rPr>
        <w:t>ежемесячной выплаты</w:t>
      </w:r>
      <w:r w:rsidRPr="00A35036">
        <w:rPr>
          <w:rFonts w:cs="Times New Roman"/>
          <w:bCs/>
          <w:szCs w:val="28"/>
        </w:rPr>
        <w:t xml:space="preserve"> в упреждающем (</w:t>
      </w:r>
      <w:proofErr w:type="spellStart"/>
      <w:r w:rsidRPr="00A35036">
        <w:rPr>
          <w:rFonts w:cs="Times New Roman"/>
          <w:bCs/>
          <w:szCs w:val="28"/>
        </w:rPr>
        <w:t>проактивном</w:t>
      </w:r>
      <w:proofErr w:type="spellEnd"/>
      <w:r w:rsidRPr="00A35036">
        <w:rPr>
          <w:rFonts w:cs="Times New Roman"/>
          <w:bCs/>
          <w:szCs w:val="28"/>
        </w:rPr>
        <w:t>) порядке (с подтверждением вручения данного уведомления) – при отсутствии согласия заявителя на назначение государственной услуги в упреждающем (</w:t>
      </w:r>
      <w:proofErr w:type="spellStart"/>
      <w:r w:rsidRPr="00A35036">
        <w:rPr>
          <w:rFonts w:cs="Times New Roman"/>
          <w:bCs/>
          <w:szCs w:val="28"/>
        </w:rPr>
        <w:t>проактивном</w:t>
      </w:r>
      <w:proofErr w:type="spellEnd"/>
      <w:r w:rsidRPr="00A35036">
        <w:rPr>
          <w:rFonts w:cs="Times New Roman"/>
          <w:bCs/>
          <w:szCs w:val="28"/>
        </w:rPr>
        <w:t>) порядке;</w:t>
      </w:r>
    </w:p>
    <w:p w14:paraId="16F7227A" w14:textId="3E7A66C3" w:rsidR="00BA1569" w:rsidRPr="00A35036" w:rsidRDefault="00BA1569" w:rsidP="00BA1569">
      <w:pPr>
        <w:pStyle w:val="20"/>
        <w:shd w:val="clear" w:color="auto" w:fill="auto"/>
        <w:spacing w:line="240" w:lineRule="auto"/>
        <w:ind w:firstLine="709"/>
        <w:jc w:val="both"/>
        <w:rPr>
          <w:bCs/>
          <w:sz w:val="28"/>
          <w:szCs w:val="28"/>
        </w:rPr>
      </w:pPr>
      <w:r w:rsidRPr="00A35036">
        <w:rPr>
          <w:bCs/>
          <w:sz w:val="28"/>
          <w:szCs w:val="28"/>
        </w:rPr>
        <w:t xml:space="preserve">принятие решения о предоставлении (об отказе в предоставлении) </w:t>
      </w:r>
      <w:r w:rsidR="007029AB" w:rsidRPr="00A35036">
        <w:rPr>
          <w:bCs/>
          <w:sz w:val="28"/>
          <w:szCs w:val="28"/>
        </w:rPr>
        <w:t>ежемесячной выплаты</w:t>
      </w:r>
      <w:r w:rsidRPr="00A35036">
        <w:rPr>
          <w:bCs/>
          <w:sz w:val="28"/>
          <w:szCs w:val="28"/>
        </w:rPr>
        <w:t>;</w:t>
      </w:r>
    </w:p>
    <w:p w14:paraId="21F26323" w14:textId="77777777" w:rsidR="00BA1569" w:rsidRPr="00A35036" w:rsidRDefault="00BA1569" w:rsidP="00BA1569">
      <w:pPr>
        <w:pStyle w:val="20"/>
        <w:shd w:val="clear" w:color="auto" w:fill="auto"/>
        <w:spacing w:line="240" w:lineRule="auto"/>
        <w:ind w:firstLine="709"/>
        <w:rPr>
          <w:bCs/>
          <w:sz w:val="28"/>
          <w:szCs w:val="28"/>
        </w:rPr>
      </w:pPr>
      <w:r w:rsidRPr="00A35036">
        <w:rPr>
          <w:bCs/>
          <w:sz w:val="28"/>
          <w:szCs w:val="28"/>
        </w:rPr>
        <w:t xml:space="preserve">предоставление результата предоставления государственной услуги. </w:t>
      </w:r>
    </w:p>
    <w:p w14:paraId="6AD1EDC2" w14:textId="77777777" w:rsidR="00BA1569" w:rsidRPr="00A35036" w:rsidRDefault="00BA1569" w:rsidP="00BA1569">
      <w:pPr>
        <w:pStyle w:val="20"/>
        <w:shd w:val="clear" w:color="auto" w:fill="auto"/>
        <w:tabs>
          <w:tab w:val="left" w:pos="1419"/>
        </w:tabs>
        <w:spacing w:line="240" w:lineRule="auto"/>
        <w:ind w:firstLine="743"/>
        <w:jc w:val="both"/>
        <w:rPr>
          <w:bCs/>
          <w:sz w:val="28"/>
          <w:szCs w:val="28"/>
        </w:rPr>
      </w:pPr>
      <w:r w:rsidRPr="00A35036">
        <w:rPr>
          <w:bCs/>
          <w:sz w:val="28"/>
          <w:szCs w:val="28"/>
        </w:rPr>
        <w:t>Максимальный срок предоставления варианта государственной услуги составляет 5 рабочих дней.</w:t>
      </w:r>
    </w:p>
    <w:p w14:paraId="129B2696" w14:textId="77777777" w:rsidR="00BA1569" w:rsidRPr="00A35036" w:rsidRDefault="00BA1569" w:rsidP="00BA1569">
      <w:pPr>
        <w:autoSpaceDE w:val="0"/>
        <w:autoSpaceDN w:val="0"/>
        <w:adjustRightInd w:val="0"/>
        <w:jc w:val="both"/>
        <w:rPr>
          <w:rFonts w:cs="Times New Roman"/>
          <w:bCs/>
          <w:szCs w:val="28"/>
        </w:rPr>
      </w:pPr>
    </w:p>
    <w:p w14:paraId="65240CC0" w14:textId="77777777" w:rsidR="00BA1569" w:rsidRPr="00A35036" w:rsidRDefault="00BA1569" w:rsidP="00BA1569">
      <w:pPr>
        <w:pStyle w:val="22"/>
        <w:shd w:val="clear" w:color="auto" w:fill="auto"/>
        <w:spacing w:before="0" w:after="0" w:line="240" w:lineRule="auto"/>
        <w:ind w:firstLine="743"/>
        <w:jc w:val="center"/>
        <w:rPr>
          <w:b w:val="0"/>
          <w:sz w:val="28"/>
          <w:szCs w:val="28"/>
        </w:rPr>
      </w:pPr>
      <w:r w:rsidRPr="00A35036">
        <w:rPr>
          <w:b w:val="0"/>
          <w:sz w:val="28"/>
          <w:szCs w:val="28"/>
        </w:rPr>
        <w:t>3.4.1. Прием заявления и документов и (или) информации, необходимых для предоставления государственной услуги</w:t>
      </w:r>
    </w:p>
    <w:p w14:paraId="330A0DCC" w14:textId="77777777" w:rsidR="00BA1569" w:rsidRPr="00A35036" w:rsidRDefault="00BA1569" w:rsidP="00BA1569">
      <w:pPr>
        <w:pStyle w:val="22"/>
        <w:shd w:val="clear" w:color="auto" w:fill="auto"/>
        <w:spacing w:before="0" w:after="0" w:line="240" w:lineRule="auto"/>
        <w:ind w:firstLine="743"/>
        <w:jc w:val="center"/>
        <w:rPr>
          <w:b w:val="0"/>
          <w:sz w:val="28"/>
          <w:szCs w:val="28"/>
        </w:rPr>
      </w:pPr>
    </w:p>
    <w:p w14:paraId="23C0221A" w14:textId="74A3C89E" w:rsidR="00BA1569" w:rsidRPr="00A35036" w:rsidRDefault="00BA1569" w:rsidP="00BA1569">
      <w:pPr>
        <w:pStyle w:val="20"/>
        <w:shd w:val="clear" w:color="auto" w:fill="auto"/>
        <w:tabs>
          <w:tab w:val="left" w:pos="1419"/>
        </w:tabs>
        <w:spacing w:line="240" w:lineRule="auto"/>
        <w:ind w:firstLine="709"/>
        <w:jc w:val="both"/>
        <w:rPr>
          <w:bCs/>
          <w:sz w:val="28"/>
          <w:szCs w:val="28"/>
        </w:rPr>
      </w:pPr>
      <w:r w:rsidRPr="00A35036">
        <w:rPr>
          <w:bCs/>
          <w:sz w:val="28"/>
          <w:szCs w:val="28"/>
        </w:rPr>
        <w:t>При наличии согласия заявителя на назначение государственной услуги в упреждающем (</w:t>
      </w:r>
      <w:proofErr w:type="spellStart"/>
      <w:r w:rsidRPr="00A35036">
        <w:rPr>
          <w:bCs/>
          <w:sz w:val="28"/>
          <w:szCs w:val="28"/>
        </w:rPr>
        <w:t>проактивном</w:t>
      </w:r>
      <w:proofErr w:type="spellEnd"/>
      <w:r w:rsidRPr="00A35036">
        <w:rPr>
          <w:bCs/>
          <w:sz w:val="28"/>
          <w:szCs w:val="28"/>
        </w:rPr>
        <w:t>) порядке предоставление заявлени</w:t>
      </w:r>
      <w:r w:rsidR="007029AB" w:rsidRPr="00A35036">
        <w:rPr>
          <w:bCs/>
          <w:sz w:val="28"/>
          <w:szCs w:val="28"/>
        </w:rPr>
        <w:t>я</w:t>
      </w:r>
      <w:r w:rsidRPr="00A35036">
        <w:rPr>
          <w:bCs/>
          <w:sz w:val="28"/>
          <w:szCs w:val="28"/>
        </w:rPr>
        <w:t xml:space="preserve"> о </w:t>
      </w:r>
      <w:r w:rsidR="00EA29F2" w:rsidRPr="00EA29F2">
        <w:rPr>
          <w:bCs/>
          <w:sz w:val="28"/>
          <w:szCs w:val="28"/>
        </w:rPr>
        <w:t>предоставлении</w:t>
      </w:r>
      <w:r w:rsidRPr="00A35036">
        <w:rPr>
          <w:bCs/>
          <w:sz w:val="28"/>
          <w:szCs w:val="28"/>
        </w:rPr>
        <w:t xml:space="preserve"> </w:t>
      </w:r>
      <w:r w:rsidR="007029AB" w:rsidRPr="00A35036">
        <w:rPr>
          <w:bCs/>
          <w:sz w:val="28"/>
          <w:szCs w:val="28"/>
        </w:rPr>
        <w:t>ежемесячной выплаты</w:t>
      </w:r>
      <w:r w:rsidRPr="00A35036">
        <w:rPr>
          <w:bCs/>
          <w:sz w:val="28"/>
          <w:szCs w:val="28"/>
        </w:rPr>
        <w:t xml:space="preserve"> не требуется.</w:t>
      </w:r>
    </w:p>
    <w:p w14:paraId="1CE914DE" w14:textId="77777777" w:rsidR="00BA1569" w:rsidRPr="00A35036" w:rsidRDefault="00BA1569" w:rsidP="00BA1569">
      <w:pPr>
        <w:pStyle w:val="20"/>
        <w:shd w:val="clear" w:color="auto" w:fill="auto"/>
        <w:tabs>
          <w:tab w:val="left" w:pos="1419"/>
        </w:tabs>
        <w:spacing w:line="240" w:lineRule="auto"/>
        <w:ind w:firstLine="709"/>
        <w:jc w:val="both"/>
        <w:rPr>
          <w:bCs/>
          <w:sz w:val="28"/>
          <w:szCs w:val="28"/>
        </w:rPr>
      </w:pPr>
    </w:p>
    <w:p w14:paraId="34D23ED3" w14:textId="77777777" w:rsidR="00BA1569" w:rsidRPr="00A35036" w:rsidRDefault="00BA1569" w:rsidP="00BA1569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  <w:r w:rsidRPr="00A35036">
        <w:rPr>
          <w:b w:val="0"/>
          <w:sz w:val="28"/>
          <w:szCs w:val="28"/>
        </w:rPr>
        <w:t>3.4.2. Межведомственное электронное взаимодействие</w:t>
      </w:r>
    </w:p>
    <w:p w14:paraId="00C0E4A5" w14:textId="77777777" w:rsidR="00BA1569" w:rsidRPr="00A35036" w:rsidRDefault="00BA1569" w:rsidP="00BA1569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</w:p>
    <w:p w14:paraId="03104611" w14:textId="77777777" w:rsidR="00BA1569" w:rsidRPr="00A35036" w:rsidRDefault="00BA1569" w:rsidP="00BA1569">
      <w:pPr>
        <w:pStyle w:val="20"/>
        <w:shd w:val="clear" w:color="auto" w:fill="auto"/>
        <w:tabs>
          <w:tab w:val="left" w:pos="1447"/>
        </w:tabs>
        <w:spacing w:line="240" w:lineRule="auto"/>
        <w:ind w:firstLine="760"/>
        <w:jc w:val="both"/>
        <w:rPr>
          <w:bCs/>
          <w:sz w:val="28"/>
          <w:szCs w:val="28"/>
        </w:rPr>
      </w:pPr>
      <w:r w:rsidRPr="00A35036">
        <w:rPr>
          <w:bCs/>
          <w:sz w:val="28"/>
          <w:szCs w:val="28"/>
        </w:rPr>
        <w:t>Для получения государственной услуги необходимо направление следующих межведомственных информационных запросов:</w:t>
      </w:r>
    </w:p>
    <w:p w14:paraId="42D8F3F6" w14:textId="77777777" w:rsidR="007029AB" w:rsidRPr="00A35036" w:rsidRDefault="007029AB" w:rsidP="007029AB">
      <w:pPr>
        <w:pStyle w:val="20"/>
        <w:shd w:val="clear" w:color="auto" w:fill="auto"/>
        <w:tabs>
          <w:tab w:val="left" w:pos="1447"/>
        </w:tabs>
        <w:spacing w:line="240" w:lineRule="auto"/>
        <w:ind w:firstLine="760"/>
        <w:jc w:val="both"/>
        <w:rPr>
          <w:bCs/>
          <w:sz w:val="28"/>
          <w:szCs w:val="28"/>
        </w:rPr>
      </w:pPr>
      <w:r w:rsidRPr="00A35036">
        <w:rPr>
          <w:bCs/>
          <w:sz w:val="28"/>
          <w:szCs w:val="28"/>
        </w:rPr>
        <w:t xml:space="preserve">- «Проверка соответствия фамильно-именной группы, даты </w:t>
      </w:r>
      <w:r w:rsidRPr="00A35036">
        <w:rPr>
          <w:bCs/>
          <w:sz w:val="28"/>
          <w:szCs w:val="28"/>
        </w:rPr>
        <w:lastRenderedPageBreak/>
        <w:t>рождения, пола и СНИЛС», направляемый в Фонд пенсионного и социального страхования Российской Федерации;</w:t>
      </w:r>
    </w:p>
    <w:p w14:paraId="1813F106" w14:textId="77777777" w:rsidR="007029AB" w:rsidRPr="00A35036" w:rsidRDefault="007029AB" w:rsidP="007029AB">
      <w:pPr>
        <w:autoSpaceDE w:val="0"/>
        <w:autoSpaceDN w:val="0"/>
        <w:adjustRightInd w:val="0"/>
        <w:jc w:val="both"/>
        <w:rPr>
          <w:rFonts w:cs="Times New Roman"/>
          <w:bCs/>
          <w:szCs w:val="28"/>
        </w:rPr>
      </w:pPr>
      <w:r w:rsidRPr="00A35036">
        <w:rPr>
          <w:rFonts w:cs="Times New Roman"/>
          <w:bCs/>
          <w:szCs w:val="28"/>
        </w:rPr>
        <w:t>- «Предоставление из ЕГР ЗАГС сведений об актах гражданского состояния», направляемый в Федеральную налоговую службу;</w:t>
      </w:r>
    </w:p>
    <w:p w14:paraId="50121FB0" w14:textId="77777777" w:rsidR="007029AB" w:rsidRPr="00A35036" w:rsidRDefault="007029AB" w:rsidP="007029AB">
      <w:pPr>
        <w:autoSpaceDE w:val="0"/>
        <w:autoSpaceDN w:val="0"/>
        <w:adjustRightInd w:val="0"/>
        <w:jc w:val="both"/>
        <w:rPr>
          <w:rFonts w:cs="Times New Roman"/>
          <w:bCs/>
          <w:szCs w:val="28"/>
        </w:rPr>
      </w:pPr>
      <w:r w:rsidRPr="00A35036">
        <w:rPr>
          <w:rFonts w:cs="Times New Roman"/>
          <w:bCs/>
          <w:szCs w:val="28"/>
        </w:rPr>
        <w:t>- «Предоставление из ЕГР ЗАГС сведений о заключении брака», направляемый в Федеральную налоговую службу;</w:t>
      </w:r>
    </w:p>
    <w:p w14:paraId="625678BB" w14:textId="77777777" w:rsidR="007029AB" w:rsidRPr="00A35036" w:rsidRDefault="007029AB" w:rsidP="007029AB">
      <w:pPr>
        <w:autoSpaceDE w:val="0"/>
        <w:autoSpaceDN w:val="0"/>
        <w:adjustRightInd w:val="0"/>
        <w:jc w:val="both"/>
        <w:rPr>
          <w:rFonts w:cs="Times New Roman"/>
          <w:bCs/>
          <w:szCs w:val="28"/>
        </w:rPr>
      </w:pPr>
      <w:r w:rsidRPr="00A35036">
        <w:rPr>
          <w:rFonts w:cs="Times New Roman"/>
          <w:bCs/>
          <w:szCs w:val="28"/>
        </w:rPr>
        <w:t>- «Предоставление из ЕГР ЗАГС сведений о расторжении брака», направляемый в Федеральную налоговую службу;</w:t>
      </w:r>
    </w:p>
    <w:p w14:paraId="2A6276F3" w14:textId="77777777" w:rsidR="007029AB" w:rsidRPr="00A35036" w:rsidRDefault="007029AB" w:rsidP="007029AB">
      <w:pPr>
        <w:autoSpaceDE w:val="0"/>
        <w:autoSpaceDN w:val="0"/>
        <w:adjustRightInd w:val="0"/>
        <w:jc w:val="both"/>
        <w:rPr>
          <w:rFonts w:cs="Times New Roman"/>
          <w:bCs/>
          <w:szCs w:val="28"/>
        </w:rPr>
      </w:pPr>
      <w:r w:rsidRPr="00A35036">
        <w:rPr>
          <w:rFonts w:cs="Times New Roman"/>
          <w:bCs/>
          <w:szCs w:val="28"/>
        </w:rPr>
        <w:t>- «Запрос в информационную систему «Единая централизованная цифровая платформа в социальной сфере» на получение сведений из реестра лиц, связанных с изменением родительских прав, реестра лиц с измененной дееспособностью и реестра законных представителей», направляемый в Фонд пенсионного и социального страхования Российской Федерации;</w:t>
      </w:r>
    </w:p>
    <w:p w14:paraId="1E7A1A07" w14:textId="77777777" w:rsidR="007029AB" w:rsidRPr="00A35036" w:rsidRDefault="007029AB" w:rsidP="007029AB">
      <w:pPr>
        <w:autoSpaceDE w:val="0"/>
        <w:autoSpaceDN w:val="0"/>
        <w:adjustRightInd w:val="0"/>
        <w:jc w:val="both"/>
        <w:rPr>
          <w:rFonts w:cs="Times New Roman"/>
          <w:bCs/>
          <w:szCs w:val="28"/>
        </w:rPr>
      </w:pPr>
      <w:r w:rsidRPr="00A35036">
        <w:rPr>
          <w:rFonts w:cs="Times New Roman"/>
          <w:bCs/>
          <w:szCs w:val="28"/>
        </w:rPr>
        <w:t>- «Предоставление из ЕГР ЗАГС по запросу сведений о рождении», направляемый в Федеральную налоговую службу;</w:t>
      </w:r>
    </w:p>
    <w:p w14:paraId="4D453889" w14:textId="77777777" w:rsidR="007029AB" w:rsidRPr="00A35036" w:rsidRDefault="007029AB" w:rsidP="007029AB">
      <w:pPr>
        <w:autoSpaceDE w:val="0"/>
        <w:autoSpaceDN w:val="0"/>
        <w:adjustRightInd w:val="0"/>
        <w:jc w:val="both"/>
        <w:rPr>
          <w:rFonts w:cs="Times New Roman"/>
          <w:bCs/>
          <w:szCs w:val="28"/>
        </w:rPr>
      </w:pPr>
      <w:r w:rsidRPr="00A35036">
        <w:rPr>
          <w:rFonts w:cs="Times New Roman"/>
          <w:bCs/>
          <w:szCs w:val="28"/>
        </w:rPr>
        <w:t>- «СК МВД России», направляемый в Министерство внутренних дел Российской Федерации;</w:t>
      </w:r>
    </w:p>
    <w:p w14:paraId="7396D03C" w14:textId="77777777" w:rsidR="007029AB" w:rsidRPr="00A35036" w:rsidRDefault="007029AB" w:rsidP="007029AB">
      <w:pPr>
        <w:pStyle w:val="a6"/>
        <w:ind w:left="0" w:firstLine="708"/>
        <w:jc w:val="both"/>
        <w:rPr>
          <w:bCs/>
          <w:szCs w:val="28"/>
        </w:rPr>
      </w:pPr>
      <w:r w:rsidRPr="00A35036">
        <w:rPr>
          <w:bCs/>
          <w:szCs w:val="28"/>
        </w:rPr>
        <w:t>- «Сведения о ребенке из ГИС ЯО «Автоматизированная информационная система дошкольных образовательных учреждений», направляемый в министерство образования Ярославской области.</w:t>
      </w:r>
    </w:p>
    <w:p w14:paraId="7A2D1C2E" w14:textId="77777777" w:rsidR="00BA1569" w:rsidRPr="00A35036" w:rsidRDefault="00BA1569" w:rsidP="00BA1569">
      <w:pPr>
        <w:autoSpaceDE w:val="0"/>
        <w:autoSpaceDN w:val="0"/>
        <w:adjustRightInd w:val="0"/>
        <w:jc w:val="both"/>
        <w:rPr>
          <w:rFonts w:cs="Times New Roman"/>
          <w:bCs/>
          <w:szCs w:val="28"/>
        </w:rPr>
      </w:pPr>
      <w:r w:rsidRPr="00A35036">
        <w:rPr>
          <w:rFonts w:cs="Times New Roman"/>
          <w:bCs/>
          <w:szCs w:val="28"/>
        </w:rPr>
        <w:t>Основанием для направления запроса является решение о возможности предоставления.</w:t>
      </w:r>
    </w:p>
    <w:p w14:paraId="2F9EFEA2" w14:textId="77777777" w:rsidR="00BA1569" w:rsidRPr="00A35036" w:rsidRDefault="00BA1569" w:rsidP="00BA1569">
      <w:pPr>
        <w:autoSpaceDE w:val="0"/>
        <w:autoSpaceDN w:val="0"/>
        <w:adjustRightInd w:val="0"/>
        <w:jc w:val="both"/>
        <w:rPr>
          <w:rFonts w:cs="Times New Roman"/>
          <w:bCs/>
          <w:szCs w:val="28"/>
        </w:rPr>
      </w:pPr>
      <w:r w:rsidRPr="00A35036">
        <w:rPr>
          <w:rFonts w:cs="Times New Roman"/>
          <w:bCs/>
          <w:szCs w:val="28"/>
        </w:rPr>
        <w:t>Запрос направляется в течение 1 часа.</w:t>
      </w:r>
    </w:p>
    <w:p w14:paraId="019B5250" w14:textId="77777777" w:rsidR="00BA1569" w:rsidRPr="00A35036" w:rsidRDefault="00BA1569" w:rsidP="00BA1569">
      <w:pPr>
        <w:autoSpaceDE w:val="0"/>
        <w:autoSpaceDN w:val="0"/>
        <w:adjustRightInd w:val="0"/>
        <w:jc w:val="both"/>
        <w:rPr>
          <w:rFonts w:cs="Times New Roman"/>
          <w:bCs/>
          <w:szCs w:val="28"/>
        </w:rPr>
      </w:pPr>
      <w:r w:rsidRPr="00A35036">
        <w:rPr>
          <w:rFonts w:cs="Times New Roman"/>
          <w:bCs/>
          <w:szCs w:val="28"/>
        </w:rPr>
        <w:t>Срок, в течение которого результат запроса должен поступить в орган, предоставляющий государственную услугу – не превышает 5 рабочих дней.</w:t>
      </w:r>
    </w:p>
    <w:p w14:paraId="3EB18926" w14:textId="77777777" w:rsidR="00BA1569" w:rsidRPr="00A35036" w:rsidRDefault="00BA1569" w:rsidP="00BA1569">
      <w:pPr>
        <w:autoSpaceDE w:val="0"/>
        <w:autoSpaceDN w:val="0"/>
        <w:adjustRightInd w:val="0"/>
        <w:jc w:val="both"/>
        <w:rPr>
          <w:rFonts w:cs="Times New Roman"/>
          <w:bCs/>
          <w:szCs w:val="28"/>
        </w:rPr>
      </w:pPr>
    </w:p>
    <w:p w14:paraId="3BE75896" w14:textId="77777777" w:rsidR="00BA1569" w:rsidRPr="00A35036" w:rsidRDefault="00BA1569" w:rsidP="00BA1569">
      <w:pPr>
        <w:autoSpaceDE w:val="0"/>
        <w:autoSpaceDN w:val="0"/>
        <w:adjustRightInd w:val="0"/>
        <w:jc w:val="both"/>
        <w:rPr>
          <w:rFonts w:cs="Times New Roman"/>
          <w:bCs/>
          <w:szCs w:val="28"/>
        </w:rPr>
      </w:pPr>
      <w:r w:rsidRPr="00A35036">
        <w:rPr>
          <w:rFonts w:cs="Times New Roman"/>
          <w:bCs/>
          <w:szCs w:val="28"/>
        </w:rPr>
        <w:t>3.4.3. Приостановление предоставления государственной услуги</w:t>
      </w:r>
    </w:p>
    <w:p w14:paraId="353E595F" w14:textId="77777777" w:rsidR="00BA1569" w:rsidRPr="00A35036" w:rsidRDefault="00BA1569" w:rsidP="00BA1569">
      <w:pPr>
        <w:pStyle w:val="20"/>
        <w:shd w:val="clear" w:color="auto" w:fill="auto"/>
        <w:spacing w:line="240" w:lineRule="auto"/>
        <w:ind w:firstLine="760"/>
        <w:jc w:val="both"/>
        <w:rPr>
          <w:bCs/>
          <w:sz w:val="28"/>
          <w:szCs w:val="28"/>
        </w:rPr>
      </w:pPr>
    </w:p>
    <w:p w14:paraId="33F7540D" w14:textId="77777777" w:rsidR="00BA1569" w:rsidRPr="00A35036" w:rsidRDefault="00BA1569" w:rsidP="00BA1569">
      <w:pPr>
        <w:pStyle w:val="20"/>
        <w:shd w:val="clear" w:color="auto" w:fill="auto"/>
        <w:tabs>
          <w:tab w:val="left" w:pos="1425"/>
        </w:tabs>
        <w:spacing w:line="240" w:lineRule="auto"/>
        <w:ind w:firstLine="760"/>
        <w:jc w:val="both"/>
        <w:rPr>
          <w:bCs/>
          <w:sz w:val="28"/>
          <w:szCs w:val="28"/>
        </w:rPr>
      </w:pPr>
      <w:r w:rsidRPr="00A35036">
        <w:rPr>
          <w:bCs/>
          <w:sz w:val="28"/>
          <w:szCs w:val="28"/>
        </w:rPr>
        <w:t>Оснований для приостановления предоставления варианта государственной услуги законодательством Ярославской области не предусмотрено.</w:t>
      </w:r>
    </w:p>
    <w:p w14:paraId="32603597" w14:textId="77777777" w:rsidR="00BA1569" w:rsidRPr="00A35036" w:rsidRDefault="00BA1569" w:rsidP="00BA1569">
      <w:pPr>
        <w:pStyle w:val="20"/>
        <w:shd w:val="clear" w:color="auto" w:fill="auto"/>
        <w:spacing w:line="240" w:lineRule="auto"/>
        <w:ind w:firstLine="760"/>
        <w:jc w:val="both"/>
        <w:rPr>
          <w:bCs/>
          <w:sz w:val="28"/>
          <w:szCs w:val="28"/>
        </w:rPr>
      </w:pPr>
    </w:p>
    <w:p w14:paraId="2FF4A48B" w14:textId="77777777" w:rsidR="00BA1569" w:rsidRPr="00A35036" w:rsidRDefault="00BA1569" w:rsidP="00BA1569">
      <w:pPr>
        <w:pStyle w:val="22"/>
        <w:shd w:val="clear" w:color="auto" w:fill="auto"/>
        <w:spacing w:before="0" w:after="0" w:line="240" w:lineRule="auto"/>
        <w:ind w:firstLine="760"/>
        <w:jc w:val="center"/>
        <w:rPr>
          <w:b w:val="0"/>
          <w:sz w:val="28"/>
          <w:szCs w:val="28"/>
        </w:rPr>
      </w:pPr>
      <w:r w:rsidRPr="00A35036">
        <w:rPr>
          <w:b w:val="0"/>
          <w:sz w:val="28"/>
          <w:szCs w:val="28"/>
        </w:rPr>
        <w:t>3.4.4. Принятие решения о предоставлении (об отказе в предоставлении) государственной услуги</w:t>
      </w:r>
    </w:p>
    <w:p w14:paraId="5759354C" w14:textId="77777777" w:rsidR="00BA1569" w:rsidRPr="00A35036" w:rsidRDefault="00BA1569" w:rsidP="00BA1569">
      <w:pPr>
        <w:pStyle w:val="22"/>
        <w:shd w:val="clear" w:color="auto" w:fill="auto"/>
        <w:spacing w:before="0" w:after="0" w:line="240" w:lineRule="auto"/>
        <w:ind w:firstLine="760"/>
        <w:jc w:val="center"/>
        <w:rPr>
          <w:b w:val="0"/>
          <w:sz w:val="28"/>
          <w:szCs w:val="28"/>
        </w:rPr>
      </w:pPr>
    </w:p>
    <w:p w14:paraId="145E856B" w14:textId="14BAFF3D" w:rsidR="00BA1569" w:rsidRPr="00A35036" w:rsidRDefault="00BA1569" w:rsidP="00BA1569">
      <w:pPr>
        <w:pStyle w:val="20"/>
        <w:shd w:val="clear" w:color="auto" w:fill="auto"/>
        <w:tabs>
          <w:tab w:val="left" w:pos="1425"/>
        </w:tabs>
        <w:spacing w:line="240" w:lineRule="auto"/>
        <w:ind w:firstLine="760"/>
        <w:jc w:val="both"/>
        <w:rPr>
          <w:bCs/>
          <w:sz w:val="28"/>
          <w:szCs w:val="28"/>
        </w:rPr>
      </w:pPr>
      <w:r w:rsidRPr="00A35036">
        <w:rPr>
          <w:bCs/>
          <w:sz w:val="28"/>
          <w:szCs w:val="28"/>
        </w:rPr>
        <w:t xml:space="preserve">Основанием для начала административной процедуры (действия) является принятие ГКУ «ЕЦСВ» решения о возможности предоставления </w:t>
      </w:r>
      <w:r w:rsidR="007029AB" w:rsidRPr="00A35036">
        <w:rPr>
          <w:bCs/>
          <w:sz w:val="28"/>
          <w:szCs w:val="28"/>
        </w:rPr>
        <w:t>ежемесячной выплаты</w:t>
      </w:r>
      <w:r w:rsidRPr="00A35036">
        <w:rPr>
          <w:bCs/>
          <w:sz w:val="28"/>
          <w:szCs w:val="28"/>
        </w:rPr>
        <w:t>, наличие согласия заявителя на назначение государственной услуги в упреждающем (</w:t>
      </w:r>
      <w:proofErr w:type="spellStart"/>
      <w:r w:rsidRPr="00A35036">
        <w:rPr>
          <w:bCs/>
          <w:sz w:val="28"/>
          <w:szCs w:val="28"/>
        </w:rPr>
        <w:t>проактивном</w:t>
      </w:r>
      <w:proofErr w:type="spellEnd"/>
      <w:r w:rsidRPr="00A35036">
        <w:rPr>
          <w:bCs/>
          <w:sz w:val="28"/>
          <w:szCs w:val="28"/>
        </w:rPr>
        <w:t>) порядке и поступление ответов на межведомственные запросы.</w:t>
      </w:r>
    </w:p>
    <w:p w14:paraId="0931276D" w14:textId="77777777" w:rsidR="00BA1569" w:rsidRPr="00A35036" w:rsidRDefault="00BA1569" w:rsidP="00BA1569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bCs/>
          <w:sz w:val="28"/>
          <w:szCs w:val="28"/>
        </w:rPr>
      </w:pPr>
      <w:r w:rsidRPr="00A35036">
        <w:rPr>
          <w:bCs/>
          <w:sz w:val="28"/>
          <w:szCs w:val="28"/>
        </w:rPr>
        <w:t xml:space="preserve">Поступившие сведения рассматриваются должностным лицом ГКУ «ЕЦСВ», в обязанности которого в соответствии с его должностным регламентом входит выполнение соответствующих функций (задач, </w:t>
      </w:r>
      <w:r w:rsidRPr="00A35036">
        <w:rPr>
          <w:bCs/>
          <w:sz w:val="28"/>
          <w:szCs w:val="28"/>
        </w:rPr>
        <w:lastRenderedPageBreak/>
        <w:t>обязанностей) (далее - должностное лицо).</w:t>
      </w:r>
    </w:p>
    <w:p w14:paraId="3DC23400" w14:textId="77777777" w:rsidR="00BA1569" w:rsidRPr="00A35036" w:rsidRDefault="00BA1569" w:rsidP="00BA1569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bCs/>
          <w:sz w:val="28"/>
          <w:szCs w:val="28"/>
        </w:rPr>
      </w:pPr>
      <w:r w:rsidRPr="00A35036">
        <w:rPr>
          <w:bCs/>
          <w:sz w:val="28"/>
          <w:szCs w:val="28"/>
        </w:rPr>
        <w:t>По результатам рассмотрения сведений должностное лицо оформляет:</w:t>
      </w:r>
    </w:p>
    <w:p w14:paraId="5E51AEB4" w14:textId="4EE9B166" w:rsidR="00BA1569" w:rsidRPr="00A35036" w:rsidRDefault="00BA1569" w:rsidP="00BA1569">
      <w:pPr>
        <w:pStyle w:val="20"/>
        <w:shd w:val="clear" w:color="auto" w:fill="auto"/>
        <w:tabs>
          <w:tab w:val="left" w:pos="913"/>
        </w:tabs>
        <w:spacing w:line="240" w:lineRule="auto"/>
        <w:ind w:firstLine="760"/>
        <w:jc w:val="both"/>
        <w:rPr>
          <w:bCs/>
          <w:sz w:val="28"/>
          <w:szCs w:val="28"/>
        </w:rPr>
      </w:pPr>
      <w:r w:rsidRPr="00A35036">
        <w:rPr>
          <w:bCs/>
          <w:sz w:val="28"/>
          <w:szCs w:val="28"/>
        </w:rPr>
        <w:t xml:space="preserve">решение о предоставлении </w:t>
      </w:r>
      <w:r w:rsidR="007029AB" w:rsidRPr="00A35036">
        <w:rPr>
          <w:bCs/>
          <w:sz w:val="28"/>
          <w:szCs w:val="28"/>
        </w:rPr>
        <w:t>ежемесячной выплаты</w:t>
      </w:r>
      <w:r w:rsidRPr="00A35036">
        <w:rPr>
          <w:bCs/>
          <w:sz w:val="28"/>
          <w:szCs w:val="28"/>
        </w:rPr>
        <w:t>;</w:t>
      </w:r>
    </w:p>
    <w:p w14:paraId="7EA80CE6" w14:textId="40BB5604" w:rsidR="00BA1569" w:rsidRPr="00A35036" w:rsidRDefault="00BA1569" w:rsidP="00BA1569">
      <w:pPr>
        <w:pStyle w:val="20"/>
        <w:shd w:val="clear" w:color="auto" w:fill="auto"/>
        <w:tabs>
          <w:tab w:val="left" w:pos="884"/>
        </w:tabs>
        <w:spacing w:line="240" w:lineRule="auto"/>
        <w:ind w:firstLine="760"/>
        <w:jc w:val="both"/>
        <w:rPr>
          <w:bCs/>
          <w:sz w:val="28"/>
          <w:szCs w:val="28"/>
        </w:rPr>
      </w:pPr>
      <w:r w:rsidRPr="00A35036">
        <w:rPr>
          <w:bCs/>
          <w:sz w:val="28"/>
          <w:szCs w:val="28"/>
        </w:rPr>
        <w:t xml:space="preserve">решение об отказе в предоставлении </w:t>
      </w:r>
      <w:r w:rsidR="007029AB" w:rsidRPr="00A35036">
        <w:rPr>
          <w:bCs/>
          <w:sz w:val="28"/>
          <w:szCs w:val="28"/>
        </w:rPr>
        <w:t>ежемесячной выплаты</w:t>
      </w:r>
      <w:r w:rsidRPr="00A35036">
        <w:rPr>
          <w:bCs/>
          <w:sz w:val="28"/>
          <w:szCs w:val="28"/>
        </w:rPr>
        <w:t xml:space="preserve"> в случае наличия оснований, указанных в подпункте 2.8.2 пункт 2.8 раздела 2 настоящего Административного регламента.</w:t>
      </w:r>
    </w:p>
    <w:p w14:paraId="1003C7C6" w14:textId="4BBE3F1F" w:rsidR="00BA1569" w:rsidRPr="00A35036" w:rsidRDefault="00BA1569" w:rsidP="00BA1569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bCs/>
          <w:sz w:val="28"/>
          <w:szCs w:val="28"/>
        </w:rPr>
      </w:pPr>
      <w:r w:rsidRPr="00A35036">
        <w:rPr>
          <w:bCs/>
          <w:sz w:val="28"/>
          <w:szCs w:val="28"/>
        </w:rPr>
        <w:t xml:space="preserve">Срок принятия решения о предоставлении (об отказе в предоставлении) </w:t>
      </w:r>
      <w:r w:rsidR="007029AB" w:rsidRPr="00A35036">
        <w:rPr>
          <w:bCs/>
          <w:sz w:val="28"/>
          <w:szCs w:val="28"/>
        </w:rPr>
        <w:t>ежемесячной выплаты</w:t>
      </w:r>
      <w:r w:rsidRPr="00A35036">
        <w:rPr>
          <w:bCs/>
          <w:sz w:val="28"/>
          <w:szCs w:val="28"/>
        </w:rPr>
        <w:t>, исчисляемый с даты получения ГКУ «ЕЦСВ», всех сведений, необходимых для принятия решения - 1 час.</w:t>
      </w:r>
    </w:p>
    <w:p w14:paraId="7C139FEA" w14:textId="77777777" w:rsidR="00BA1569" w:rsidRPr="00A35036" w:rsidRDefault="00BA1569" w:rsidP="00BA1569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bCs/>
          <w:sz w:val="28"/>
          <w:szCs w:val="28"/>
        </w:rPr>
      </w:pPr>
    </w:p>
    <w:p w14:paraId="17EABB90" w14:textId="77777777" w:rsidR="00BA1569" w:rsidRPr="00A35036" w:rsidRDefault="00BA1569" w:rsidP="00BA1569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b w:val="0"/>
          <w:sz w:val="28"/>
          <w:szCs w:val="28"/>
        </w:rPr>
      </w:pPr>
      <w:r w:rsidRPr="00A35036">
        <w:rPr>
          <w:b w:val="0"/>
          <w:sz w:val="28"/>
          <w:szCs w:val="28"/>
        </w:rPr>
        <w:t>3.4.5. Предоставление результата государственной услуги</w:t>
      </w:r>
    </w:p>
    <w:p w14:paraId="232A37D7" w14:textId="77777777" w:rsidR="00BA1569" w:rsidRPr="00A35036" w:rsidRDefault="00BA1569" w:rsidP="00BA1569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b w:val="0"/>
          <w:sz w:val="28"/>
          <w:szCs w:val="28"/>
        </w:rPr>
      </w:pPr>
    </w:p>
    <w:p w14:paraId="25ACF33F" w14:textId="32F6D0C7" w:rsidR="00BA1569" w:rsidRPr="00A35036" w:rsidRDefault="00BA1569" w:rsidP="00BA1569">
      <w:pPr>
        <w:autoSpaceDE w:val="0"/>
        <w:autoSpaceDN w:val="0"/>
        <w:adjustRightInd w:val="0"/>
        <w:jc w:val="both"/>
        <w:rPr>
          <w:rFonts w:cs="Times New Roman"/>
          <w:bCs/>
          <w:szCs w:val="28"/>
        </w:rPr>
      </w:pPr>
      <w:r w:rsidRPr="00A35036">
        <w:rPr>
          <w:rFonts w:cs="Times New Roman"/>
          <w:bCs/>
          <w:szCs w:val="28"/>
        </w:rPr>
        <w:t xml:space="preserve">Заявителю в качестве результата предоставления государственной услуги обеспечивается возможность получения документа в зависимости от выбранного способа, указанного в согласии заявителя на назначение </w:t>
      </w:r>
      <w:r w:rsidR="007029AB" w:rsidRPr="00A35036">
        <w:rPr>
          <w:rFonts w:cs="Times New Roman"/>
          <w:bCs/>
          <w:szCs w:val="28"/>
        </w:rPr>
        <w:t>ежемесячной выплаты</w:t>
      </w:r>
      <w:r w:rsidRPr="00A35036">
        <w:rPr>
          <w:rFonts w:cs="Times New Roman"/>
          <w:bCs/>
          <w:szCs w:val="28"/>
        </w:rPr>
        <w:t xml:space="preserve"> в упреждающем (</w:t>
      </w:r>
      <w:proofErr w:type="spellStart"/>
      <w:r w:rsidRPr="00A35036">
        <w:rPr>
          <w:rFonts w:cs="Times New Roman"/>
          <w:bCs/>
          <w:szCs w:val="28"/>
        </w:rPr>
        <w:t>проактивном</w:t>
      </w:r>
      <w:proofErr w:type="spellEnd"/>
      <w:r w:rsidRPr="00A35036">
        <w:rPr>
          <w:rFonts w:cs="Times New Roman"/>
          <w:bCs/>
          <w:szCs w:val="28"/>
        </w:rPr>
        <w:t>) порядке:</w:t>
      </w:r>
    </w:p>
    <w:p w14:paraId="76FC7DF1" w14:textId="77777777" w:rsidR="00BA1569" w:rsidRPr="00A35036" w:rsidRDefault="00BA1569" w:rsidP="00BA1569">
      <w:pPr>
        <w:autoSpaceDE w:val="0"/>
        <w:autoSpaceDN w:val="0"/>
        <w:adjustRightInd w:val="0"/>
        <w:jc w:val="both"/>
        <w:rPr>
          <w:rFonts w:cs="Times New Roman"/>
          <w:bCs/>
          <w:szCs w:val="28"/>
        </w:rPr>
      </w:pPr>
      <w:r w:rsidRPr="00A35036">
        <w:rPr>
          <w:rFonts w:cs="Times New Roman"/>
          <w:bCs/>
          <w:szCs w:val="28"/>
        </w:rPr>
        <w:t>в форме электронного документа, подписанного усиленной квалифицированной электронной подписью уполномоченного должностного лица ГКУ «ЕЦСВ», направленного заявителю в личный кабинет на ЕПГУ;</w:t>
      </w:r>
    </w:p>
    <w:p w14:paraId="4F788062" w14:textId="77777777" w:rsidR="00BA1569" w:rsidRPr="00A35036" w:rsidRDefault="00BA1569" w:rsidP="00BA1569">
      <w:pPr>
        <w:autoSpaceDE w:val="0"/>
        <w:autoSpaceDN w:val="0"/>
        <w:adjustRightInd w:val="0"/>
        <w:jc w:val="both"/>
        <w:rPr>
          <w:rFonts w:cs="Times New Roman"/>
          <w:bCs/>
          <w:szCs w:val="28"/>
        </w:rPr>
      </w:pPr>
      <w:r w:rsidRPr="00A35036">
        <w:rPr>
          <w:rFonts w:cs="Times New Roman"/>
          <w:bCs/>
          <w:szCs w:val="28"/>
        </w:rPr>
        <w:t>в виде бумажного документа, подтверждающего содержание электронного документа, который заявитель получает при личном обращении в ГКУ «ЕЦСВ».</w:t>
      </w:r>
    </w:p>
    <w:p w14:paraId="5CE216C7" w14:textId="77777777" w:rsidR="00BA1569" w:rsidRPr="00A35036" w:rsidRDefault="00BA1569" w:rsidP="00BA1569">
      <w:pPr>
        <w:autoSpaceDE w:val="0"/>
        <w:autoSpaceDN w:val="0"/>
        <w:adjustRightInd w:val="0"/>
        <w:jc w:val="both"/>
        <w:rPr>
          <w:rFonts w:cs="Times New Roman"/>
          <w:bCs/>
          <w:szCs w:val="28"/>
        </w:rPr>
      </w:pPr>
      <w:r w:rsidRPr="00A35036">
        <w:rPr>
          <w:rFonts w:cs="Times New Roman"/>
          <w:bCs/>
          <w:szCs w:val="28"/>
        </w:rPr>
        <w:t>Предоставление результата государственной услуги осуществляется в срок не позднее 5 рабочих дней со дня принятия решения.</w:t>
      </w:r>
    </w:p>
    <w:p w14:paraId="6890AEB3" w14:textId="77777777" w:rsidR="00BA1569" w:rsidRPr="00A35036" w:rsidRDefault="00BA1569" w:rsidP="00BA1569">
      <w:pPr>
        <w:autoSpaceDE w:val="0"/>
        <w:autoSpaceDN w:val="0"/>
        <w:adjustRightInd w:val="0"/>
        <w:jc w:val="both"/>
        <w:rPr>
          <w:rFonts w:cs="Times New Roman"/>
          <w:bCs/>
          <w:szCs w:val="28"/>
        </w:rPr>
      </w:pPr>
      <w:r w:rsidRPr="00A35036">
        <w:rPr>
          <w:rFonts w:cs="Times New Roman"/>
          <w:bCs/>
          <w:szCs w:val="28"/>
        </w:rPr>
        <w:t>В случае принятия решения об отказе в предоставлении государственной услуги ГКУ «ЕЦСВ» в срок, не превышающий 1 рабочего дня со дня принятия такого решения, направляет гражданину уведомление с указанием аргументированного обоснования.</w:t>
      </w:r>
    </w:p>
    <w:p w14:paraId="118B0423" w14:textId="77777777" w:rsidR="00BA1569" w:rsidRPr="00A35036" w:rsidRDefault="00BA1569" w:rsidP="00BA1569">
      <w:pPr>
        <w:autoSpaceDE w:val="0"/>
        <w:autoSpaceDN w:val="0"/>
        <w:adjustRightInd w:val="0"/>
        <w:jc w:val="both"/>
        <w:rPr>
          <w:rFonts w:cs="Times New Roman"/>
          <w:bCs/>
          <w:szCs w:val="28"/>
        </w:rPr>
      </w:pPr>
      <w:r w:rsidRPr="00A35036">
        <w:rPr>
          <w:rFonts w:cs="Times New Roman"/>
          <w:bCs/>
          <w:szCs w:val="28"/>
        </w:rPr>
        <w:t>Результат предоставления государственной услуги может быть предоставлен в ГКУ «ЕЦСВ», в личный кабинет на ЕПГУ по выбору заявителя независимо от его места жительства или места пребывания.</w:t>
      </w:r>
    </w:p>
    <w:p w14:paraId="1D2A76E7" w14:textId="77777777" w:rsidR="00BA1569" w:rsidRPr="00A35036" w:rsidRDefault="00BA1569" w:rsidP="00BA1569">
      <w:pPr>
        <w:autoSpaceDE w:val="0"/>
        <w:autoSpaceDN w:val="0"/>
        <w:adjustRightInd w:val="0"/>
        <w:jc w:val="both"/>
        <w:rPr>
          <w:rFonts w:cs="Times New Roman"/>
          <w:bCs/>
          <w:szCs w:val="28"/>
        </w:rPr>
      </w:pPr>
    </w:p>
    <w:p w14:paraId="01203AA3" w14:textId="77777777" w:rsidR="00BA1569" w:rsidRPr="00A35036" w:rsidRDefault="00BA1569" w:rsidP="00BA1569">
      <w:pPr>
        <w:pStyle w:val="31"/>
        <w:shd w:val="clear" w:color="auto" w:fill="auto"/>
        <w:spacing w:after="0" w:line="240" w:lineRule="auto"/>
        <w:ind w:firstLine="709"/>
        <w:jc w:val="center"/>
        <w:rPr>
          <w:b w:val="0"/>
          <w:sz w:val="28"/>
          <w:szCs w:val="28"/>
        </w:rPr>
      </w:pPr>
      <w:r w:rsidRPr="00A35036">
        <w:rPr>
          <w:b w:val="0"/>
          <w:sz w:val="28"/>
          <w:szCs w:val="28"/>
        </w:rPr>
        <w:t>3.4.6. Максимальный срок ожидания в очереди при подаче заявителем запроса о предоставлении государственной услуги и при получении результата предоставления государственной услуги</w:t>
      </w:r>
    </w:p>
    <w:p w14:paraId="4C7633F7" w14:textId="77777777" w:rsidR="00BA1569" w:rsidRPr="00A35036" w:rsidRDefault="00BA1569" w:rsidP="00BA1569">
      <w:pPr>
        <w:pStyle w:val="31"/>
        <w:shd w:val="clear" w:color="auto" w:fill="auto"/>
        <w:spacing w:after="0" w:line="240" w:lineRule="auto"/>
        <w:ind w:firstLine="709"/>
        <w:jc w:val="center"/>
        <w:rPr>
          <w:b w:val="0"/>
          <w:sz w:val="28"/>
          <w:szCs w:val="28"/>
        </w:rPr>
      </w:pPr>
    </w:p>
    <w:p w14:paraId="6DB45FC6" w14:textId="77777777" w:rsidR="00BA1569" w:rsidRPr="00A35036" w:rsidRDefault="00BA1569" w:rsidP="00BA1569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bCs/>
          <w:sz w:val="28"/>
          <w:szCs w:val="28"/>
        </w:rPr>
      </w:pPr>
      <w:r w:rsidRPr="00A35036">
        <w:rPr>
          <w:bCs/>
          <w:sz w:val="28"/>
          <w:szCs w:val="28"/>
        </w:rPr>
        <w:t>Подача заявления о предоставлении государственной услуги не требуется.</w:t>
      </w:r>
    </w:p>
    <w:p w14:paraId="3BCB1A74" w14:textId="77777777" w:rsidR="00BA1569" w:rsidRPr="00A35036" w:rsidRDefault="00BA1569" w:rsidP="00BA1569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bCs/>
          <w:sz w:val="28"/>
          <w:szCs w:val="28"/>
        </w:rPr>
      </w:pPr>
      <w:r w:rsidRPr="00A35036">
        <w:rPr>
          <w:bCs/>
          <w:sz w:val="28"/>
          <w:szCs w:val="28"/>
        </w:rPr>
        <w:t>Максимальный срок ожидания в очереди при получении результата предоставления государственной услуги в ГКУ «ЕЦСВ» или МФЦ составляет не более 15 минут.</w:t>
      </w:r>
    </w:p>
    <w:p w14:paraId="79C2A0CA" w14:textId="77777777" w:rsidR="00BA1569" w:rsidRPr="00A35036" w:rsidRDefault="00BA1569" w:rsidP="00BA1569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bCs/>
          <w:sz w:val="28"/>
          <w:szCs w:val="28"/>
        </w:rPr>
      </w:pPr>
    </w:p>
    <w:p w14:paraId="3A9F5E9E" w14:textId="77777777" w:rsidR="00BA1569" w:rsidRPr="00A35036" w:rsidRDefault="00BA1569" w:rsidP="00BA1569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b w:val="0"/>
          <w:sz w:val="28"/>
          <w:szCs w:val="28"/>
        </w:rPr>
      </w:pPr>
      <w:r w:rsidRPr="00A35036">
        <w:rPr>
          <w:b w:val="0"/>
          <w:sz w:val="28"/>
          <w:szCs w:val="28"/>
        </w:rPr>
        <w:t xml:space="preserve">3.4.7. Срок и порядок регистрации заявления заявителя о </w:t>
      </w:r>
      <w:r w:rsidRPr="00A35036">
        <w:rPr>
          <w:b w:val="0"/>
          <w:sz w:val="28"/>
          <w:szCs w:val="28"/>
        </w:rPr>
        <w:lastRenderedPageBreak/>
        <w:t>предоставлении государственной услуги</w:t>
      </w:r>
    </w:p>
    <w:p w14:paraId="0EFDA932" w14:textId="77777777" w:rsidR="00BA1569" w:rsidRPr="00A35036" w:rsidRDefault="00BA1569" w:rsidP="00BA1569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b w:val="0"/>
          <w:sz w:val="28"/>
          <w:szCs w:val="28"/>
        </w:rPr>
      </w:pPr>
    </w:p>
    <w:p w14:paraId="345095D1" w14:textId="77777777" w:rsidR="00BA1569" w:rsidRPr="00A35036" w:rsidRDefault="00BA1569" w:rsidP="00BA1569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bCs/>
          <w:sz w:val="28"/>
          <w:szCs w:val="28"/>
        </w:rPr>
      </w:pPr>
      <w:r w:rsidRPr="00A35036">
        <w:rPr>
          <w:bCs/>
          <w:sz w:val="28"/>
          <w:szCs w:val="28"/>
        </w:rPr>
        <w:t>Срок регистрации решения о возможности предоставления государственной услуги, составляет 1 рабочий день.</w:t>
      </w:r>
    </w:p>
    <w:p w14:paraId="129044AD" w14:textId="77777777" w:rsidR="00BA1569" w:rsidRPr="00A35036" w:rsidRDefault="00BA1569" w:rsidP="00BA1569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bCs/>
          <w:sz w:val="28"/>
          <w:szCs w:val="28"/>
        </w:rPr>
      </w:pPr>
    </w:p>
    <w:p w14:paraId="43A75AD8" w14:textId="77777777" w:rsidR="00BA1569" w:rsidRPr="00A35036" w:rsidRDefault="00BA1569" w:rsidP="00BA1569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b w:val="0"/>
          <w:sz w:val="28"/>
          <w:szCs w:val="28"/>
        </w:rPr>
      </w:pPr>
      <w:r w:rsidRPr="00A35036">
        <w:rPr>
          <w:b w:val="0"/>
          <w:sz w:val="28"/>
          <w:szCs w:val="28"/>
        </w:rPr>
        <w:t>3.4.8. Получение дополнительных сведений от заявителя</w:t>
      </w:r>
    </w:p>
    <w:p w14:paraId="0654DA94" w14:textId="77777777" w:rsidR="00BA1569" w:rsidRPr="00A35036" w:rsidRDefault="00BA1569" w:rsidP="00BA1569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b w:val="0"/>
          <w:sz w:val="28"/>
          <w:szCs w:val="28"/>
        </w:rPr>
      </w:pPr>
    </w:p>
    <w:p w14:paraId="00520589" w14:textId="77777777" w:rsidR="00BA1569" w:rsidRPr="00A35036" w:rsidRDefault="00BA1569" w:rsidP="00BA1569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bCs/>
          <w:sz w:val="28"/>
          <w:szCs w:val="28"/>
        </w:rPr>
      </w:pPr>
      <w:r w:rsidRPr="00A35036">
        <w:rPr>
          <w:bCs/>
          <w:sz w:val="28"/>
          <w:szCs w:val="28"/>
        </w:rPr>
        <w:t>Основания для получения от заявителя дополнительных документов и (или) информации в процессе предоставления государственной услуги не предусмотрены.</w:t>
      </w:r>
    </w:p>
    <w:p w14:paraId="65AAFADC" w14:textId="77777777" w:rsidR="00BA1569" w:rsidRPr="00A35036" w:rsidRDefault="00BA1569" w:rsidP="00BA1569">
      <w:pPr>
        <w:autoSpaceDE w:val="0"/>
        <w:autoSpaceDN w:val="0"/>
        <w:adjustRightInd w:val="0"/>
        <w:jc w:val="both"/>
        <w:rPr>
          <w:rFonts w:cs="Times New Roman"/>
          <w:bCs/>
          <w:szCs w:val="28"/>
        </w:rPr>
      </w:pPr>
    </w:p>
    <w:p w14:paraId="4BAE9412" w14:textId="6B800C0F" w:rsidR="008238FA" w:rsidRPr="008545C7" w:rsidRDefault="00CB220C" w:rsidP="008238FA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  <w:r w:rsidR="008238FA" w:rsidRPr="008545C7">
        <w:rPr>
          <w:b w:val="0"/>
          <w:sz w:val="28"/>
          <w:szCs w:val="28"/>
        </w:rPr>
        <w:t>3.4. Профилирование заявителя</w:t>
      </w:r>
      <w:bookmarkEnd w:id="17"/>
    </w:p>
    <w:p w14:paraId="03735E65" w14:textId="77777777" w:rsidR="008238FA" w:rsidRPr="00640DA5" w:rsidRDefault="008238FA" w:rsidP="008238FA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sz w:val="28"/>
          <w:szCs w:val="28"/>
        </w:rPr>
      </w:pPr>
    </w:p>
    <w:p w14:paraId="7BF8F2B9" w14:textId="77777777" w:rsidR="008238FA" w:rsidRPr="00F6599D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F6599D">
        <w:rPr>
          <w:rFonts w:cs="Times New Roman"/>
          <w:szCs w:val="28"/>
        </w:rPr>
        <w:t>Вариант государственной услуги определяется на основании результата</w:t>
      </w:r>
      <w:r>
        <w:rPr>
          <w:rFonts w:cs="Times New Roman"/>
          <w:szCs w:val="28"/>
        </w:rPr>
        <w:t xml:space="preserve"> </w:t>
      </w:r>
      <w:r w:rsidRPr="00F6599D">
        <w:rPr>
          <w:rFonts w:cs="Times New Roman"/>
          <w:szCs w:val="28"/>
        </w:rPr>
        <w:t>предоставления государственной услуги, за предоставлением которой обратился</w:t>
      </w:r>
      <w:r>
        <w:rPr>
          <w:rFonts w:cs="Times New Roman"/>
          <w:szCs w:val="28"/>
        </w:rPr>
        <w:t xml:space="preserve"> </w:t>
      </w:r>
      <w:r w:rsidRPr="00F6599D">
        <w:rPr>
          <w:rFonts w:cs="Times New Roman"/>
          <w:szCs w:val="28"/>
        </w:rPr>
        <w:t>заявитель, путем его анкетирования. Анкетирование заявителя осуществляется в</w:t>
      </w:r>
      <w:r>
        <w:rPr>
          <w:rFonts w:cs="Times New Roman"/>
          <w:szCs w:val="28"/>
        </w:rPr>
        <w:t xml:space="preserve"> </w:t>
      </w:r>
      <w:r>
        <w:rPr>
          <w:rFonts w:eastAsiaTheme="minorEastAsia" w:cs="Times New Roman"/>
          <w:szCs w:val="28"/>
          <w:lang w:eastAsia="ru-RU"/>
        </w:rPr>
        <w:t>ГКУ ЯО «ЕЦСВ»</w:t>
      </w:r>
      <w:r>
        <w:rPr>
          <w:rFonts w:cs="Times New Roman"/>
          <w:szCs w:val="28"/>
        </w:rPr>
        <w:t>, МФЦ</w:t>
      </w:r>
      <w:r w:rsidRPr="00F6599D">
        <w:rPr>
          <w:rFonts w:cs="Times New Roman"/>
          <w:szCs w:val="28"/>
        </w:rPr>
        <w:t xml:space="preserve"> и включает в себя выяснение вопросов, позволяющих</w:t>
      </w:r>
      <w:r>
        <w:rPr>
          <w:rFonts w:cs="Times New Roman"/>
          <w:szCs w:val="28"/>
        </w:rPr>
        <w:t xml:space="preserve"> </w:t>
      </w:r>
      <w:r w:rsidRPr="00F6599D">
        <w:rPr>
          <w:rFonts w:cs="Times New Roman"/>
          <w:szCs w:val="28"/>
        </w:rPr>
        <w:t>выявить перечень признаков заявителя, закрепленных в таблице 1 приложения №</w:t>
      </w:r>
      <w:r>
        <w:rPr>
          <w:rFonts w:cs="Times New Roman"/>
          <w:szCs w:val="28"/>
        </w:rPr>
        <w:t xml:space="preserve"> 1</w:t>
      </w:r>
      <w:r w:rsidRPr="00F6599D">
        <w:rPr>
          <w:rFonts w:cs="Times New Roman"/>
          <w:szCs w:val="28"/>
        </w:rPr>
        <w:t xml:space="preserve"> к</w:t>
      </w:r>
      <w:r>
        <w:rPr>
          <w:rFonts w:cs="Times New Roman"/>
          <w:szCs w:val="28"/>
        </w:rPr>
        <w:t xml:space="preserve"> </w:t>
      </w:r>
      <w:r w:rsidRPr="00F6599D">
        <w:rPr>
          <w:rFonts w:cs="Times New Roman"/>
          <w:szCs w:val="28"/>
        </w:rPr>
        <w:t>настоящему Административному регламенту.</w:t>
      </w:r>
    </w:p>
    <w:p w14:paraId="18849F97" w14:textId="77777777" w:rsidR="008238FA" w:rsidRPr="00F6599D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F6599D">
        <w:rPr>
          <w:rFonts w:cs="Times New Roman"/>
          <w:szCs w:val="28"/>
        </w:rPr>
        <w:t>По результатам получения ответов от заявителя на вопросы</w:t>
      </w:r>
      <w:r>
        <w:rPr>
          <w:rFonts w:cs="Times New Roman"/>
          <w:szCs w:val="28"/>
        </w:rPr>
        <w:t xml:space="preserve"> </w:t>
      </w:r>
      <w:r w:rsidRPr="00F6599D">
        <w:rPr>
          <w:rFonts w:cs="Times New Roman"/>
          <w:szCs w:val="28"/>
        </w:rPr>
        <w:t>анкетирования определяется полный перечень комбинаций признаков в</w:t>
      </w:r>
      <w:r>
        <w:rPr>
          <w:rFonts w:cs="Times New Roman"/>
          <w:szCs w:val="28"/>
        </w:rPr>
        <w:t xml:space="preserve"> </w:t>
      </w:r>
      <w:r w:rsidRPr="00F6599D">
        <w:rPr>
          <w:rFonts w:cs="Times New Roman"/>
          <w:szCs w:val="28"/>
        </w:rPr>
        <w:t>соответствии с настоящим Административным регламентом, каждая из которых</w:t>
      </w:r>
      <w:r>
        <w:rPr>
          <w:rFonts w:cs="Times New Roman"/>
          <w:szCs w:val="28"/>
        </w:rPr>
        <w:t xml:space="preserve"> </w:t>
      </w:r>
      <w:r w:rsidRPr="00F6599D">
        <w:rPr>
          <w:rFonts w:cs="Times New Roman"/>
          <w:szCs w:val="28"/>
        </w:rPr>
        <w:t>соответствует одному варианту государственной услуги.</w:t>
      </w:r>
    </w:p>
    <w:p w14:paraId="32EB2B6A" w14:textId="77777777" w:rsidR="008238FA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F6599D">
        <w:rPr>
          <w:rFonts w:cs="Times New Roman"/>
          <w:szCs w:val="28"/>
        </w:rPr>
        <w:t>Установленный по результатам профилирования вариант</w:t>
      </w:r>
      <w:r>
        <w:rPr>
          <w:rFonts w:cs="Times New Roman"/>
          <w:szCs w:val="28"/>
        </w:rPr>
        <w:t xml:space="preserve"> </w:t>
      </w:r>
      <w:r w:rsidRPr="00F6599D">
        <w:rPr>
          <w:rFonts w:cs="Times New Roman"/>
          <w:szCs w:val="28"/>
        </w:rPr>
        <w:t>государственной услуги доводится до заявителя в письменной форме, исключающей</w:t>
      </w:r>
      <w:r>
        <w:rPr>
          <w:rFonts w:cs="Times New Roman"/>
          <w:szCs w:val="28"/>
        </w:rPr>
        <w:t xml:space="preserve"> </w:t>
      </w:r>
      <w:r w:rsidRPr="00F6599D">
        <w:rPr>
          <w:rFonts w:cs="Times New Roman"/>
          <w:szCs w:val="28"/>
        </w:rPr>
        <w:t>неоднозначное понимание принятого решения.</w:t>
      </w:r>
    </w:p>
    <w:p w14:paraId="02ED46E5" w14:textId="77777777" w:rsidR="008238FA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14:paraId="63C57A4F" w14:textId="77777777" w:rsidR="008238FA" w:rsidRPr="008545C7" w:rsidRDefault="008238FA" w:rsidP="008238FA">
      <w:pPr>
        <w:autoSpaceDE w:val="0"/>
        <w:autoSpaceDN w:val="0"/>
        <w:adjustRightInd w:val="0"/>
        <w:jc w:val="center"/>
        <w:rPr>
          <w:rFonts w:cs="Times New Roman"/>
          <w:szCs w:val="28"/>
        </w:rPr>
      </w:pPr>
      <w:r w:rsidRPr="008545C7">
        <w:rPr>
          <w:rFonts w:cs="Times New Roman"/>
          <w:szCs w:val="28"/>
        </w:rPr>
        <w:t>4. Формы контроля за исполнением Административного регламента</w:t>
      </w:r>
    </w:p>
    <w:p w14:paraId="29F20E9B" w14:textId="77777777" w:rsidR="008238FA" w:rsidRPr="008545C7" w:rsidRDefault="008238FA" w:rsidP="008238FA">
      <w:pPr>
        <w:adjustRightInd w:val="0"/>
        <w:jc w:val="both"/>
        <w:rPr>
          <w:rFonts w:cs="Times New Roman"/>
          <w:szCs w:val="28"/>
        </w:rPr>
      </w:pPr>
    </w:p>
    <w:p w14:paraId="46271BFC" w14:textId="77777777" w:rsidR="008238FA" w:rsidRPr="008545C7" w:rsidRDefault="008238FA" w:rsidP="008238FA">
      <w:pPr>
        <w:autoSpaceDE w:val="0"/>
        <w:autoSpaceDN w:val="0"/>
        <w:adjustRightInd w:val="0"/>
        <w:jc w:val="center"/>
        <w:outlineLvl w:val="1"/>
        <w:rPr>
          <w:rFonts w:cs="Times New Roman"/>
          <w:szCs w:val="28"/>
        </w:rPr>
      </w:pPr>
      <w:r w:rsidRPr="008545C7">
        <w:rPr>
          <w:rFonts w:cs="Times New Roman"/>
          <w:szCs w:val="28"/>
        </w:rPr>
        <w:t>4.1. Порядок осуществления текущего контроля за соблюдением и исполнением положений Административного регламента и принятием решений ответственными лицами</w:t>
      </w:r>
    </w:p>
    <w:p w14:paraId="65697DEB" w14:textId="77777777" w:rsidR="008238FA" w:rsidRPr="00B24F9E" w:rsidRDefault="008238FA" w:rsidP="008238FA">
      <w:pPr>
        <w:autoSpaceDE w:val="0"/>
        <w:autoSpaceDN w:val="0"/>
        <w:adjustRightInd w:val="0"/>
        <w:jc w:val="center"/>
        <w:outlineLvl w:val="1"/>
        <w:rPr>
          <w:rFonts w:cs="Times New Roman"/>
          <w:b/>
          <w:szCs w:val="28"/>
        </w:rPr>
      </w:pPr>
    </w:p>
    <w:p w14:paraId="1B108561" w14:textId="77777777" w:rsidR="008238FA" w:rsidRPr="00B24F9E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 xml:space="preserve">4.1.1. Текущий контроль за выполнением требований Административного регламента осуществляется директором </w:t>
      </w:r>
      <w:r w:rsidRPr="00B24F9E">
        <w:rPr>
          <w:rFonts w:cs="Times New Roman"/>
          <w:bCs/>
          <w:szCs w:val="28"/>
        </w:rPr>
        <w:t>ГКУ ЯО «ЕЦСВ»</w:t>
      </w:r>
      <w:r w:rsidRPr="00B24F9E">
        <w:rPr>
          <w:rFonts w:cs="Times New Roman"/>
          <w:szCs w:val="28"/>
        </w:rPr>
        <w:t>.</w:t>
      </w:r>
    </w:p>
    <w:p w14:paraId="63D98805" w14:textId="77777777" w:rsidR="008238FA" w:rsidRPr="00B24F9E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 xml:space="preserve">4.1.2. Текущий контроль за выполнением требований Административного регламента осуществляется путем проведения ежедневных проверок соблюдения и исполнения специалистами </w:t>
      </w:r>
      <w:r w:rsidRPr="00B24F9E">
        <w:rPr>
          <w:rFonts w:cs="Times New Roman"/>
          <w:bCs/>
          <w:szCs w:val="28"/>
        </w:rPr>
        <w:t xml:space="preserve">ГКУ ЯО «ЕЦСВ» </w:t>
      </w:r>
      <w:r w:rsidRPr="00B24F9E">
        <w:rPr>
          <w:rFonts w:cs="Times New Roman"/>
          <w:szCs w:val="28"/>
        </w:rPr>
        <w:t>нормативных правовых актов Российской Федерации и Ярославской области, положений Административного регламента, устанавливающих требования к предоставлению государственной услуги.</w:t>
      </w:r>
    </w:p>
    <w:p w14:paraId="2B4400FC" w14:textId="77777777" w:rsidR="008238FA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 xml:space="preserve">4.1.3. По результатам проведения текущего контроля за выполнением требований Административного регламента в случае </w:t>
      </w:r>
      <w:r w:rsidRPr="00B24F9E">
        <w:rPr>
          <w:rFonts w:cs="Times New Roman"/>
          <w:szCs w:val="28"/>
        </w:rPr>
        <w:lastRenderedPageBreak/>
        <w:t>выявления нарушений требований Административного регламента виновные лица привлекаются к дисциплинарной ответственности в соответствии с законодательством Российской Федерации.</w:t>
      </w:r>
    </w:p>
    <w:p w14:paraId="6AE67CDD" w14:textId="77777777" w:rsidR="008238FA" w:rsidRPr="00B24F9E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14:paraId="275128C4" w14:textId="77777777" w:rsidR="008238FA" w:rsidRPr="008545C7" w:rsidRDefault="008238FA" w:rsidP="008238FA">
      <w:pPr>
        <w:autoSpaceDE w:val="0"/>
        <w:autoSpaceDN w:val="0"/>
        <w:adjustRightInd w:val="0"/>
        <w:jc w:val="center"/>
        <w:outlineLvl w:val="1"/>
        <w:rPr>
          <w:rFonts w:cs="Times New Roman"/>
          <w:szCs w:val="28"/>
        </w:rPr>
      </w:pPr>
      <w:r w:rsidRPr="008545C7">
        <w:rPr>
          <w:rFonts w:cs="Times New Roman"/>
          <w:szCs w:val="28"/>
        </w:rPr>
        <w:t>4.2. Порядок и периодичность осуществления плановых и внеплановых проверок полноты и качества предоставления государственной услуги, в том числе порядок и формы контроля за полнотой и качеством предоставления государственной услуги</w:t>
      </w:r>
    </w:p>
    <w:p w14:paraId="6F95B20E" w14:textId="77777777" w:rsidR="008238FA" w:rsidRPr="008545C7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14:paraId="5CDCAE88" w14:textId="77777777" w:rsidR="008238FA" w:rsidRPr="00B24F9E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>4.2.1. Для осуществления контроля за полнотой и качеством предоставления государственной услуги, выявления и установления нарушений прав заявителей, принятия решений об устранении соответствующих нарушений департаментом проводятся плановые и внеплановые проверки предоставления государственной услуги.</w:t>
      </w:r>
    </w:p>
    <w:p w14:paraId="19208388" w14:textId="77777777" w:rsidR="008238FA" w:rsidRPr="00B24F9E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>Плановые проверки осуществляются на основании квартальных, полугодовых, годовых планов работы, утверждаемых директором департамента.</w:t>
      </w:r>
    </w:p>
    <w:p w14:paraId="0F62B002" w14:textId="77777777" w:rsidR="008238FA" w:rsidRPr="00B24F9E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>Внеплановые проверки осуществляются по конкретному обращению.</w:t>
      </w:r>
    </w:p>
    <w:p w14:paraId="5806E7A9" w14:textId="77777777" w:rsidR="008238FA" w:rsidRPr="00B24F9E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>4.2.2. Плановые и внеплановые проверки проводятся специалистами отдела организации назначения и выплаты пособий и компенсаций департамента.</w:t>
      </w:r>
    </w:p>
    <w:p w14:paraId="1BF21B4F" w14:textId="77777777" w:rsidR="008238FA" w:rsidRPr="00B24F9E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>Результаты проверки оформляются в виде справки, в которой отмечаются выявленные недостатки и указываются предложения по их устранению (далее – справка).</w:t>
      </w:r>
    </w:p>
    <w:p w14:paraId="320E622B" w14:textId="77777777" w:rsidR="008238FA" w:rsidRPr="00B24F9E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>Справка подписывается начальником отдела организации назначения и выплаты пособий и компенсаций департамента.</w:t>
      </w:r>
    </w:p>
    <w:p w14:paraId="6CD8D57F" w14:textId="77777777" w:rsidR="008238FA" w:rsidRPr="00B24F9E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 xml:space="preserve">Директор </w:t>
      </w:r>
      <w:r w:rsidRPr="00B24F9E">
        <w:rPr>
          <w:rFonts w:cs="Times New Roman"/>
          <w:bCs/>
          <w:szCs w:val="28"/>
        </w:rPr>
        <w:t>ГКУ ЯО «ЕЦСВ»</w:t>
      </w:r>
      <w:r w:rsidRPr="00B24F9E">
        <w:rPr>
          <w:rFonts w:cs="Times New Roman"/>
          <w:szCs w:val="28"/>
        </w:rPr>
        <w:t xml:space="preserve"> ставит свою подпись в справке, после чего ему передается один экземпляр справки, второй экземпляр хранится в департаменте.</w:t>
      </w:r>
    </w:p>
    <w:p w14:paraId="55836D16" w14:textId="77777777" w:rsidR="008238FA" w:rsidRPr="00B24F9E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>В случае проведения внеплановой проверки по конкретному обращению в течение 30 дней со дня регистрации обращения в департаменте заявителю направляется по почте информация о результатах проверки, проведенной по обращению. Данная информация подписывается лицом, в полномочия которого входит рассмотрение поставленных в обращении вопросов.</w:t>
      </w:r>
    </w:p>
    <w:p w14:paraId="2DFCB9E3" w14:textId="77777777" w:rsidR="008238FA" w:rsidRPr="00B24F9E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>4.2.3. Плановые проверки проводятся не реже 1 раза в 3 года.</w:t>
      </w:r>
    </w:p>
    <w:p w14:paraId="53740B96" w14:textId="77777777" w:rsidR="008238FA" w:rsidRPr="00B24F9E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14:paraId="25ED5655" w14:textId="77777777" w:rsidR="008238FA" w:rsidRPr="008545C7" w:rsidRDefault="008238FA" w:rsidP="008238FA">
      <w:pPr>
        <w:autoSpaceDE w:val="0"/>
        <w:autoSpaceDN w:val="0"/>
        <w:adjustRightInd w:val="0"/>
        <w:jc w:val="center"/>
        <w:outlineLvl w:val="1"/>
        <w:rPr>
          <w:rFonts w:cs="Times New Roman"/>
          <w:szCs w:val="28"/>
        </w:rPr>
      </w:pPr>
      <w:r w:rsidRPr="008545C7">
        <w:rPr>
          <w:rFonts w:cs="Times New Roman"/>
          <w:szCs w:val="28"/>
        </w:rPr>
        <w:t>4.3. Ответственность государственных служащих и иных должностных лиц за решения и действия (бездействие), принимаемые (осуществляемые) в ходе предоставления государственной услуги</w:t>
      </w:r>
    </w:p>
    <w:p w14:paraId="1D15B061" w14:textId="77777777" w:rsidR="008238FA" w:rsidRPr="00B24F9E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14:paraId="641C473D" w14:textId="77777777" w:rsidR="008238FA" w:rsidRPr="00B24F9E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>4.3.1. По результатам проведения проверок полноты и качества предоставления государственной услуги в случае выявления нарушений прав заявителей виновные лица привлекаются к ответственности в соответствии с законодательством Российской Федерации.</w:t>
      </w:r>
    </w:p>
    <w:p w14:paraId="2BE5CC5F" w14:textId="77777777" w:rsidR="008238FA" w:rsidRPr="00B24F9E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lastRenderedPageBreak/>
        <w:t>4.3.2. Ответственность директора и специалистов ГКУ ЯО «ЕСЦВ» за несоблюдение и неисполнение нормативных правовых актов Российской Федерации и Ярославской области, положений Административного регламента, устанавливающих требования к предоставлению государственной услуги, закрепляется в их должностных регламентах.</w:t>
      </w:r>
    </w:p>
    <w:p w14:paraId="29DE30DB" w14:textId="77777777" w:rsidR="008238FA" w:rsidRPr="00B24F9E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14:paraId="4C04FAF4" w14:textId="77777777" w:rsidR="008238FA" w:rsidRPr="008545C7" w:rsidRDefault="008238FA" w:rsidP="008238FA">
      <w:pPr>
        <w:autoSpaceDE w:val="0"/>
        <w:autoSpaceDN w:val="0"/>
        <w:adjustRightInd w:val="0"/>
        <w:jc w:val="center"/>
        <w:outlineLvl w:val="1"/>
        <w:rPr>
          <w:rFonts w:cs="Times New Roman"/>
          <w:bCs/>
          <w:szCs w:val="28"/>
        </w:rPr>
      </w:pPr>
      <w:r w:rsidRPr="008545C7">
        <w:rPr>
          <w:rFonts w:cs="Times New Roman"/>
          <w:szCs w:val="28"/>
        </w:rPr>
        <w:t>4.4. Положения, характеризующие требования к порядку и формам контроля за предоставлением государственной услуги, в том числе со стороны граждан, их объединений и организаций</w:t>
      </w:r>
    </w:p>
    <w:p w14:paraId="761C41B9" w14:textId="77777777" w:rsidR="008238FA" w:rsidRPr="008545C7" w:rsidRDefault="008238FA" w:rsidP="008238FA">
      <w:pPr>
        <w:autoSpaceDE w:val="0"/>
        <w:autoSpaceDN w:val="0"/>
        <w:adjustRightInd w:val="0"/>
        <w:jc w:val="both"/>
        <w:outlineLvl w:val="1"/>
        <w:rPr>
          <w:rFonts w:cs="Times New Roman"/>
          <w:bCs/>
          <w:szCs w:val="28"/>
        </w:rPr>
      </w:pPr>
    </w:p>
    <w:p w14:paraId="3512434E" w14:textId="77777777" w:rsidR="008238FA" w:rsidRPr="00B24F9E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 xml:space="preserve">Заявителю обеспечивается возможность направления жалобы на решения, действия или бездействие ГКУ ЯО «ЕСЦВ», должностного лица ГКУ ЯО «ЕСЦВ» в соответствии со статьей 11.2 Федерального закона                      № 210-ФЗ и в порядке, установленном постановлением Правительства Российской Федерации от 20 ноября 2012 года № 1198 «О федеральной государственной информационной системе, обеспечивающей процесс досудебного, (внесудебного) обжалования решений и действий (бездействия), совершенных при предоставлении государственных и муниципальных услуг. </w:t>
      </w:r>
    </w:p>
    <w:p w14:paraId="18ACCCCC" w14:textId="77777777" w:rsidR="008238FA" w:rsidRPr="00B24F9E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 xml:space="preserve">Граждане, их объединения и организации имеют право осуществлять контроль за предоставлением государственной услуги путем получения информации о ходе предоставления государственной услуги, в том числе о сроках завершения административных процедур (действий). </w:t>
      </w:r>
    </w:p>
    <w:p w14:paraId="38397032" w14:textId="77777777" w:rsidR="008238FA" w:rsidRPr="00B24F9E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 xml:space="preserve">Граждане, их объединения и организации также имеют право: направлять замечания и предложения по улучшению доступности и качества предоставления государственной услуги; вносить предложения о мерах по устранению нарушений Административного регламента. </w:t>
      </w:r>
    </w:p>
    <w:p w14:paraId="0E920FF3" w14:textId="77777777" w:rsidR="008238FA" w:rsidRPr="00B24F9E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 xml:space="preserve">Должностные лица </w:t>
      </w:r>
      <w:r>
        <w:rPr>
          <w:rFonts w:eastAsiaTheme="minorEastAsia" w:cs="Times New Roman"/>
          <w:szCs w:val="28"/>
          <w:lang w:eastAsia="ru-RU"/>
        </w:rPr>
        <w:t>ГКУ ЯО «ЕЦСВ»</w:t>
      </w:r>
      <w:r w:rsidRPr="00B24F9E">
        <w:rPr>
          <w:rFonts w:cs="Times New Roman"/>
          <w:szCs w:val="28"/>
        </w:rPr>
        <w:t xml:space="preserve"> принимают меры к прекращению допущенных нарушений, устраняют причины и условия, способствующие совершению нарушений. Информация о результатах рассмотрения замечаний и предложений граждан, их объединений и организаций доводится до сведения лиц, направивших эти замечания и предложения.</w:t>
      </w:r>
    </w:p>
    <w:p w14:paraId="147A9254" w14:textId="77777777" w:rsidR="008238FA" w:rsidRPr="00B24F9E" w:rsidRDefault="008238FA" w:rsidP="008238FA">
      <w:pPr>
        <w:autoSpaceDE w:val="0"/>
        <w:autoSpaceDN w:val="0"/>
        <w:adjustRightInd w:val="0"/>
        <w:jc w:val="both"/>
        <w:outlineLvl w:val="0"/>
        <w:rPr>
          <w:rFonts w:cs="Times New Roman"/>
          <w:szCs w:val="28"/>
        </w:rPr>
      </w:pPr>
      <w:bookmarkStart w:id="18" w:name="Par39"/>
      <w:bookmarkEnd w:id="18"/>
    </w:p>
    <w:p w14:paraId="3D4C6B12" w14:textId="77777777" w:rsidR="008238FA" w:rsidRPr="008545C7" w:rsidRDefault="008238FA" w:rsidP="008238FA">
      <w:pPr>
        <w:autoSpaceDE w:val="0"/>
        <w:autoSpaceDN w:val="0"/>
        <w:adjustRightInd w:val="0"/>
        <w:jc w:val="center"/>
        <w:outlineLvl w:val="0"/>
        <w:rPr>
          <w:rFonts w:cs="Times New Roman"/>
          <w:szCs w:val="28"/>
        </w:rPr>
      </w:pPr>
      <w:r w:rsidRPr="008545C7">
        <w:rPr>
          <w:rFonts w:cs="Times New Roman"/>
          <w:szCs w:val="28"/>
        </w:rPr>
        <w:t xml:space="preserve">5. Досудебный (внесудебный) порядок обжалования заявителем решений и действий (бездействия) </w:t>
      </w:r>
      <w:r w:rsidRPr="008545C7">
        <w:rPr>
          <w:rFonts w:cs="Times New Roman"/>
          <w:bCs/>
          <w:szCs w:val="28"/>
        </w:rPr>
        <w:t>ГКУ ЯО «ЕЦСВ»</w:t>
      </w:r>
      <w:r w:rsidRPr="008545C7">
        <w:rPr>
          <w:rFonts w:cs="Times New Roman"/>
          <w:szCs w:val="28"/>
        </w:rPr>
        <w:t>,</w:t>
      </w:r>
    </w:p>
    <w:p w14:paraId="37B4611D" w14:textId="77777777" w:rsidR="008238FA" w:rsidRPr="008545C7" w:rsidRDefault="008238FA" w:rsidP="008238FA">
      <w:pPr>
        <w:autoSpaceDE w:val="0"/>
        <w:autoSpaceDN w:val="0"/>
        <w:adjustRightInd w:val="0"/>
        <w:jc w:val="center"/>
        <w:rPr>
          <w:rFonts w:cs="Times New Roman"/>
          <w:szCs w:val="28"/>
        </w:rPr>
      </w:pPr>
      <w:r w:rsidRPr="008545C7">
        <w:rPr>
          <w:rFonts w:cs="Times New Roman"/>
          <w:szCs w:val="28"/>
        </w:rPr>
        <w:t xml:space="preserve">должностного лица </w:t>
      </w:r>
      <w:r w:rsidRPr="008545C7">
        <w:rPr>
          <w:rFonts w:cs="Times New Roman"/>
          <w:bCs/>
          <w:szCs w:val="28"/>
        </w:rPr>
        <w:t>ГКУ ЯО «ЕЦСВ»</w:t>
      </w:r>
    </w:p>
    <w:p w14:paraId="1DFE6BA1" w14:textId="77777777" w:rsidR="008238FA" w:rsidRPr="00B24F9E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14:paraId="4473CE03" w14:textId="77777777" w:rsidR="008238FA" w:rsidRPr="00B24F9E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>5.1. Заявитель может обратиться с жалобой в том числе в следующих случаях:</w:t>
      </w:r>
    </w:p>
    <w:p w14:paraId="29B330B8" w14:textId="77777777" w:rsidR="008238FA" w:rsidRPr="00B24F9E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>- нарушение срока регистрации заявления;</w:t>
      </w:r>
    </w:p>
    <w:p w14:paraId="5A60BE56" w14:textId="77777777" w:rsidR="008238FA" w:rsidRPr="00B24F9E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 xml:space="preserve">- нарушение срока предоставления государственной услуги </w:t>
      </w:r>
      <w:r w:rsidRPr="00B24F9E">
        <w:rPr>
          <w:rFonts w:cs="Times New Roman"/>
          <w:bCs/>
          <w:szCs w:val="28"/>
        </w:rPr>
        <w:t>ГКУ ЯО «ЕЦСВ»</w:t>
      </w:r>
      <w:r w:rsidRPr="00B24F9E">
        <w:rPr>
          <w:rFonts w:cs="Times New Roman"/>
          <w:szCs w:val="28"/>
        </w:rPr>
        <w:t>;</w:t>
      </w:r>
    </w:p>
    <w:p w14:paraId="4C72CB9F" w14:textId="77777777" w:rsidR="008238FA" w:rsidRPr="00B24F9E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lastRenderedPageBreak/>
        <w:t>- 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Ярославской области для предоставления государственной услуги;</w:t>
      </w:r>
    </w:p>
    <w:p w14:paraId="6AFA7F8E" w14:textId="77777777" w:rsidR="008238FA" w:rsidRPr="00B24F9E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>- отказ в приеме у заявителя документов, представление которых предусмотрено нормативными правовыми актами Российской Федерации, нормативными правовыми актами Ярославской области для предоставления государственной услуги;</w:t>
      </w:r>
    </w:p>
    <w:p w14:paraId="26FC60E6" w14:textId="77777777" w:rsidR="008238FA" w:rsidRPr="00B24F9E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>- 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Ярославской области;</w:t>
      </w:r>
    </w:p>
    <w:p w14:paraId="3B1E2A34" w14:textId="77777777" w:rsidR="008238FA" w:rsidRPr="00B24F9E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>- затребование с заявителя при предоставлении государственной услуги платы, не предусмотренной нормативными правовыми актами Российской Федерации, нормативными правовыми актами Ярославской области;</w:t>
      </w:r>
    </w:p>
    <w:p w14:paraId="0F45CDC8" w14:textId="77777777" w:rsidR="008238FA" w:rsidRPr="00B24F9E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 xml:space="preserve">- отказ </w:t>
      </w:r>
      <w:r w:rsidRPr="00B24F9E">
        <w:rPr>
          <w:rFonts w:cs="Times New Roman"/>
          <w:bCs/>
          <w:szCs w:val="28"/>
        </w:rPr>
        <w:t>ГКУ ЯО «ЕЦСВ»</w:t>
      </w:r>
      <w:r w:rsidRPr="00B24F9E">
        <w:rPr>
          <w:rFonts w:cs="Times New Roman"/>
          <w:szCs w:val="28"/>
        </w:rPr>
        <w:t xml:space="preserve">, должностного лица </w:t>
      </w:r>
      <w:r w:rsidRPr="00B24F9E">
        <w:rPr>
          <w:rFonts w:cs="Times New Roman"/>
          <w:bCs/>
          <w:szCs w:val="28"/>
        </w:rPr>
        <w:t>ГКУ ЯО «ЕЦСВ»</w:t>
      </w:r>
      <w:r w:rsidRPr="00B24F9E">
        <w:rPr>
          <w:rFonts w:cs="Times New Roman"/>
          <w:szCs w:val="28"/>
        </w:rPr>
        <w:t xml:space="preserve"> в исправлении допущенных ими опечаток и ошибок в выданных в результате предоставления государственной услуги документах либо нарушение установленного срока таких исправлений;</w:t>
      </w:r>
    </w:p>
    <w:p w14:paraId="03F430AD" w14:textId="77777777" w:rsidR="008238FA" w:rsidRPr="00B24F9E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>- нарушение срока или порядка выдачи документов по результатам предоставления государственной услуги;</w:t>
      </w:r>
    </w:p>
    <w:p w14:paraId="49FC071B" w14:textId="77777777" w:rsidR="008238FA" w:rsidRPr="00B24F9E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>- приостановление предоставления государственной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Ярославской области;</w:t>
      </w:r>
    </w:p>
    <w:p w14:paraId="64A981BB" w14:textId="77777777" w:rsidR="008238FA" w:rsidRPr="00B24F9E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>- требование у заявителя при предоставлении государственной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либо в предос</w:t>
      </w:r>
      <w:r>
        <w:rPr>
          <w:rFonts w:cs="Times New Roman"/>
          <w:szCs w:val="28"/>
        </w:rPr>
        <w:t>тавлении государственной услуги</w:t>
      </w:r>
      <w:r w:rsidRPr="00B24F9E">
        <w:rPr>
          <w:rFonts w:cs="Times New Roman"/>
          <w:szCs w:val="28"/>
        </w:rPr>
        <w:t>.</w:t>
      </w:r>
    </w:p>
    <w:p w14:paraId="55E2C47D" w14:textId="77777777" w:rsidR="008238FA" w:rsidRPr="00B24F9E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 xml:space="preserve">5.2. Жалоба подается в письменной форме на бумажном носителе, в электронной форме в департамент, </w:t>
      </w:r>
      <w:r w:rsidRPr="00B24F9E">
        <w:rPr>
          <w:rFonts w:cs="Times New Roman"/>
          <w:bCs/>
          <w:szCs w:val="28"/>
        </w:rPr>
        <w:t>ГКУ ЯО «ЕЦСВ»</w:t>
      </w:r>
      <w:r w:rsidRPr="00B24F9E">
        <w:rPr>
          <w:rFonts w:cs="Times New Roman"/>
          <w:szCs w:val="28"/>
        </w:rPr>
        <w:t xml:space="preserve">, МФЦ либо в департамент информатизации и связи Ярославской области. Жалобы на решения и действия (бездействие) директора </w:t>
      </w:r>
      <w:r w:rsidRPr="00B24F9E">
        <w:rPr>
          <w:rFonts w:cs="Times New Roman"/>
          <w:bCs/>
          <w:szCs w:val="28"/>
        </w:rPr>
        <w:t>ГКУ ЯО «ЕЦСВ»</w:t>
      </w:r>
      <w:r w:rsidRPr="00B24F9E">
        <w:rPr>
          <w:rFonts w:cs="Times New Roman"/>
          <w:szCs w:val="28"/>
        </w:rPr>
        <w:t xml:space="preserve"> либо </w:t>
      </w:r>
      <w:r w:rsidRPr="00B24F9E">
        <w:rPr>
          <w:rFonts w:cs="Times New Roman"/>
          <w:bCs/>
          <w:szCs w:val="28"/>
        </w:rPr>
        <w:t xml:space="preserve">ГКУ ЯО «ЕЦСВ» </w:t>
      </w:r>
      <w:r w:rsidRPr="00B24F9E">
        <w:rPr>
          <w:rFonts w:cs="Times New Roman"/>
          <w:szCs w:val="28"/>
        </w:rPr>
        <w:t xml:space="preserve">рассматриваются непосредственно департаментом. Жалобы на решения и действия (бездействие) работника </w:t>
      </w:r>
      <w:r w:rsidRPr="00B24F9E">
        <w:rPr>
          <w:rFonts w:cs="Times New Roman"/>
          <w:bCs/>
          <w:szCs w:val="28"/>
        </w:rPr>
        <w:t>ГКУ ЯО «</w:t>
      </w:r>
      <w:proofErr w:type="gramStart"/>
      <w:r w:rsidRPr="00B24F9E">
        <w:rPr>
          <w:rFonts w:cs="Times New Roman"/>
          <w:bCs/>
          <w:szCs w:val="28"/>
        </w:rPr>
        <w:t xml:space="preserve">ЕЦСВ» </w:t>
      </w:r>
      <w:r w:rsidRPr="00B24F9E">
        <w:rPr>
          <w:rFonts w:cs="Times New Roman"/>
          <w:szCs w:val="28"/>
        </w:rPr>
        <w:t xml:space="preserve"> рассматриваются</w:t>
      </w:r>
      <w:proofErr w:type="gramEnd"/>
      <w:r w:rsidRPr="00B24F9E">
        <w:rPr>
          <w:rFonts w:cs="Times New Roman"/>
          <w:szCs w:val="28"/>
        </w:rPr>
        <w:t xml:space="preserve"> директором </w:t>
      </w:r>
      <w:r w:rsidRPr="00B24F9E">
        <w:rPr>
          <w:rFonts w:cs="Times New Roman"/>
          <w:bCs/>
          <w:szCs w:val="28"/>
        </w:rPr>
        <w:t>ГКУ ЯО «ЕЦСВ»</w:t>
      </w:r>
      <w:r w:rsidRPr="00B24F9E">
        <w:rPr>
          <w:rFonts w:cs="Times New Roman"/>
          <w:szCs w:val="28"/>
        </w:rPr>
        <w:t xml:space="preserve">. Жалобы на решения и действия (бездействие) работника МФЦ подаются руководителю МФЦ. Жалобы на решения и действия (бездействие) МФЦ подаются в департамент информатизации и связи Ярославской области. </w:t>
      </w:r>
    </w:p>
    <w:p w14:paraId="7798DC47" w14:textId="77777777" w:rsidR="008238FA" w:rsidRPr="00B24F9E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lastRenderedPageBreak/>
        <w:t xml:space="preserve">Жалоба может быть направлена по почте, с использованием информационно-телекоммуникационной сети «Интернет», официального сайта </w:t>
      </w:r>
      <w:r w:rsidRPr="00B24F9E">
        <w:rPr>
          <w:rFonts w:cs="Times New Roman"/>
          <w:bCs/>
          <w:szCs w:val="28"/>
        </w:rPr>
        <w:t xml:space="preserve">ГКУ ЯО «ЕЦСВ» </w:t>
      </w:r>
      <w:r w:rsidRPr="00B24F9E">
        <w:rPr>
          <w:rFonts w:cs="Times New Roman"/>
          <w:szCs w:val="28"/>
        </w:rPr>
        <w:t xml:space="preserve">в информационно-телекоммуникационной сети «Интернет», через МФЦ, через </w:t>
      </w:r>
      <w:r>
        <w:rPr>
          <w:rFonts w:cs="Times New Roman"/>
          <w:szCs w:val="28"/>
        </w:rPr>
        <w:t>ЕПГУ</w:t>
      </w:r>
      <w:r w:rsidRPr="00B24F9E">
        <w:rPr>
          <w:rFonts w:cs="Times New Roman"/>
          <w:szCs w:val="28"/>
        </w:rPr>
        <w:t>, а также может быть принята при личном приеме заявителя.</w:t>
      </w:r>
    </w:p>
    <w:p w14:paraId="3E478D13" w14:textId="77777777" w:rsidR="008238FA" w:rsidRPr="00B24F9E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>5.3. Жалоба должна содержать:</w:t>
      </w:r>
    </w:p>
    <w:p w14:paraId="59FBE05A" w14:textId="77777777" w:rsidR="008238FA" w:rsidRPr="00B24F9E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 xml:space="preserve">- наименование </w:t>
      </w:r>
      <w:r w:rsidRPr="00B24F9E">
        <w:rPr>
          <w:rFonts w:cs="Times New Roman"/>
          <w:bCs/>
          <w:szCs w:val="28"/>
        </w:rPr>
        <w:t>ГКУ ЯО «ЕЦСВ»</w:t>
      </w:r>
      <w:r w:rsidRPr="00B24F9E">
        <w:rPr>
          <w:rFonts w:cs="Times New Roman"/>
          <w:szCs w:val="28"/>
        </w:rPr>
        <w:t xml:space="preserve">, должностного лица </w:t>
      </w:r>
      <w:r w:rsidRPr="00B24F9E">
        <w:rPr>
          <w:rFonts w:cs="Times New Roman"/>
          <w:bCs/>
          <w:szCs w:val="28"/>
        </w:rPr>
        <w:t>ГКУ ЯО «ЕЦСВ»</w:t>
      </w:r>
      <w:r w:rsidRPr="00B24F9E">
        <w:rPr>
          <w:rFonts w:cs="Times New Roman"/>
          <w:szCs w:val="28"/>
        </w:rPr>
        <w:t>, МФЦ, руководителя и (или) работника МФЦ, решения и действия (бездействие) которых обжалуются;</w:t>
      </w:r>
    </w:p>
    <w:p w14:paraId="2EDABD5B" w14:textId="77777777" w:rsidR="008238FA" w:rsidRPr="00B24F9E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>- фамилию, имя, отчество (последнее - при наличии), сведения о месте жительства заявителя - физического лица либо наименование, сведения о месте нахождения заявителя - юридического лица, а также номер (номера) контактного телефона, адрес (адреса) электронной почты (при наличии) и почтовый адрес, по которым должен быть направлен ответ заявителю;</w:t>
      </w:r>
    </w:p>
    <w:p w14:paraId="189F0BAD" w14:textId="77777777" w:rsidR="008238FA" w:rsidRPr="00B24F9E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 xml:space="preserve">- сведения об обжалуемых решениях и действиях (бездействии) </w:t>
      </w:r>
      <w:r w:rsidRPr="00B24F9E">
        <w:rPr>
          <w:rFonts w:cs="Times New Roman"/>
          <w:bCs/>
          <w:szCs w:val="28"/>
        </w:rPr>
        <w:t>ГКУ ЯО «ЕЦСВ»</w:t>
      </w:r>
      <w:r w:rsidRPr="00B24F9E">
        <w:rPr>
          <w:rFonts w:cs="Times New Roman"/>
          <w:szCs w:val="28"/>
        </w:rPr>
        <w:t xml:space="preserve">, должностного лица </w:t>
      </w:r>
      <w:r w:rsidRPr="00B24F9E">
        <w:rPr>
          <w:rFonts w:cs="Times New Roman"/>
          <w:bCs/>
          <w:szCs w:val="28"/>
        </w:rPr>
        <w:t>ГКУ ЯО «ЕЦСВ»</w:t>
      </w:r>
      <w:r w:rsidRPr="00B24F9E">
        <w:rPr>
          <w:rFonts w:cs="Times New Roman"/>
          <w:szCs w:val="28"/>
        </w:rPr>
        <w:t>, МФЦ, работника МФЦ;</w:t>
      </w:r>
    </w:p>
    <w:p w14:paraId="288FA77E" w14:textId="77777777" w:rsidR="008238FA" w:rsidRPr="00B24F9E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 xml:space="preserve">- доводы, на основании которых заявитель не согласен с решением и действием (бездействием) </w:t>
      </w:r>
      <w:r w:rsidRPr="00B24F9E">
        <w:rPr>
          <w:rFonts w:cs="Times New Roman"/>
          <w:bCs/>
          <w:szCs w:val="28"/>
        </w:rPr>
        <w:t>ГКУ ЯО «ЕЦСВ»</w:t>
      </w:r>
      <w:r w:rsidRPr="00B24F9E">
        <w:rPr>
          <w:rFonts w:cs="Times New Roman"/>
          <w:szCs w:val="28"/>
        </w:rPr>
        <w:t xml:space="preserve">, должностного лица </w:t>
      </w:r>
      <w:r w:rsidRPr="00B24F9E">
        <w:rPr>
          <w:rFonts w:cs="Times New Roman"/>
          <w:bCs/>
          <w:szCs w:val="28"/>
        </w:rPr>
        <w:t>ГКУ ЯО «ЕЦСВ»</w:t>
      </w:r>
      <w:r w:rsidRPr="00B24F9E">
        <w:rPr>
          <w:rFonts w:cs="Times New Roman"/>
          <w:szCs w:val="28"/>
        </w:rPr>
        <w:t>, МФЦ, работника МФЦ. Заявителем могут быть представлены документы (при наличии), подтверждающие доводы заявителя, либо их копии.</w:t>
      </w:r>
    </w:p>
    <w:p w14:paraId="2A1956BB" w14:textId="77777777" w:rsidR="008238FA" w:rsidRPr="00B24F9E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 xml:space="preserve">5.4. Жалоба, поступившая в департамент, </w:t>
      </w:r>
      <w:r w:rsidRPr="00B24F9E">
        <w:rPr>
          <w:rFonts w:cs="Times New Roman"/>
          <w:bCs/>
          <w:szCs w:val="28"/>
        </w:rPr>
        <w:t>ГКУ ЯО «ЕЦСВ»</w:t>
      </w:r>
      <w:r w:rsidRPr="00B24F9E">
        <w:rPr>
          <w:rFonts w:cs="Times New Roman"/>
          <w:szCs w:val="28"/>
        </w:rPr>
        <w:t xml:space="preserve">, МФЦ, департамент информатизации и связи Ярославской области, подлежит рассмотрению в течение 15 рабочих дней со дня ее регистрации, а в случае обжалования отказа </w:t>
      </w:r>
      <w:r w:rsidRPr="00B24F9E">
        <w:rPr>
          <w:rFonts w:cs="Times New Roman"/>
          <w:bCs/>
          <w:szCs w:val="28"/>
        </w:rPr>
        <w:t>ГКУ ЯО «ЕЦСВ»</w:t>
      </w:r>
      <w:r w:rsidRPr="00B24F9E">
        <w:rPr>
          <w:rFonts w:cs="Times New Roman"/>
          <w:szCs w:val="28"/>
        </w:rPr>
        <w:t xml:space="preserve">, должностного лица </w:t>
      </w:r>
      <w:r w:rsidRPr="00B24F9E">
        <w:rPr>
          <w:rFonts w:cs="Times New Roman"/>
          <w:bCs/>
          <w:szCs w:val="28"/>
        </w:rPr>
        <w:t>ГКУ ЯО «ЕЦСВ»</w:t>
      </w:r>
      <w:r w:rsidRPr="00B24F9E">
        <w:rPr>
          <w:rFonts w:cs="Times New Roman"/>
          <w:szCs w:val="28"/>
        </w:rPr>
        <w:t>,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рабочих дней со дня ее регистрации.</w:t>
      </w:r>
    </w:p>
    <w:p w14:paraId="29210220" w14:textId="77777777" w:rsidR="008238FA" w:rsidRPr="00B24F9E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bookmarkStart w:id="19" w:name="Par19"/>
      <w:bookmarkEnd w:id="19"/>
      <w:r w:rsidRPr="00B24F9E">
        <w:rPr>
          <w:rFonts w:cs="Times New Roman"/>
          <w:szCs w:val="28"/>
        </w:rPr>
        <w:t>5.5. По результатам рассмотрения жалобы принимается одно из следующих решений:</w:t>
      </w:r>
    </w:p>
    <w:p w14:paraId="725B5652" w14:textId="77777777" w:rsidR="008238FA" w:rsidRPr="00B24F9E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>- жалоба удовлетворяется, в том числе в форме отмены принятого решения, исправления допущенных опечаток и ошибок в выданных в 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Ярославской области, муниципальными правовыми актами;</w:t>
      </w:r>
    </w:p>
    <w:p w14:paraId="350B79AE" w14:textId="77777777" w:rsidR="008238FA" w:rsidRPr="00B24F9E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>- в удовлетворении жалобы отказывается.</w:t>
      </w:r>
    </w:p>
    <w:p w14:paraId="1447E5A6" w14:textId="77777777" w:rsidR="008238FA" w:rsidRPr="00B24F9E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bookmarkStart w:id="20" w:name="Par23"/>
      <w:bookmarkEnd w:id="20"/>
      <w:r>
        <w:rPr>
          <w:rFonts w:cs="Times New Roman"/>
          <w:szCs w:val="28"/>
        </w:rPr>
        <w:t>5.6</w:t>
      </w:r>
      <w:r w:rsidRPr="00B24F9E">
        <w:rPr>
          <w:rFonts w:cs="Times New Roman"/>
          <w:szCs w:val="28"/>
        </w:rPr>
        <w:t xml:space="preserve">. Не позднее дня, следующего за днем принятия решения, указанного в пункте 5.5 данного раздела Административного регламента, заявителю в письменной форме и по желанию заявителя в электронной </w:t>
      </w:r>
      <w:r w:rsidRPr="00B24F9E">
        <w:rPr>
          <w:rFonts w:cs="Times New Roman"/>
          <w:szCs w:val="28"/>
        </w:rPr>
        <w:lastRenderedPageBreak/>
        <w:t>форме направляется мотивированный ответ о результатах рассмотрения жалобы.</w:t>
      </w:r>
    </w:p>
    <w:p w14:paraId="2541D830" w14:textId="77777777" w:rsidR="008238FA" w:rsidRPr="00B24F9E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24F9E">
        <w:rPr>
          <w:rFonts w:cs="Times New Roman"/>
          <w:szCs w:val="28"/>
        </w:rPr>
        <w:t>5.</w:t>
      </w:r>
      <w:r>
        <w:rPr>
          <w:rFonts w:cs="Times New Roman"/>
          <w:szCs w:val="28"/>
        </w:rPr>
        <w:t>7</w:t>
      </w:r>
      <w:r w:rsidRPr="00B24F9E">
        <w:rPr>
          <w:rFonts w:cs="Times New Roman"/>
          <w:szCs w:val="28"/>
        </w:rPr>
        <w:t>. В случае признания жалобы подлежащей удовлетворению в ответе заявителю, указанном в пункте 5.</w:t>
      </w:r>
      <w:r>
        <w:rPr>
          <w:rFonts w:cs="Times New Roman"/>
          <w:szCs w:val="28"/>
        </w:rPr>
        <w:t>6</w:t>
      </w:r>
      <w:r w:rsidRPr="00B24F9E">
        <w:rPr>
          <w:rFonts w:cs="Times New Roman"/>
          <w:szCs w:val="28"/>
        </w:rPr>
        <w:t xml:space="preserve"> данного раздела Административного регламента, дается информация о действиях, осуществляемых </w:t>
      </w:r>
      <w:r w:rsidRPr="00B24F9E">
        <w:rPr>
          <w:rFonts w:cs="Times New Roman"/>
          <w:bCs/>
          <w:szCs w:val="28"/>
        </w:rPr>
        <w:t>ГКУ ЯО «ЕЦСВ»</w:t>
      </w:r>
      <w:r w:rsidRPr="00B24F9E">
        <w:rPr>
          <w:rFonts w:cs="Times New Roman"/>
          <w:szCs w:val="28"/>
        </w:rPr>
        <w:t>, МФЦ в целях незамедлительного устранения выявленных нарушений при оказании государственной услуги, а также приносятся извинения за доставленные неудобства и указывается информация о дальнейших действиях, которые необходимо совершить заявителю в целях получения государственной услуги.</w:t>
      </w:r>
    </w:p>
    <w:p w14:paraId="6A0F7CD5" w14:textId="77777777" w:rsidR="008238FA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5.8</w:t>
      </w:r>
      <w:r w:rsidRPr="00B24F9E">
        <w:rPr>
          <w:rFonts w:cs="Times New Roman"/>
          <w:szCs w:val="28"/>
        </w:rPr>
        <w:t>. В случае признания жалобы не подлежащей удовлетворению в ответе заявителю, указанном в пункте 5.7 данного раздела Административного регламента, даются аргументированные разъяснения о причинах принятого решения, а также информация о порядке обжалования принятого решения.</w:t>
      </w:r>
    </w:p>
    <w:p w14:paraId="6F34D796" w14:textId="77777777" w:rsidR="008238FA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345161">
        <w:rPr>
          <w:rFonts w:cs="Times New Roman"/>
          <w:szCs w:val="28"/>
        </w:rPr>
        <w:t>Информация о порядке подачи и рассмотрения жалобы размещается на</w:t>
      </w:r>
      <w:r>
        <w:rPr>
          <w:rFonts w:cs="Times New Roman"/>
          <w:szCs w:val="28"/>
        </w:rPr>
        <w:t> </w:t>
      </w:r>
      <w:r w:rsidRPr="00345161">
        <w:rPr>
          <w:rFonts w:cs="Times New Roman"/>
          <w:szCs w:val="28"/>
        </w:rPr>
        <w:t xml:space="preserve">информационных стендах в местах предоставления государственной услуги, на сайте </w:t>
      </w:r>
      <w:r>
        <w:rPr>
          <w:rFonts w:cs="Times New Roman"/>
          <w:szCs w:val="28"/>
        </w:rPr>
        <w:t>ГКУ ЯО </w:t>
      </w:r>
      <w:r w:rsidRPr="00345161">
        <w:rPr>
          <w:rFonts w:cs="Times New Roman"/>
          <w:szCs w:val="28"/>
        </w:rPr>
        <w:t>«ЕЦСВ», ЕПГУ, а также предоставляется в устной форме по</w:t>
      </w:r>
      <w:r>
        <w:rPr>
          <w:rFonts w:cs="Times New Roman"/>
          <w:szCs w:val="28"/>
        </w:rPr>
        <w:t> </w:t>
      </w:r>
      <w:r w:rsidRPr="00345161">
        <w:rPr>
          <w:rFonts w:cs="Times New Roman"/>
          <w:szCs w:val="28"/>
        </w:rPr>
        <w:t>телефону и (или) на личном приеме либо в письменной форме почтовым</w:t>
      </w:r>
      <w:r>
        <w:rPr>
          <w:rFonts w:cs="Times New Roman"/>
          <w:szCs w:val="28"/>
        </w:rPr>
        <w:t xml:space="preserve"> </w:t>
      </w:r>
      <w:r w:rsidRPr="00345161">
        <w:rPr>
          <w:rFonts w:cs="Times New Roman"/>
          <w:szCs w:val="28"/>
        </w:rPr>
        <w:t>отправлением по адресу, указанному заявителем (представителем</w:t>
      </w:r>
      <w:r>
        <w:rPr>
          <w:rFonts w:cs="Times New Roman"/>
          <w:szCs w:val="28"/>
        </w:rPr>
        <w:t xml:space="preserve"> заявителя</w:t>
      </w:r>
      <w:r w:rsidRPr="00345161">
        <w:rPr>
          <w:rFonts w:cs="Times New Roman"/>
          <w:szCs w:val="28"/>
        </w:rPr>
        <w:t>).</w:t>
      </w:r>
    </w:p>
    <w:p w14:paraId="593F7806" w14:textId="77777777" w:rsidR="008238FA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  <w:sectPr w:rsidR="008238FA" w:rsidSect="00A77263">
          <w:pgSz w:w="11906" w:h="16838"/>
          <w:pgMar w:top="1134" w:right="850" w:bottom="1134" w:left="1985" w:header="708" w:footer="708" w:gutter="0"/>
          <w:cols w:space="708"/>
          <w:docGrid w:linePitch="360"/>
        </w:sectPr>
      </w:pPr>
    </w:p>
    <w:p w14:paraId="72EC529F" w14:textId="77777777" w:rsidR="008238FA" w:rsidRDefault="008238FA" w:rsidP="008238FA">
      <w:pPr>
        <w:ind w:firstLine="4820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Приложение 1</w:t>
      </w:r>
    </w:p>
    <w:p w14:paraId="6F2A92CC" w14:textId="77777777" w:rsidR="008238FA" w:rsidRDefault="008238FA" w:rsidP="008238FA">
      <w:pPr>
        <w:ind w:firstLine="4820"/>
        <w:rPr>
          <w:rFonts w:cs="Times New Roman"/>
          <w:szCs w:val="28"/>
        </w:rPr>
      </w:pPr>
      <w:r>
        <w:rPr>
          <w:rFonts w:cs="Times New Roman"/>
          <w:szCs w:val="28"/>
        </w:rPr>
        <w:t>к Административному регламенту</w:t>
      </w:r>
    </w:p>
    <w:p w14:paraId="4F4E91D2" w14:textId="77777777" w:rsidR="008238FA" w:rsidRPr="00B24F9E" w:rsidRDefault="008238FA" w:rsidP="008238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14:paraId="143D0CEB" w14:textId="77777777" w:rsidR="008238FA" w:rsidRDefault="008238FA" w:rsidP="008238FA">
      <w:pPr>
        <w:pStyle w:val="31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FA31D8">
        <w:rPr>
          <w:sz w:val="28"/>
          <w:szCs w:val="28"/>
        </w:rPr>
        <w:t>Перечень признаков заявителя, а также комбинации значений признаков, каждая из которых соответствует одному варианту предоставления государственной</w:t>
      </w:r>
      <w:r>
        <w:rPr>
          <w:sz w:val="28"/>
          <w:szCs w:val="28"/>
        </w:rPr>
        <w:t xml:space="preserve"> </w:t>
      </w:r>
      <w:r w:rsidRPr="00FA31D8">
        <w:rPr>
          <w:sz w:val="28"/>
          <w:szCs w:val="28"/>
        </w:rPr>
        <w:t>услуги</w:t>
      </w:r>
    </w:p>
    <w:p w14:paraId="05254EDE" w14:textId="77777777" w:rsidR="008238FA" w:rsidRPr="00FA31D8" w:rsidRDefault="008238FA" w:rsidP="008238FA">
      <w:pPr>
        <w:pStyle w:val="31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14:paraId="034F56AC" w14:textId="77777777" w:rsidR="008238FA" w:rsidRDefault="008238FA" w:rsidP="008238FA">
      <w:pPr>
        <w:rPr>
          <w:rFonts w:cs="Times New Roman"/>
          <w:szCs w:val="28"/>
        </w:rPr>
      </w:pPr>
      <w:r w:rsidRPr="00FA31D8">
        <w:rPr>
          <w:rFonts w:cs="Times New Roman"/>
          <w:szCs w:val="28"/>
        </w:rPr>
        <w:t>Таблица 1. Перечень признаков заявителя</w:t>
      </w:r>
    </w:p>
    <w:p w14:paraId="15BCA48E" w14:textId="77777777" w:rsidR="008238FA" w:rsidRPr="00FA31D8" w:rsidRDefault="008238FA" w:rsidP="008238FA">
      <w:pPr>
        <w:rPr>
          <w:rFonts w:cs="Times New Roman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94"/>
        <w:gridCol w:w="3058"/>
        <w:gridCol w:w="5635"/>
      </w:tblGrid>
      <w:tr w:rsidR="008238FA" w:rsidRPr="00FA31D8" w14:paraId="60E19BDC" w14:textId="77777777" w:rsidTr="00A77263">
        <w:tc>
          <w:tcPr>
            <w:tcW w:w="594" w:type="dxa"/>
          </w:tcPr>
          <w:p w14:paraId="0101AB8A" w14:textId="77777777" w:rsidR="008238FA" w:rsidRPr="00FA31D8" w:rsidRDefault="008238FA" w:rsidP="007526DE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FA31D8">
              <w:rPr>
                <w:rFonts w:cs="Times New Roman"/>
                <w:szCs w:val="28"/>
              </w:rPr>
              <w:t>№ п/п</w:t>
            </w:r>
          </w:p>
        </w:tc>
        <w:tc>
          <w:tcPr>
            <w:tcW w:w="3058" w:type="dxa"/>
          </w:tcPr>
          <w:p w14:paraId="381E9058" w14:textId="77777777" w:rsidR="008238FA" w:rsidRPr="00FA31D8" w:rsidRDefault="008238FA" w:rsidP="007526DE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FA31D8">
              <w:rPr>
                <w:rFonts w:cs="Times New Roman"/>
                <w:szCs w:val="28"/>
              </w:rPr>
              <w:t>Признак заявителя</w:t>
            </w:r>
          </w:p>
        </w:tc>
        <w:tc>
          <w:tcPr>
            <w:tcW w:w="5635" w:type="dxa"/>
          </w:tcPr>
          <w:p w14:paraId="07945731" w14:textId="77777777" w:rsidR="008238FA" w:rsidRPr="00FA31D8" w:rsidRDefault="008238FA" w:rsidP="007526DE">
            <w:pPr>
              <w:jc w:val="center"/>
              <w:rPr>
                <w:rFonts w:cs="Times New Roman"/>
                <w:szCs w:val="28"/>
              </w:rPr>
            </w:pPr>
            <w:r w:rsidRPr="00FA31D8">
              <w:rPr>
                <w:rFonts w:cs="Times New Roman"/>
                <w:szCs w:val="28"/>
              </w:rPr>
              <w:t>Значение признака заявителя</w:t>
            </w:r>
          </w:p>
        </w:tc>
      </w:tr>
      <w:tr w:rsidR="008238FA" w:rsidRPr="00FA31D8" w14:paraId="108006D2" w14:textId="77777777" w:rsidTr="00A77263">
        <w:tc>
          <w:tcPr>
            <w:tcW w:w="9287" w:type="dxa"/>
            <w:gridSpan w:val="3"/>
          </w:tcPr>
          <w:p w14:paraId="4A253571" w14:textId="00E1A555" w:rsidR="008238FA" w:rsidRPr="00FA31D8" w:rsidRDefault="008238FA" w:rsidP="00A77263">
            <w:pPr>
              <w:jc w:val="center"/>
              <w:rPr>
                <w:rFonts w:cs="Times New Roman"/>
                <w:szCs w:val="28"/>
              </w:rPr>
            </w:pPr>
            <w:r w:rsidRPr="00FA31D8">
              <w:rPr>
                <w:rStyle w:val="211pt"/>
                <w:rFonts w:eastAsiaTheme="minorHAnsi"/>
                <w:sz w:val="28"/>
                <w:szCs w:val="28"/>
              </w:rPr>
              <w:t>Результат предоставления государственной услуги: «</w:t>
            </w:r>
            <w:r>
              <w:rPr>
                <w:rStyle w:val="211pt"/>
                <w:rFonts w:eastAsiaTheme="minorHAnsi"/>
                <w:sz w:val="28"/>
                <w:szCs w:val="28"/>
              </w:rPr>
              <w:t xml:space="preserve">Организация предоставления </w:t>
            </w:r>
            <w:r w:rsidR="007526DE" w:rsidRPr="00D62190">
              <w:rPr>
                <w:bCs/>
                <w:szCs w:val="28"/>
              </w:rPr>
              <w:t>ежемесячной выплаты на детей, не посещающих государственные или муниципальные дошкольные образовательные организации</w:t>
            </w:r>
            <w:r w:rsidRPr="00FA31D8">
              <w:rPr>
                <w:rStyle w:val="211pt"/>
                <w:rFonts w:eastAsiaTheme="minorHAnsi"/>
                <w:sz w:val="28"/>
                <w:szCs w:val="28"/>
              </w:rPr>
              <w:t>»</w:t>
            </w:r>
          </w:p>
        </w:tc>
      </w:tr>
      <w:tr w:rsidR="008238FA" w:rsidRPr="00FA31D8" w14:paraId="2FC2B5CB" w14:textId="77777777" w:rsidTr="00A77263">
        <w:tc>
          <w:tcPr>
            <w:tcW w:w="594" w:type="dxa"/>
          </w:tcPr>
          <w:p w14:paraId="1A9266CE" w14:textId="77777777" w:rsidR="008238FA" w:rsidRPr="00FA31D8" w:rsidRDefault="008238FA" w:rsidP="00A77263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1.</w:t>
            </w:r>
          </w:p>
        </w:tc>
        <w:tc>
          <w:tcPr>
            <w:tcW w:w="3058" w:type="dxa"/>
          </w:tcPr>
          <w:p w14:paraId="7D7EAF5E" w14:textId="77777777" w:rsidR="008238FA" w:rsidRPr="00FA31D8" w:rsidRDefault="008238FA" w:rsidP="00D62190">
            <w:pPr>
              <w:ind w:firstLine="0"/>
              <w:rPr>
                <w:rFonts w:cs="Times New Roman"/>
                <w:szCs w:val="28"/>
              </w:rPr>
            </w:pPr>
            <w:r w:rsidRPr="00FA31D8">
              <w:rPr>
                <w:rStyle w:val="211pt"/>
                <w:rFonts w:eastAsiaTheme="minorHAnsi"/>
                <w:sz w:val="28"/>
                <w:szCs w:val="28"/>
              </w:rPr>
              <w:t>Категория заявителя</w:t>
            </w:r>
          </w:p>
        </w:tc>
        <w:tc>
          <w:tcPr>
            <w:tcW w:w="5635" w:type="dxa"/>
          </w:tcPr>
          <w:p w14:paraId="1B949FC9" w14:textId="02171F12" w:rsidR="008238FA" w:rsidRPr="00FA31D8" w:rsidRDefault="008238FA" w:rsidP="00D62190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- </w:t>
            </w:r>
            <w:r w:rsidR="00D62190">
              <w:rPr>
                <w:rFonts w:cs="Times New Roman"/>
                <w:szCs w:val="28"/>
              </w:rPr>
              <w:t>один из родителей (усыновителей)</w:t>
            </w:r>
            <w:r>
              <w:rPr>
                <w:rFonts w:cs="Times New Roman"/>
                <w:szCs w:val="28"/>
              </w:rPr>
              <w:t xml:space="preserve"> ребенка</w:t>
            </w:r>
          </w:p>
        </w:tc>
      </w:tr>
      <w:tr w:rsidR="008238FA" w:rsidRPr="00FA31D8" w14:paraId="167CE157" w14:textId="77777777" w:rsidTr="00A77263">
        <w:tc>
          <w:tcPr>
            <w:tcW w:w="594" w:type="dxa"/>
          </w:tcPr>
          <w:p w14:paraId="5BC4F174" w14:textId="77777777" w:rsidR="008238FA" w:rsidRPr="00FA31D8" w:rsidRDefault="008238FA" w:rsidP="00A77263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2.</w:t>
            </w:r>
          </w:p>
        </w:tc>
        <w:tc>
          <w:tcPr>
            <w:tcW w:w="3058" w:type="dxa"/>
          </w:tcPr>
          <w:p w14:paraId="2D6FDEA3" w14:textId="77777777" w:rsidR="008238FA" w:rsidRPr="00FC3407" w:rsidRDefault="008238FA" w:rsidP="00D62190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 w:rsidRPr="00FC3407">
              <w:rPr>
                <w:rFonts w:cs="Times New Roman"/>
                <w:szCs w:val="28"/>
              </w:rPr>
              <w:t>Заявитель обратился</w:t>
            </w:r>
          </w:p>
          <w:p w14:paraId="37BCD17B" w14:textId="77777777" w:rsidR="008238FA" w:rsidRPr="00FC3407" w:rsidRDefault="008238FA" w:rsidP="00D62190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 w:rsidRPr="00FC3407">
              <w:rPr>
                <w:rFonts w:cs="Times New Roman"/>
                <w:szCs w:val="28"/>
              </w:rPr>
              <w:t>самостоятельно или</w:t>
            </w:r>
          </w:p>
          <w:p w14:paraId="61BD3359" w14:textId="77777777" w:rsidR="008238FA" w:rsidRPr="00FA31D8" w:rsidRDefault="008238FA" w:rsidP="00D62190">
            <w:pPr>
              <w:ind w:firstLine="0"/>
              <w:rPr>
                <w:rFonts w:cs="Times New Roman"/>
                <w:szCs w:val="28"/>
              </w:rPr>
            </w:pPr>
            <w:r w:rsidRPr="00FC3407">
              <w:rPr>
                <w:rFonts w:cs="Times New Roman"/>
                <w:szCs w:val="28"/>
              </w:rPr>
              <w:t>через представителя</w:t>
            </w:r>
          </w:p>
        </w:tc>
        <w:tc>
          <w:tcPr>
            <w:tcW w:w="5635" w:type="dxa"/>
          </w:tcPr>
          <w:p w14:paraId="3267CB1A" w14:textId="77777777" w:rsidR="008238FA" w:rsidRPr="00FC3407" w:rsidRDefault="008238FA" w:rsidP="00D62190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 w:rsidRPr="001A7B97">
              <w:rPr>
                <w:rFonts w:cs="Times New Roman"/>
                <w:szCs w:val="28"/>
              </w:rPr>
              <w:t>1.</w:t>
            </w:r>
            <w:r w:rsidRPr="00FC3407">
              <w:rPr>
                <w:rFonts w:cs="Times New Roman"/>
                <w:szCs w:val="28"/>
              </w:rPr>
              <w:t xml:space="preserve"> </w:t>
            </w:r>
            <w:r>
              <w:rPr>
                <w:rFonts w:cs="Times New Roman"/>
                <w:szCs w:val="28"/>
              </w:rPr>
              <w:t>Заявитель</w:t>
            </w:r>
          </w:p>
          <w:p w14:paraId="52E78241" w14:textId="77777777" w:rsidR="008238FA" w:rsidRPr="00FA31D8" w:rsidRDefault="008238FA" w:rsidP="00D62190">
            <w:pPr>
              <w:ind w:firstLine="0"/>
              <w:rPr>
                <w:rFonts w:cs="Times New Roman"/>
                <w:szCs w:val="28"/>
              </w:rPr>
            </w:pPr>
            <w:r w:rsidRPr="00FC3407">
              <w:rPr>
                <w:rFonts w:cs="Times New Roman"/>
                <w:szCs w:val="28"/>
              </w:rPr>
              <w:t xml:space="preserve">2. </w:t>
            </w:r>
            <w:r>
              <w:rPr>
                <w:rFonts w:cs="Times New Roman"/>
                <w:szCs w:val="28"/>
              </w:rPr>
              <w:t>П</w:t>
            </w:r>
            <w:r w:rsidRPr="00FC3407">
              <w:rPr>
                <w:rFonts w:cs="Times New Roman"/>
                <w:szCs w:val="28"/>
              </w:rPr>
              <w:t>редставителя</w:t>
            </w:r>
          </w:p>
        </w:tc>
      </w:tr>
    </w:tbl>
    <w:p w14:paraId="4FDD8565" w14:textId="77777777" w:rsidR="008238FA" w:rsidRDefault="008238FA" w:rsidP="008238FA"/>
    <w:p w14:paraId="005355C7" w14:textId="77777777" w:rsidR="008238FA" w:rsidRDefault="008238FA" w:rsidP="008238FA">
      <w:pPr>
        <w:pStyle w:val="40"/>
        <w:shd w:val="clear" w:color="auto" w:fill="auto"/>
        <w:spacing w:line="240" w:lineRule="auto"/>
        <w:jc w:val="both"/>
        <w:rPr>
          <w:sz w:val="28"/>
          <w:szCs w:val="28"/>
        </w:rPr>
      </w:pPr>
      <w:r w:rsidRPr="00EF564E">
        <w:rPr>
          <w:sz w:val="28"/>
          <w:szCs w:val="28"/>
        </w:rPr>
        <w:t>Таблица 2. Комбинации значений признаков, каждая из которых соответствует одному варианту предоставления государственной услуги</w:t>
      </w:r>
    </w:p>
    <w:p w14:paraId="180E5DDB" w14:textId="77777777" w:rsidR="008238FA" w:rsidRPr="00EF564E" w:rsidRDefault="008238FA" w:rsidP="008238FA">
      <w:pPr>
        <w:pStyle w:val="40"/>
        <w:shd w:val="clear" w:color="auto" w:fill="auto"/>
        <w:spacing w:line="240" w:lineRule="auto"/>
        <w:ind w:left="840" w:hanging="840"/>
        <w:jc w:val="both"/>
        <w:rPr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384"/>
        <w:gridCol w:w="7903"/>
      </w:tblGrid>
      <w:tr w:rsidR="008238FA" w:rsidRPr="00EF564E" w14:paraId="78CC0C9C" w14:textId="77777777" w:rsidTr="00A77263">
        <w:tc>
          <w:tcPr>
            <w:tcW w:w="1384" w:type="dxa"/>
          </w:tcPr>
          <w:p w14:paraId="7A3354A0" w14:textId="77777777" w:rsidR="008238FA" w:rsidRPr="00EF564E" w:rsidRDefault="008238FA" w:rsidP="007526DE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EF564E">
              <w:rPr>
                <w:rFonts w:cs="Times New Roman"/>
                <w:szCs w:val="28"/>
              </w:rPr>
              <w:t>№ варианта</w:t>
            </w:r>
          </w:p>
        </w:tc>
        <w:tc>
          <w:tcPr>
            <w:tcW w:w="7903" w:type="dxa"/>
          </w:tcPr>
          <w:p w14:paraId="1E4283EE" w14:textId="77777777" w:rsidR="008238FA" w:rsidRPr="00EF564E" w:rsidRDefault="008238FA" w:rsidP="007526DE">
            <w:pPr>
              <w:jc w:val="center"/>
              <w:rPr>
                <w:rFonts w:cs="Times New Roman"/>
                <w:szCs w:val="28"/>
              </w:rPr>
            </w:pPr>
            <w:r w:rsidRPr="00EF564E">
              <w:rPr>
                <w:rStyle w:val="211pt"/>
                <w:rFonts w:eastAsiaTheme="minorHAnsi"/>
                <w:sz w:val="28"/>
                <w:szCs w:val="28"/>
              </w:rPr>
              <w:t>Комбинация значений признаков</w:t>
            </w:r>
          </w:p>
        </w:tc>
      </w:tr>
      <w:tr w:rsidR="008238FA" w:rsidRPr="00EF564E" w14:paraId="4FC7C2E9" w14:textId="77777777" w:rsidTr="00A77263">
        <w:tc>
          <w:tcPr>
            <w:tcW w:w="9287" w:type="dxa"/>
            <w:gridSpan w:val="2"/>
          </w:tcPr>
          <w:p w14:paraId="470CC3FE" w14:textId="1B5B8419" w:rsidR="008238FA" w:rsidRPr="00EF564E" w:rsidRDefault="008238FA" w:rsidP="00A77263">
            <w:pPr>
              <w:jc w:val="center"/>
              <w:rPr>
                <w:rFonts w:cs="Times New Roman"/>
                <w:szCs w:val="28"/>
              </w:rPr>
            </w:pPr>
            <w:r w:rsidRPr="00EF564E">
              <w:rPr>
                <w:rStyle w:val="211pt"/>
                <w:rFonts w:eastAsiaTheme="minorHAnsi"/>
                <w:sz w:val="28"/>
                <w:szCs w:val="28"/>
              </w:rPr>
              <w:t>Результат предоставления государственной услуги: «</w:t>
            </w:r>
            <w:r>
              <w:rPr>
                <w:rStyle w:val="211pt"/>
                <w:rFonts w:eastAsiaTheme="minorHAnsi"/>
                <w:sz w:val="28"/>
                <w:szCs w:val="28"/>
              </w:rPr>
              <w:t xml:space="preserve">Организация предоставления </w:t>
            </w:r>
            <w:r w:rsidR="007526DE" w:rsidRPr="00D62190">
              <w:rPr>
                <w:bCs/>
                <w:szCs w:val="28"/>
              </w:rPr>
              <w:t>ежемесячной выплаты на детей, не посещающих государственные или муниципальные дошкольные образовательные организации</w:t>
            </w:r>
            <w:r w:rsidRPr="00EF564E">
              <w:rPr>
                <w:rStyle w:val="211pt"/>
                <w:rFonts w:eastAsiaTheme="minorHAnsi"/>
                <w:sz w:val="28"/>
                <w:szCs w:val="28"/>
              </w:rPr>
              <w:t>»</w:t>
            </w:r>
          </w:p>
        </w:tc>
      </w:tr>
      <w:tr w:rsidR="008238FA" w:rsidRPr="00EF564E" w14:paraId="4A012E08" w14:textId="77777777" w:rsidTr="00A77263">
        <w:tc>
          <w:tcPr>
            <w:tcW w:w="1384" w:type="dxa"/>
          </w:tcPr>
          <w:p w14:paraId="3D8D441B" w14:textId="77777777" w:rsidR="008238FA" w:rsidRPr="00EF564E" w:rsidRDefault="008238FA" w:rsidP="00A77263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1.</w:t>
            </w:r>
          </w:p>
        </w:tc>
        <w:tc>
          <w:tcPr>
            <w:tcW w:w="7903" w:type="dxa"/>
          </w:tcPr>
          <w:p w14:paraId="6F7A8304" w14:textId="77777777" w:rsidR="008238FA" w:rsidRPr="00EF564E" w:rsidRDefault="008238FA" w:rsidP="007526DE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EF564E">
              <w:rPr>
                <w:rStyle w:val="211pt"/>
                <w:rFonts w:eastAsiaTheme="minorHAnsi"/>
                <w:sz w:val="28"/>
                <w:szCs w:val="28"/>
              </w:rPr>
              <w:t xml:space="preserve">Заявитель </w:t>
            </w:r>
            <w:r>
              <w:rPr>
                <w:rStyle w:val="211pt"/>
                <w:rFonts w:eastAsiaTheme="minorHAnsi"/>
                <w:sz w:val="28"/>
                <w:szCs w:val="28"/>
              </w:rPr>
              <w:t>обратился самостоятельно</w:t>
            </w:r>
          </w:p>
        </w:tc>
      </w:tr>
      <w:tr w:rsidR="008238FA" w:rsidRPr="00EF564E" w14:paraId="3D3F77C9" w14:textId="77777777" w:rsidTr="00A77263">
        <w:tc>
          <w:tcPr>
            <w:tcW w:w="1384" w:type="dxa"/>
          </w:tcPr>
          <w:p w14:paraId="2A4FD33B" w14:textId="77777777" w:rsidR="008238FA" w:rsidRPr="00EF564E" w:rsidRDefault="008238FA" w:rsidP="00A77263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2.</w:t>
            </w:r>
          </w:p>
        </w:tc>
        <w:tc>
          <w:tcPr>
            <w:tcW w:w="7903" w:type="dxa"/>
          </w:tcPr>
          <w:p w14:paraId="53674E9B" w14:textId="7D7CBD51" w:rsidR="008238FA" w:rsidRPr="00EF564E" w:rsidRDefault="00D608AD" w:rsidP="007526DE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 xml:space="preserve"> </w:t>
            </w:r>
            <w:r w:rsidR="008238FA" w:rsidRPr="00EF564E">
              <w:rPr>
                <w:rStyle w:val="211pt"/>
                <w:rFonts w:eastAsiaTheme="minorHAnsi"/>
                <w:sz w:val="28"/>
                <w:szCs w:val="28"/>
              </w:rPr>
              <w:t xml:space="preserve">Заявитель обратился </w:t>
            </w:r>
            <w:r w:rsidR="008238FA">
              <w:rPr>
                <w:rStyle w:val="211pt"/>
                <w:rFonts w:eastAsiaTheme="minorHAnsi"/>
                <w:sz w:val="28"/>
                <w:szCs w:val="28"/>
              </w:rPr>
              <w:t>через представителя</w:t>
            </w:r>
          </w:p>
        </w:tc>
      </w:tr>
    </w:tbl>
    <w:p w14:paraId="46E32DF0" w14:textId="77777777" w:rsidR="008238FA" w:rsidRPr="00EF564E" w:rsidRDefault="008238FA" w:rsidP="008238FA">
      <w:pPr>
        <w:jc w:val="both"/>
        <w:rPr>
          <w:rFonts w:cs="Times New Roman"/>
          <w:szCs w:val="28"/>
        </w:rPr>
      </w:pPr>
    </w:p>
    <w:p w14:paraId="14663AD0" w14:textId="77777777" w:rsidR="008238FA" w:rsidRDefault="008238FA" w:rsidP="008238FA"/>
    <w:p w14:paraId="30EB033F" w14:textId="77777777" w:rsidR="008238FA" w:rsidRDefault="008238FA" w:rsidP="008238FA">
      <w:pPr>
        <w:sectPr w:rsidR="008238FA" w:rsidSect="00A77263">
          <w:pgSz w:w="11906" w:h="16838"/>
          <w:pgMar w:top="1134" w:right="850" w:bottom="1134" w:left="1985" w:header="708" w:footer="708" w:gutter="0"/>
          <w:cols w:space="708"/>
          <w:docGrid w:linePitch="360"/>
        </w:sectPr>
      </w:pPr>
    </w:p>
    <w:p w14:paraId="42E85EE1" w14:textId="77777777" w:rsidR="008238FA" w:rsidRDefault="008238FA" w:rsidP="008238FA">
      <w:pPr>
        <w:ind w:firstLine="4820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Приложение 2</w:t>
      </w:r>
    </w:p>
    <w:p w14:paraId="678CB328" w14:textId="77777777" w:rsidR="008238FA" w:rsidRDefault="008238FA" w:rsidP="008238FA">
      <w:pPr>
        <w:ind w:firstLine="4820"/>
        <w:rPr>
          <w:rFonts w:cs="Times New Roman"/>
          <w:szCs w:val="28"/>
        </w:rPr>
      </w:pPr>
      <w:r>
        <w:rPr>
          <w:rFonts w:cs="Times New Roman"/>
          <w:szCs w:val="28"/>
        </w:rPr>
        <w:t>к Административному регламенту</w:t>
      </w:r>
    </w:p>
    <w:p w14:paraId="1BC1E212" w14:textId="77777777" w:rsidR="008238FA" w:rsidRDefault="008238FA" w:rsidP="008238FA">
      <w:pPr>
        <w:rPr>
          <w:rFonts w:cs="Times New Roman"/>
          <w:szCs w:val="28"/>
        </w:rPr>
      </w:pPr>
    </w:p>
    <w:p w14:paraId="780A8C86" w14:textId="77777777" w:rsidR="008238FA" w:rsidRDefault="008238FA" w:rsidP="008238FA">
      <w:pPr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Форма</w:t>
      </w:r>
    </w:p>
    <w:p w14:paraId="47BDF587" w14:textId="77777777" w:rsidR="008238FA" w:rsidRDefault="008238FA" w:rsidP="008238FA">
      <w:pPr>
        <w:jc w:val="right"/>
        <w:rPr>
          <w:rFonts w:cs="Times New Roman"/>
          <w:szCs w:val="28"/>
        </w:rPr>
      </w:pPr>
    </w:p>
    <w:p w14:paraId="5D8117D4" w14:textId="77777777" w:rsidR="008238FA" w:rsidRDefault="008238FA" w:rsidP="008238FA">
      <w:pPr>
        <w:ind w:left="4820" w:firstLine="0"/>
        <w:rPr>
          <w:rFonts w:cs="Times New Roman"/>
          <w:szCs w:val="28"/>
        </w:rPr>
      </w:pPr>
      <w:r>
        <w:rPr>
          <w:rFonts w:cs="Times New Roman"/>
          <w:szCs w:val="28"/>
        </w:rPr>
        <w:t>В государственное казенное учреждение Ярославской области «Единый центр социальных выплат Ярославской области»</w:t>
      </w:r>
    </w:p>
    <w:p w14:paraId="3C7C0D69" w14:textId="77777777" w:rsidR="008238FA" w:rsidRDefault="008238FA" w:rsidP="008238FA">
      <w:pPr>
        <w:jc w:val="center"/>
        <w:rPr>
          <w:rFonts w:cs="Times New Roman"/>
          <w:szCs w:val="28"/>
        </w:rPr>
      </w:pPr>
    </w:p>
    <w:p w14:paraId="7E1B5679" w14:textId="77777777" w:rsidR="008238FA" w:rsidRPr="00715783" w:rsidRDefault="008238FA" w:rsidP="008238FA">
      <w:pPr>
        <w:jc w:val="center"/>
        <w:rPr>
          <w:rFonts w:cs="Times New Roman"/>
          <w:szCs w:val="28"/>
        </w:rPr>
      </w:pPr>
    </w:p>
    <w:p w14:paraId="79D15E48" w14:textId="77777777" w:rsidR="008238FA" w:rsidRPr="00963600" w:rsidRDefault="008238FA" w:rsidP="008238FA">
      <w:pPr>
        <w:jc w:val="center"/>
        <w:rPr>
          <w:rFonts w:cs="Times New Roman"/>
          <w:b/>
          <w:szCs w:val="28"/>
        </w:rPr>
      </w:pPr>
      <w:r w:rsidRPr="00963600">
        <w:rPr>
          <w:rFonts w:cs="Times New Roman"/>
          <w:b/>
          <w:szCs w:val="28"/>
        </w:rPr>
        <w:t>Заявление</w:t>
      </w:r>
    </w:p>
    <w:p w14:paraId="02A91B59" w14:textId="27A76B1F" w:rsidR="00D608AD" w:rsidRPr="00715783" w:rsidRDefault="008238FA" w:rsidP="00D608AD">
      <w:pPr>
        <w:jc w:val="center"/>
        <w:rPr>
          <w:b/>
        </w:rPr>
      </w:pPr>
      <w:r w:rsidRPr="00963600">
        <w:rPr>
          <w:rFonts w:cs="Times New Roman"/>
          <w:b/>
          <w:szCs w:val="28"/>
        </w:rPr>
        <w:t xml:space="preserve">о предоставлении </w:t>
      </w:r>
      <w:r w:rsidR="00D608AD" w:rsidRPr="00D608AD">
        <w:rPr>
          <w:rFonts w:cs="Times New Roman"/>
          <w:b/>
          <w:szCs w:val="28"/>
        </w:rPr>
        <w:t>ежемесячной выплаты на детей, не посещающих государственные или муниципальные дошкольные образовательные организации</w:t>
      </w:r>
      <w:r w:rsidR="00D608AD" w:rsidRPr="00715783">
        <w:rPr>
          <w:b/>
        </w:rPr>
        <w:t xml:space="preserve"> ________________________________________________________________</w:t>
      </w:r>
    </w:p>
    <w:p w14:paraId="2C8AC815" w14:textId="77777777" w:rsidR="00D608AD" w:rsidRPr="00715783" w:rsidRDefault="00D608AD" w:rsidP="00D608AD">
      <w:pPr>
        <w:tabs>
          <w:tab w:val="left" w:pos="142"/>
        </w:tabs>
        <w:jc w:val="center"/>
        <w:rPr>
          <w:b/>
          <w:sz w:val="24"/>
          <w:szCs w:val="24"/>
        </w:rPr>
      </w:pPr>
      <w:r w:rsidRPr="00715783">
        <w:rPr>
          <w:b/>
          <w:sz w:val="24"/>
          <w:szCs w:val="24"/>
        </w:rPr>
        <w:t>(фамилия, имя, отчество (при наличии) заявителя)</w:t>
      </w:r>
    </w:p>
    <w:p w14:paraId="632A93BE" w14:textId="77777777" w:rsidR="00D608AD" w:rsidRDefault="00D608AD" w:rsidP="00D608AD">
      <w:pPr>
        <w:tabs>
          <w:tab w:val="left" w:pos="142"/>
        </w:tabs>
        <w:jc w:val="center"/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93"/>
        <w:gridCol w:w="1283"/>
        <w:gridCol w:w="836"/>
        <w:gridCol w:w="507"/>
        <w:gridCol w:w="94"/>
        <w:gridCol w:w="325"/>
        <w:gridCol w:w="1309"/>
        <w:gridCol w:w="632"/>
        <w:gridCol w:w="556"/>
        <w:gridCol w:w="2326"/>
      </w:tblGrid>
      <w:tr w:rsidR="008238FA" w14:paraId="12C1311E" w14:textId="77777777" w:rsidTr="00A77263">
        <w:tc>
          <w:tcPr>
            <w:tcW w:w="9061" w:type="dxa"/>
            <w:gridSpan w:val="10"/>
          </w:tcPr>
          <w:p w14:paraId="024B0310" w14:textId="77777777" w:rsidR="008238FA" w:rsidRPr="00E635F4" w:rsidRDefault="008238FA" w:rsidP="00E86AEB">
            <w:pPr>
              <w:pStyle w:val="a6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bCs/>
                <w:szCs w:val="28"/>
              </w:rPr>
            </w:pPr>
            <w:r w:rsidRPr="00E635F4">
              <w:rPr>
                <w:bCs/>
                <w:szCs w:val="28"/>
              </w:rPr>
              <w:t>Кто обратился за услугой</w:t>
            </w:r>
            <w:r>
              <w:rPr>
                <w:bCs/>
                <w:szCs w:val="28"/>
              </w:rPr>
              <w:t>?</w:t>
            </w:r>
          </w:p>
        </w:tc>
      </w:tr>
      <w:tr w:rsidR="008238FA" w:rsidRPr="00E635F4" w14:paraId="0E64E794" w14:textId="77777777" w:rsidTr="00A77263">
        <w:tc>
          <w:tcPr>
            <w:tcW w:w="9061" w:type="dxa"/>
            <w:gridSpan w:val="10"/>
          </w:tcPr>
          <w:p w14:paraId="1885F723" w14:textId="77777777" w:rsidR="008238FA" w:rsidRPr="00415A8B" w:rsidRDefault="008238FA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bCs/>
                <w:szCs w:val="28"/>
              </w:rPr>
              <w:t>□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 w:rsidRPr="00415A8B">
              <w:rPr>
                <w:rFonts w:cs="Times New Roman"/>
                <w:szCs w:val="28"/>
              </w:rPr>
              <w:t>Заявитель обратился лично</w:t>
            </w:r>
          </w:p>
          <w:p w14:paraId="6666BCC6" w14:textId="77777777" w:rsidR="008238FA" w:rsidRPr="00E635F4" w:rsidRDefault="008238FA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  <w:r w:rsidRPr="00415A8B">
              <w:rPr>
                <w:rFonts w:cs="Times New Roman"/>
                <w:bCs/>
                <w:iCs/>
                <w:szCs w:val="28"/>
              </w:rPr>
              <w:t>(заполнение заявления начинается с пункта 3)</w:t>
            </w:r>
          </w:p>
        </w:tc>
      </w:tr>
      <w:tr w:rsidR="008238FA" w:rsidRPr="00E635F4" w14:paraId="43256774" w14:textId="77777777" w:rsidTr="00A77263">
        <w:tc>
          <w:tcPr>
            <w:tcW w:w="9061" w:type="dxa"/>
            <w:gridSpan w:val="10"/>
          </w:tcPr>
          <w:p w14:paraId="5014BE9B" w14:textId="77777777" w:rsidR="008238FA" w:rsidRPr="00415A8B" w:rsidRDefault="008238FA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bCs/>
                <w:szCs w:val="28"/>
              </w:rPr>
              <w:t xml:space="preserve">□ </w:t>
            </w:r>
            <w:r w:rsidRPr="00415A8B">
              <w:rPr>
                <w:rFonts w:cs="Times New Roman"/>
                <w:szCs w:val="28"/>
              </w:rPr>
              <w:t xml:space="preserve">Представитель </w:t>
            </w:r>
            <w:r>
              <w:rPr>
                <w:rFonts w:cs="Times New Roman"/>
                <w:szCs w:val="28"/>
              </w:rPr>
              <w:t>заявителя</w:t>
            </w:r>
          </w:p>
          <w:p w14:paraId="46E10FBC" w14:textId="77777777" w:rsidR="008238FA" w:rsidRPr="00E635F4" w:rsidRDefault="008238FA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szCs w:val="28"/>
              </w:rPr>
              <w:t>(</w:t>
            </w:r>
            <w:r w:rsidRPr="00415A8B">
              <w:rPr>
                <w:rFonts w:cs="Times New Roman"/>
                <w:szCs w:val="28"/>
              </w:rPr>
              <w:t>заполнение заявления начинается с пункта 2)</w:t>
            </w:r>
          </w:p>
        </w:tc>
      </w:tr>
      <w:tr w:rsidR="008238FA" w:rsidRPr="00E635F4" w14:paraId="1FE2E229" w14:textId="77777777" w:rsidTr="00A77263">
        <w:tc>
          <w:tcPr>
            <w:tcW w:w="9061" w:type="dxa"/>
            <w:gridSpan w:val="10"/>
          </w:tcPr>
          <w:p w14:paraId="0CFEA3E9" w14:textId="77777777" w:rsidR="008238FA" w:rsidRPr="00415A8B" w:rsidRDefault="008238FA" w:rsidP="00E86AEB">
            <w:pPr>
              <w:pStyle w:val="a6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Сведения о представителе</w:t>
            </w:r>
          </w:p>
        </w:tc>
      </w:tr>
      <w:tr w:rsidR="008238FA" w14:paraId="0687207E" w14:textId="77777777" w:rsidTr="001E46CD">
        <w:tc>
          <w:tcPr>
            <w:tcW w:w="3913" w:type="dxa"/>
            <w:gridSpan w:val="5"/>
          </w:tcPr>
          <w:p w14:paraId="5E0B016E" w14:textId="77777777" w:rsidR="008238FA" w:rsidRDefault="008238FA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Фамилия</w:t>
            </w:r>
          </w:p>
        </w:tc>
        <w:tc>
          <w:tcPr>
            <w:tcW w:w="5148" w:type="dxa"/>
            <w:gridSpan w:val="5"/>
          </w:tcPr>
          <w:p w14:paraId="6742BE30" w14:textId="77777777" w:rsidR="008238FA" w:rsidRDefault="008238FA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</w:p>
        </w:tc>
      </w:tr>
      <w:tr w:rsidR="008238FA" w14:paraId="2B58A326" w14:textId="77777777" w:rsidTr="001E46CD">
        <w:tc>
          <w:tcPr>
            <w:tcW w:w="3913" w:type="dxa"/>
            <w:gridSpan w:val="5"/>
          </w:tcPr>
          <w:p w14:paraId="08F62837" w14:textId="77777777" w:rsidR="008238FA" w:rsidRDefault="008238FA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Имя</w:t>
            </w:r>
          </w:p>
        </w:tc>
        <w:tc>
          <w:tcPr>
            <w:tcW w:w="5148" w:type="dxa"/>
            <w:gridSpan w:val="5"/>
          </w:tcPr>
          <w:p w14:paraId="6671806C" w14:textId="77777777" w:rsidR="008238FA" w:rsidRDefault="008238FA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</w:p>
        </w:tc>
      </w:tr>
      <w:tr w:rsidR="008238FA" w14:paraId="3464C78A" w14:textId="77777777" w:rsidTr="001E46CD">
        <w:tc>
          <w:tcPr>
            <w:tcW w:w="3913" w:type="dxa"/>
            <w:gridSpan w:val="5"/>
          </w:tcPr>
          <w:p w14:paraId="0277C293" w14:textId="77777777" w:rsidR="008238FA" w:rsidRDefault="008238FA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Отчество (при наличии)</w:t>
            </w:r>
          </w:p>
        </w:tc>
        <w:tc>
          <w:tcPr>
            <w:tcW w:w="5148" w:type="dxa"/>
            <w:gridSpan w:val="5"/>
          </w:tcPr>
          <w:p w14:paraId="477025BE" w14:textId="77777777" w:rsidR="008238FA" w:rsidRDefault="008238FA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</w:p>
        </w:tc>
      </w:tr>
      <w:tr w:rsidR="008238FA" w14:paraId="405D0D49" w14:textId="77777777" w:rsidTr="001E46CD">
        <w:tc>
          <w:tcPr>
            <w:tcW w:w="3913" w:type="dxa"/>
            <w:gridSpan w:val="5"/>
          </w:tcPr>
          <w:p w14:paraId="1947B7A0" w14:textId="77777777" w:rsidR="008238FA" w:rsidRDefault="008238FA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Дата рождения</w:t>
            </w:r>
          </w:p>
        </w:tc>
        <w:tc>
          <w:tcPr>
            <w:tcW w:w="5148" w:type="dxa"/>
            <w:gridSpan w:val="5"/>
          </w:tcPr>
          <w:p w14:paraId="6F5C3B55" w14:textId="77777777" w:rsidR="008238FA" w:rsidRDefault="008238FA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</w:p>
        </w:tc>
      </w:tr>
      <w:tr w:rsidR="008238FA" w14:paraId="6839BCAC" w14:textId="77777777" w:rsidTr="001E46CD">
        <w:tc>
          <w:tcPr>
            <w:tcW w:w="3913" w:type="dxa"/>
            <w:gridSpan w:val="5"/>
          </w:tcPr>
          <w:p w14:paraId="4CD38874" w14:textId="77777777" w:rsidR="008238FA" w:rsidRDefault="008238FA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Наименование документа, удостоверяющего личность</w:t>
            </w:r>
          </w:p>
        </w:tc>
        <w:tc>
          <w:tcPr>
            <w:tcW w:w="5148" w:type="dxa"/>
            <w:gridSpan w:val="5"/>
          </w:tcPr>
          <w:p w14:paraId="6A26A94C" w14:textId="77777777" w:rsidR="008238FA" w:rsidRDefault="008238FA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</w:p>
        </w:tc>
      </w:tr>
      <w:tr w:rsidR="008238FA" w14:paraId="47030677" w14:textId="77777777" w:rsidTr="001E46CD">
        <w:tc>
          <w:tcPr>
            <w:tcW w:w="2476" w:type="dxa"/>
            <w:gridSpan w:val="2"/>
          </w:tcPr>
          <w:p w14:paraId="0A07FA30" w14:textId="77777777" w:rsidR="008238FA" w:rsidRDefault="008238FA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Серия</w:t>
            </w:r>
          </w:p>
        </w:tc>
        <w:tc>
          <w:tcPr>
            <w:tcW w:w="1762" w:type="dxa"/>
            <w:gridSpan w:val="4"/>
          </w:tcPr>
          <w:p w14:paraId="6F15C5E5" w14:textId="77777777" w:rsidR="008238FA" w:rsidRDefault="008238FA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</w:p>
        </w:tc>
        <w:tc>
          <w:tcPr>
            <w:tcW w:w="1941" w:type="dxa"/>
            <w:gridSpan w:val="2"/>
            <w:vMerge w:val="restart"/>
          </w:tcPr>
          <w:p w14:paraId="3155E6D1" w14:textId="77777777" w:rsidR="008238FA" w:rsidRDefault="008238FA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Кем выдан</w:t>
            </w:r>
          </w:p>
        </w:tc>
        <w:tc>
          <w:tcPr>
            <w:tcW w:w="2882" w:type="dxa"/>
            <w:gridSpan w:val="2"/>
            <w:vMerge w:val="restart"/>
          </w:tcPr>
          <w:p w14:paraId="4784A6E2" w14:textId="77777777" w:rsidR="008238FA" w:rsidRDefault="008238FA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</w:p>
        </w:tc>
      </w:tr>
      <w:tr w:rsidR="008238FA" w14:paraId="09222556" w14:textId="77777777" w:rsidTr="001E46CD">
        <w:tc>
          <w:tcPr>
            <w:tcW w:w="2476" w:type="dxa"/>
            <w:gridSpan w:val="2"/>
          </w:tcPr>
          <w:p w14:paraId="5A1BDF51" w14:textId="77777777" w:rsidR="008238FA" w:rsidRDefault="008238FA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Номер</w:t>
            </w:r>
          </w:p>
        </w:tc>
        <w:tc>
          <w:tcPr>
            <w:tcW w:w="1762" w:type="dxa"/>
            <w:gridSpan w:val="4"/>
          </w:tcPr>
          <w:p w14:paraId="7A530954" w14:textId="77777777" w:rsidR="008238FA" w:rsidRDefault="008238FA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</w:p>
        </w:tc>
        <w:tc>
          <w:tcPr>
            <w:tcW w:w="1941" w:type="dxa"/>
            <w:gridSpan w:val="2"/>
            <w:vMerge/>
          </w:tcPr>
          <w:p w14:paraId="5E99D2BA" w14:textId="77777777" w:rsidR="008238FA" w:rsidRDefault="008238FA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</w:p>
        </w:tc>
        <w:tc>
          <w:tcPr>
            <w:tcW w:w="2882" w:type="dxa"/>
            <w:gridSpan w:val="2"/>
            <w:vMerge/>
          </w:tcPr>
          <w:p w14:paraId="4E36031C" w14:textId="77777777" w:rsidR="008238FA" w:rsidRDefault="008238FA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</w:p>
        </w:tc>
      </w:tr>
      <w:tr w:rsidR="008238FA" w14:paraId="3718ACE2" w14:textId="77777777" w:rsidTr="001E46CD">
        <w:tc>
          <w:tcPr>
            <w:tcW w:w="2476" w:type="dxa"/>
            <w:gridSpan w:val="2"/>
          </w:tcPr>
          <w:p w14:paraId="7DFF17C0" w14:textId="77777777" w:rsidR="008238FA" w:rsidRDefault="008238FA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Код подразделения</w:t>
            </w:r>
          </w:p>
        </w:tc>
        <w:tc>
          <w:tcPr>
            <w:tcW w:w="1762" w:type="dxa"/>
            <w:gridSpan w:val="4"/>
          </w:tcPr>
          <w:p w14:paraId="3E3F13D7" w14:textId="77777777" w:rsidR="008238FA" w:rsidRDefault="008238FA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</w:p>
        </w:tc>
        <w:tc>
          <w:tcPr>
            <w:tcW w:w="1941" w:type="dxa"/>
            <w:gridSpan w:val="2"/>
          </w:tcPr>
          <w:p w14:paraId="14E8F8F3" w14:textId="77777777" w:rsidR="008238FA" w:rsidRDefault="008238FA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Дата выдачи</w:t>
            </w:r>
          </w:p>
        </w:tc>
        <w:tc>
          <w:tcPr>
            <w:tcW w:w="2882" w:type="dxa"/>
            <w:gridSpan w:val="2"/>
          </w:tcPr>
          <w:p w14:paraId="48A32D96" w14:textId="77777777" w:rsidR="008238FA" w:rsidRDefault="008238FA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</w:p>
        </w:tc>
      </w:tr>
      <w:tr w:rsidR="008238FA" w14:paraId="7658250A" w14:textId="77777777" w:rsidTr="001E46CD">
        <w:tc>
          <w:tcPr>
            <w:tcW w:w="3819" w:type="dxa"/>
            <w:gridSpan w:val="4"/>
          </w:tcPr>
          <w:p w14:paraId="48AD2854" w14:textId="77777777" w:rsidR="008238FA" w:rsidRDefault="008238FA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Контактный телефон</w:t>
            </w:r>
          </w:p>
        </w:tc>
        <w:tc>
          <w:tcPr>
            <w:tcW w:w="5242" w:type="dxa"/>
            <w:gridSpan w:val="6"/>
          </w:tcPr>
          <w:p w14:paraId="35F0EA45" w14:textId="77777777" w:rsidR="008238FA" w:rsidRDefault="008238FA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</w:p>
        </w:tc>
      </w:tr>
      <w:tr w:rsidR="008238FA" w14:paraId="00C0647F" w14:textId="77777777" w:rsidTr="001E46CD">
        <w:tc>
          <w:tcPr>
            <w:tcW w:w="3819" w:type="dxa"/>
            <w:gridSpan w:val="4"/>
          </w:tcPr>
          <w:p w14:paraId="2E91F7E1" w14:textId="77777777" w:rsidR="008238FA" w:rsidRDefault="008238FA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Адрес электронной почты</w:t>
            </w:r>
          </w:p>
        </w:tc>
        <w:tc>
          <w:tcPr>
            <w:tcW w:w="5242" w:type="dxa"/>
            <w:gridSpan w:val="6"/>
          </w:tcPr>
          <w:p w14:paraId="30DF4755" w14:textId="77777777" w:rsidR="008238FA" w:rsidRDefault="008238FA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</w:p>
        </w:tc>
      </w:tr>
      <w:tr w:rsidR="008238FA" w14:paraId="6EAEEAA7" w14:textId="77777777" w:rsidTr="00A77263">
        <w:tc>
          <w:tcPr>
            <w:tcW w:w="9061" w:type="dxa"/>
            <w:gridSpan w:val="10"/>
          </w:tcPr>
          <w:p w14:paraId="657B6C4C" w14:textId="6F4A876D" w:rsidR="008238FA" w:rsidRDefault="008238FA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Документ, подтверждающий полномочия на подачу заявления от имени физического лица (заявителя)_____________________________</w:t>
            </w:r>
            <w:r w:rsidR="00E86AEB">
              <w:rPr>
                <w:rFonts w:cs="Times New Roman"/>
                <w:bCs/>
                <w:szCs w:val="28"/>
              </w:rPr>
              <w:t>_____</w:t>
            </w:r>
          </w:p>
          <w:p w14:paraId="7A9E8279" w14:textId="632721DA" w:rsidR="001E46CD" w:rsidRDefault="00E86AEB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____________________________________________________________</w:t>
            </w:r>
          </w:p>
          <w:p w14:paraId="4AF6873C" w14:textId="77777777" w:rsidR="008238FA" w:rsidRDefault="008238FA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</w:p>
        </w:tc>
      </w:tr>
      <w:tr w:rsidR="008238FA" w14:paraId="3882183B" w14:textId="77777777" w:rsidTr="00A77263">
        <w:tc>
          <w:tcPr>
            <w:tcW w:w="9061" w:type="dxa"/>
            <w:gridSpan w:val="10"/>
          </w:tcPr>
          <w:p w14:paraId="476CEB0C" w14:textId="77777777" w:rsidR="008238FA" w:rsidRPr="003468B7" w:rsidRDefault="008238FA" w:rsidP="00E86AEB">
            <w:pPr>
              <w:pStyle w:val="a6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Сведения о заявителе</w:t>
            </w:r>
          </w:p>
        </w:tc>
      </w:tr>
      <w:tr w:rsidR="008238FA" w14:paraId="7787C12C" w14:textId="77777777" w:rsidTr="001E46CD">
        <w:tc>
          <w:tcPr>
            <w:tcW w:w="3819" w:type="dxa"/>
            <w:gridSpan w:val="4"/>
          </w:tcPr>
          <w:p w14:paraId="71E86659" w14:textId="77777777" w:rsidR="008238FA" w:rsidRDefault="008238FA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Фамилия</w:t>
            </w:r>
          </w:p>
        </w:tc>
        <w:tc>
          <w:tcPr>
            <w:tcW w:w="5242" w:type="dxa"/>
            <w:gridSpan w:val="6"/>
          </w:tcPr>
          <w:p w14:paraId="7BAB5924" w14:textId="77777777" w:rsidR="008238FA" w:rsidRDefault="008238FA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</w:p>
        </w:tc>
      </w:tr>
      <w:tr w:rsidR="008238FA" w14:paraId="3C6A3B6C" w14:textId="77777777" w:rsidTr="001E46CD">
        <w:tc>
          <w:tcPr>
            <w:tcW w:w="3819" w:type="dxa"/>
            <w:gridSpan w:val="4"/>
          </w:tcPr>
          <w:p w14:paraId="2E0AA202" w14:textId="77777777" w:rsidR="008238FA" w:rsidRDefault="008238FA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Имя</w:t>
            </w:r>
          </w:p>
        </w:tc>
        <w:tc>
          <w:tcPr>
            <w:tcW w:w="5242" w:type="dxa"/>
            <w:gridSpan w:val="6"/>
          </w:tcPr>
          <w:p w14:paraId="68F5E54A" w14:textId="77777777" w:rsidR="008238FA" w:rsidRDefault="008238FA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</w:p>
        </w:tc>
      </w:tr>
      <w:tr w:rsidR="008238FA" w14:paraId="5152E1C3" w14:textId="77777777" w:rsidTr="001E46CD">
        <w:tc>
          <w:tcPr>
            <w:tcW w:w="3819" w:type="dxa"/>
            <w:gridSpan w:val="4"/>
          </w:tcPr>
          <w:p w14:paraId="52767B85" w14:textId="77777777" w:rsidR="008238FA" w:rsidRDefault="008238FA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Отчество (при наличии)</w:t>
            </w:r>
          </w:p>
        </w:tc>
        <w:tc>
          <w:tcPr>
            <w:tcW w:w="5242" w:type="dxa"/>
            <w:gridSpan w:val="6"/>
          </w:tcPr>
          <w:p w14:paraId="266D7CA1" w14:textId="77777777" w:rsidR="008238FA" w:rsidRDefault="008238FA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</w:p>
        </w:tc>
      </w:tr>
      <w:tr w:rsidR="008238FA" w14:paraId="2781185E" w14:textId="77777777" w:rsidTr="001E46CD">
        <w:tc>
          <w:tcPr>
            <w:tcW w:w="3819" w:type="dxa"/>
            <w:gridSpan w:val="4"/>
          </w:tcPr>
          <w:p w14:paraId="73ABD54C" w14:textId="77777777" w:rsidR="008238FA" w:rsidRDefault="008238FA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Дата рождения</w:t>
            </w:r>
          </w:p>
        </w:tc>
        <w:tc>
          <w:tcPr>
            <w:tcW w:w="5242" w:type="dxa"/>
            <w:gridSpan w:val="6"/>
          </w:tcPr>
          <w:p w14:paraId="2222AE2F" w14:textId="77777777" w:rsidR="008238FA" w:rsidRDefault="008238FA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</w:p>
        </w:tc>
      </w:tr>
      <w:tr w:rsidR="008238FA" w14:paraId="2F74EB47" w14:textId="77777777" w:rsidTr="001E46CD">
        <w:tc>
          <w:tcPr>
            <w:tcW w:w="3819" w:type="dxa"/>
            <w:gridSpan w:val="4"/>
          </w:tcPr>
          <w:p w14:paraId="1E909914" w14:textId="77777777" w:rsidR="008238FA" w:rsidRDefault="008238FA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 xml:space="preserve">Наименование документа, </w:t>
            </w:r>
            <w:r>
              <w:rPr>
                <w:rFonts w:cs="Times New Roman"/>
                <w:bCs/>
                <w:szCs w:val="28"/>
              </w:rPr>
              <w:lastRenderedPageBreak/>
              <w:t>удостоверяющего личность</w:t>
            </w:r>
          </w:p>
        </w:tc>
        <w:tc>
          <w:tcPr>
            <w:tcW w:w="5242" w:type="dxa"/>
            <w:gridSpan w:val="6"/>
          </w:tcPr>
          <w:p w14:paraId="2C4D6052" w14:textId="77777777" w:rsidR="008238FA" w:rsidRDefault="008238FA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</w:p>
        </w:tc>
      </w:tr>
      <w:tr w:rsidR="008238FA" w14:paraId="29F59C77" w14:textId="77777777" w:rsidTr="001E46CD">
        <w:tc>
          <w:tcPr>
            <w:tcW w:w="2476" w:type="dxa"/>
            <w:gridSpan w:val="2"/>
          </w:tcPr>
          <w:p w14:paraId="3372D331" w14:textId="77777777" w:rsidR="008238FA" w:rsidRDefault="008238FA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Серия</w:t>
            </w:r>
          </w:p>
        </w:tc>
        <w:tc>
          <w:tcPr>
            <w:tcW w:w="1762" w:type="dxa"/>
            <w:gridSpan w:val="4"/>
          </w:tcPr>
          <w:p w14:paraId="571CD4D1" w14:textId="77777777" w:rsidR="008238FA" w:rsidRDefault="008238FA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</w:p>
        </w:tc>
        <w:tc>
          <w:tcPr>
            <w:tcW w:w="1941" w:type="dxa"/>
            <w:gridSpan w:val="2"/>
            <w:vMerge w:val="restart"/>
          </w:tcPr>
          <w:p w14:paraId="081D43D9" w14:textId="77777777" w:rsidR="008238FA" w:rsidRDefault="008238FA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Кем выдан</w:t>
            </w:r>
          </w:p>
        </w:tc>
        <w:tc>
          <w:tcPr>
            <w:tcW w:w="2882" w:type="dxa"/>
            <w:gridSpan w:val="2"/>
          </w:tcPr>
          <w:p w14:paraId="65C0A137" w14:textId="77777777" w:rsidR="008238FA" w:rsidRDefault="008238FA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</w:p>
        </w:tc>
      </w:tr>
      <w:tr w:rsidR="008238FA" w14:paraId="607B9BE0" w14:textId="77777777" w:rsidTr="001E46CD">
        <w:tc>
          <w:tcPr>
            <w:tcW w:w="2476" w:type="dxa"/>
            <w:gridSpan w:val="2"/>
          </w:tcPr>
          <w:p w14:paraId="4E8040C5" w14:textId="77777777" w:rsidR="008238FA" w:rsidRDefault="008238FA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Номер</w:t>
            </w:r>
          </w:p>
        </w:tc>
        <w:tc>
          <w:tcPr>
            <w:tcW w:w="1762" w:type="dxa"/>
            <w:gridSpan w:val="4"/>
          </w:tcPr>
          <w:p w14:paraId="2941A09B" w14:textId="77777777" w:rsidR="008238FA" w:rsidRDefault="008238FA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</w:p>
        </w:tc>
        <w:tc>
          <w:tcPr>
            <w:tcW w:w="1941" w:type="dxa"/>
            <w:gridSpan w:val="2"/>
            <w:vMerge/>
          </w:tcPr>
          <w:p w14:paraId="55BB2862" w14:textId="77777777" w:rsidR="008238FA" w:rsidRDefault="008238FA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</w:p>
        </w:tc>
        <w:tc>
          <w:tcPr>
            <w:tcW w:w="2882" w:type="dxa"/>
            <w:gridSpan w:val="2"/>
          </w:tcPr>
          <w:p w14:paraId="08091BC9" w14:textId="77777777" w:rsidR="008238FA" w:rsidRDefault="008238FA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</w:p>
        </w:tc>
      </w:tr>
      <w:tr w:rsidR="008238FA" w14:paraId="497F5DB5" w14:textId="77777777" w:rsidTr="001E46CD">
        <w:tc>
          <w:tcPr>
            <w:tcW w:w="2476" w:type="dxa"/>
            <w:gridSpan w:val="2"/>
          </w:tcPr>
          <w:p w14:paraId="0117C083" w14:textId="77777777" w:rsidR="008238FA" w:rsidRDefault="008238FA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Код подразделения</w:t>
            </w:r>
          </w:p>
        </w:tc>
        <w:tc>
          <w:tcPr>
            <w:tcW w:w="1762" w:type="dxa"/>
            <w:gridSpan w:val="4"/>
          </w:tcPr>
          <w:p w14:paraId="074116CB" w14:textId="77777777" w:rsidR="008238FA" w:rsidRDefault="008238FA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</w:p>
        </w:tc>
        <w:tc>
          <w:tcPr>
            <w:tcW w:w="1941" w:type="dxa"/>
            <w:gridSpan w:val="2"/>
          </w:tcPr>
          <w:p w14:paraId="67141BDF" w14:textId="77777777" w:rsidR="008238FA" w:rsidRDefault="008238FA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Дата выдачи</w:t>
            </w:r>
          </w:p>
        </w:tc>
        <w:tc>
          <w:tcPr>
            <w:tcW w:w="2882" w:type="dxa"/>
            <w:gridSpan w:val="2"/>
          </w:tcPr>
          <w:p w14:paraId="097E3336" w14:textId="77777777" w:rsidR="008238FA" w:rsidRDefault="008238FA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</w:p>
        </w:tc>
      </w:tr>
      <w:tr w:rsidR="008238FA" w14:paraId="06C92580" w14:textId="77777777" w:rsidTr="001E46CD">
        <w:tc>
          <w:tcPr>
            <w:tcW w:w="3819" w:type="dxa"/>
            <w:gridSpan w:val="4"/>
          </w:tcPr>
          <w:p w14:paraId="363AC059" w14:textId="77777777" w:rsidR="008238FA" w:rsidRDefault="008238FA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СНИЛС</w:t>
            </w:r>
          </w:p>
        </w:tc>
        <w:tc>
          <w:tcPr>
            <w:tcW w:w="5242" w:type="dxa"/>
            <w:gridSpan w:val="6"/>
          </w:tcPr>
          <w:p w14:paraId="06F1D6C6" w14:textId="77777777" w:rsidR="008238FA" w:rsidRDefault="008238FA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</w:p>
        </w:tc>
      </w:tr>
      <w:tr w:rsidR="008238FA" w14:paraId="17FDE49C" w14:textId="77777777" w:rsidTr="001E46CD">
        <w:tc>
          <w:tcPr>
            <w:tcW w:w="3819" w:type="dxa"/>
            <w:gridSpan w:val="4"/>
          </w:tcPr>
          <w:p w14:paraId="6DB0627C" w14:textId="77777777" w:rsidR="008238FA" w:rsidRDefault="008238FA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Контактный телефон</w:t>
            </w:r>
          </w:p>
        </w:tc>
        <w:tc>
          <w:tcPr>
            <w:tcW w:w="5242" w:type="dxa"/>
            <w:gridSpan w:val="6"/>
          </w:tcPr>
          <w:p w14:paraId="22BF17B9" w14:textId="77777777" w:rsidR="008238FA" w:rsidRDefault="008238FA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</w:p>
        </w:tc>
      </w:tr>
      <w:tr w:rsidR="008238FA" w14:paraId="5470C84A" w14:textId="77777777" w:rsidTr="001E46CD">
        <w:tc>
          <w:tcPr>
            <w:tcW w:w="3819" w:type="dxa"/>
            <w:gridSpan w:val="4"/>
          </w:tcPr>
          <w:p w14:paraId="0237E455" w14:textId="77777777" w:rsidR="008238FA" w:rsidRDefault="008238FA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Адрес электронной почты</w:t>
            </w:r>
          </w:p>
        </w:tc>
        <w:tc>
          <w:tcPr>
            <w:tcW w:w="5242" w:type="dxa"/>
            <w:gridSpan w:val="6"/>
          </w:tcPr>
          <w:p w14:paraId="353F3213" w14:textId="77777777" w:rsidR="008238FA" w:rsidRDefault="008238FA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</w:p>
        </w:tc>
      </w:tr>
      <w:tr w:rsidR="008238FA" w14:paraId="3B7F7064" w14:textId="77777777" w:rsidTr="001E46CD">
        <w:tc>
          <w:tcPr>
            <w:tcW w:w="3819" w:type="dxa"/>
            <w:gridSpan w:val="4"/>
          </w:tcPr>
          <w:p w14:paraId="05C09102" w14:textId="77777777" w:rsidR="008238FA" w:rsidRDefault="008238FA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Адрес регистрации по месту жительства/ пребывания</w:t>
            </w:r>
          </w:p>
        </w:tc>
        <w:tc>
          <w:tcPr>
            <w:tcW w:w="5242" w:type="dxa"/>
            <w:gridSpan w:val="6"/>
          </w:tcPr>
          <w:p w14:paraId="4787B033" w14:textId="77777777" w:rsidR="008238FA" w:rsidRDefault="008238FA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</w:p>
        </w:tc>
      </w:tr>
      <w:tr w:rsidR="008238FA" w14:paraId="70ECC5B9" w14:textId="77777777" w:rsidTr="00A77263">
        <w:tc>
          <w:tcPr>
            <w:tcW w:w="9061" w:type="dxa"/>
            <w:gridSpan w:val="10"/>
          </w:tcPr>
          <w:p w14:paraId="23077A55" w14:textId="77777777" w:rsidR="008238FA" w:rsidRPr="00185350" w:rsidRDefault="008238FA" w:rsidP="00E86AEB">
            <w:pPr>
              <w:pStyle w:val="a6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Кем Вы являетесь? / Кем является заявитель?</w:t>
            </w:r>
          </w:p>
        </w:tc>
      </w:tr>
      <w:tr w:rsidR="008238FA" w14:paraId="0C121860" w14:textId="77777777" w:rsidTr="00A77263">
        <w:tc>
          <w:tcPr>
            <w:tcW w:w="9061" w:type="dxa"/>
            <w:gridSpan w:val="10"/>
          </w:tcPr>
          <w:p w14:paraId="466A48E9" w14:textId="77777777" w:rsidR="008238FA" w:rsidRDefault="008238FA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 xml:space="preserve">□ 4.1. Мать </w:t>
            </w:r>
          </w:p>
          <w:p w14:paraId="767BF27A" w14:textId="4FB5E90E" w:rsidR="008238FA" w:rsidRDefault="008238FA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</w:p>
        </w:tc>
      </w:tr>
      <w:tr w:rsidR="008238FA" w14:paraId="13F6653C" w14:textId="77777777" w:rsidTr="00A77263">
        <w:tc>
          <w:tcPr>
            <w:tcW w:w="9061" w:type="dxa"/>
            <w:gridSpan w:val="10"/>
          </w:tcPr>
          <w:p w14:paraId="2D3DDDA3" w14:textId="77777777" w:rsidR="008238FA" w:rsidRDefault="008238FA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□ 4.2. Отец</w:t>
            </w:r>
          </w:p>
          <w:p w14:paraId="396C89FC" w14:textId="193A5BA2" w:rsidR="008238FA" w:rsidRDefault="008238FA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</w:p>
        </w:tc>
      </w:tr>
      <w:tr w:rsidR="008238FA" w:rsidRPr="003468B7" w14:paraId="1E3B9B74" w14:textId="77777777" w:rsidTr="00A77263">
        <w:tc>
          <w:tcPr>
            <w:tcW w:w="9061" w:type="dxa"/>
            <w:gridSpan w:val="10"/>
          </w:tcPr>
          <w:p w14:paraId="6E967CB8" w14:textId="2370E2B8" w:rsidR="008238FA" w:rsidRPr="001E46CD" w:rsidRDefault="001E46CD" w:rsidP="00E86AEB">
            <w:pPr>
              <w:pStyle w:val="a6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С</w:t>
            </w:r>
            <w:r w:rsidRPr="001E46CD">
              <w:rPr>
                <w:bCs/>
                <w:szCs w:val="28"/>
              </w:rPr>
              <w:t>емейное положение</w:t>
            </w:r>
          </w:p>
        </w:tc>
      </w:tr>
      <w:tr w:rsidR="008238FA" w14:paraId="78741724" w14:textId="77777777" w:rsidTr="001E46CD">
        <w:tc>
          <w:tcPr>
            <w:tcW w:w="3819" w:type="dxa"/>
            <w:gridSpan w:val="4"/>
          </w:tcPr>
          <w:p w14:paraId="6FC76750" w14:textId="57CDD4DD" w:rsidR="008238FA" w:rsidRDefault="001E46CD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  <w:r w:rsidRPr="001E46CD">
              <w:rPr>
                <w:rFonts w:cs="Times New Roman"/>
                <w:bCs/>
                <w:szCs w:val="28"/>
              </w:rPr>
              <w:t>в браке никогда не состоял (не состояла)</w:t>
            </w:r>
          </w:p>
        </w:tc>
        <w:tc>
          <w:tcPr>
            <w:tcW w:w="5242" w:type="dxa"/>
            <w:gridSpan w:val="6"/>
          </w:tcPr>
          <w:p w14:paraId="4FD34E6A" w14:textId="77777777" w:rsidR="008238FA" w:rsidRDefault="008238FA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</w:p>
        </w:tc>
      </w:tr>
      <w:tr w:rsidR="008238FA" w14:paraId="7D3BEC0E" w14:textId="77777777" w:rsidTr="001E46CD">
        <w:tc>
          <w:tcPr>
            <w:tcW w:w="3819" w:type="dxa"/>
            <w:gridSpan w:val="4"/>
          </w:tcPr>
          <w:p w14:paraId="18A8A9BB" w14:textId="11FC2E70" w:rsidR="008238FA" w:rsidRDefault="001E46CD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  <w:r w:rsidRPr="001E46CD">
              <w:rPr>
                <w:rFonts w:cs="Times New Roman"/>
                <w:bCs/>
                <w:szCs w:val="28"/>
              </w:rPr>
              <w:t>состою в браке</w:t>
            </w:r>
            <w:r>
              <w:rPr>
                <w:rFonts w:cs="Times New Roman"/>
                <w:bCs/>
                <w:szCs w:val="28"/>
              </w:rPr>
              <w:t xml:space="preserve"> </w:t>
            </w:r>
          </w:p>
        </w:tc>
        <w:tc>
          <w:tcPr>
            <w:tcW w:w="5242" w:type="dxa"/>
            <w:gridSpan w:val="6"/>
          </w:tcPr>
          <w:p w14:paraId="198422E8" w14:textId="77777777" w:rsidR="008238FA" w:rsidRDefault="008238FA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</w:p>
        </w:tc>
      </w:tr>
      <w:tr w:rsidR="008238FA" w14:paraId="04C2BB82" w14:textId="77777777" w:rsidTr="001E46CD">
        <w:tc>
          <w:tcPr>
            <w:tcW w:w="3819" w:type="dxa"/>
            <w:gridSpan w:val="4"/>
          </w:tcPr>
          <w:p w14:paraId="7EDBC3C0" w14:textId="128E346A" w:rsidR="008238FA" w:rsidRDefault="001E46CD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  <w:r w:rsidRPr="001E46CD">
              <w:rPr>
                <w:rFonts w:cs="Times New Roman"/>
                <w:bCs/>
                <w:szCs w:val="28"/>
              </w:rPr>
              <w:t>в разводе</w:t>
            </w:r>
            <w:r>
              <w:rPr>
                <w:rFonts w:cs="Times New Roman"/>
                <w:bCs/>
                <w:szCs w:val="28"/>
              </w:rPr>
              <w:t xml:space="preserve"> </w:t>
            </w:r>
            <w:r w:rsidR="008238FA">
              <w:rPr>
                <w:rFonts w:cs="Times New Roman"/>
                <w:bCs/>
                <w:szCs w:val="28"/>
              </w:rPr>
              <w:t>(при наличии)</w:t>
            </w:r>
          </w:p>
        </w:tc>
        <w:tc>
          <w:tcPr>
            <w:tcW w:w="5242" w:type="dxa"/>
            <w:gridSpan w:val="6"/>
          </w:tcPr>
          <w:p w14:paraId="4FF1A7E4" w14:textId="77777777" w:rsidR="008238FA" w:rsidRDefault="008238FA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</w:p>
        </w:tc>
      </w:tr>
      <w:tr w:rsidR="008238FA" w14:paraId="5E42C1FA" w14:textId="77777777" w:rsidTr="001E46CD">
        <w:tc>
          <w:tcPr>
            <w:tcW w:w="3819" w:type="dxa"/>
            <w:gridSpan w:val="4"/>
          </w:tcPr>
          <w:p w14:paraId="3DA0305C" w14:textId="4536F8AC" w:rsidR="008238FA" w:rsidRDefault="001E46CD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  <w:r w:rsidRPr="001E46CD">
              <w:rPr>
                <w:rFonts w:cs="Times New Roman"/>
                <w:bCs/>
                <w:szCs w:val="28"/>
              </w:rPr>
              <w:t>вдовец (вдова)</w:t>
            </w:r>
          </w:p>
        </w:tc>
        <w:tc>
          <w:tcPr>
            <w:tcW w:w="5242" w:type="dxa"/>
            <w:gridSpan w:val="6"/>
          </w:tcPr>
          <w:p w14:paraId="456C13DC" w14:textId="77777777" w:rsidR="008238FA" w:rsidRDefault="008238FA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</w:p>
        </w:tc>
      </w:tr>
      <w:tr w:rsidR="008238FA" w14:paraId="1ABCD64A" w14:textId="77777777" w:rsidTr="001E46CD">
        <w:tc>
          <w:tcPr>
            <w:tcW w:w="3819" w:type="dxa"/>
            <w:gridSpan w:val="4"/>
          </w:tcPr>
          <w:p w14:paraId="5E4B1548" w14:textId="6EDA1311" w:rsidR="008238FA" w:rsidRDefault="008238FA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 xml:space="preserve">Актовая запись о </w:t>
            </w:r>
            <w:r w:rsidR="001E46CD" w:rsidRPr="001E46CD">
              <w:rPr>
                <w:rFonts w:cs="Times New Roman"/>
                <w:bCs/>
                <w:szCs w:val="28"/>
              </w:rPr>
              <w:t>расторжении (заключении) брака</w:t>
            </w:r>
            <w:r w:rsidR="00BD7946">
              <w:rPr>
                <w:rFonts w:cs="Times New Roman"/>
                <w:bCs/>
                <w:szCs w:val="28"/>
              </w:rPr>
              <w:t xml:space="preserve">, </w:t>
            </w:r>
            <w:r w:rsidR="00BD7946" w:rsidRPr="006A0140">
              <w:rPr>
                <w:rFonts w:cs="Times New Roman"/>
                <w:bCs/>
                <w:szCs w:val="28"/>
              </w:rPr>
              <w:t xml:space="preserve">перемене </w:t>
            </w:r>
            <w:proofErr w:type="gramStart"/>
            <w:r w:rsidR="00BD7946" w:rsidRPr="006A0140">
              <w:rPr>
                <w:rFonts w:cs="Times New Roman"/>
                <w:bCs/>
                <w:szCs w:val="28"/>
              </w:rPr>
              <w:t>имени </w:t>
            </w:r>
            <w:r w:rsidR="00E86AEB">
              <w:rPr>
                <w:rFonts w:cs="Times New Roman"/>
                <w:bCs/>
                <w:szCs w:val="28"/>
              </w:rPr>
              <w:t>,</w:t>
            </w:r>
            <w:proofErr w:type="gramEnd"/>
            <w:r w:rsidR="00E86AEB">
              <w:rPr>
                <w:rFonts w:cs="Times New Roman"/>
                <w:bCs/>
                <w:szCs w:val="28"/>
              </w:rPr>
              <w:t xml:space="preserve"> смерти</w:t>
            </w:r>
            <w:r w:rsidR="001E46CD">
              <w:rPr>
                <w:rFonts w:cs="Times New Roman"/>
                <w:bCs/>
                <w:szCs w:val="28"/>
              </w:rPr>
              <w:t xml:space="preserve">* </w:t>
            </w:r>
            <w:r>
              <w:rPr>
                <w:rFonts w:cs="Times New Roman"/>
                <w:bCs/>
                <w:szCs w:val="28"/>
              </w:rPr>
              <w:t>(</w:t>
            </w:r>
            <w:r w:rsidRPr="000044BA">
              <w:rPr>
                <w:rFonts w:cs="Times New Roman"/>
                <w:bCs/>
                <w:szCs w:val="28"/>
              </w:rPr>
              <w:t>указывается номер, дата актовой записи, наименование органа записи, актов гражданского состояния, в котором составлена данная запись</w:t>
            </w:r>
          </w:p>
        </w:tc>
        <w:tc>
          <w:tcPr>
            <w:tcW w:w="5242" w:type="dxa"/>
            <w:gridSpan w:val="6"/>
          </w:tcPr>
          <w:p w14:paraId="017C5B07" w14:textId="77777777" w:rsidR="008238FA" w:rsidRDefault="008238FA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</w:p>
        </w:tc>
      </w:tr>
      <w:tr w:rsidR="008238FA" w14:paraId="0F52F3B3" w14:textId="77777777" w:rsidTr="00A77263">
        <w:tc>
          <w:tcPr>
            <w:tcW w:w="9061" w:type="dxa"/>
            <w:gridSpan w:val="10"/>
          </w:tcPr>
          <w:p w14:paraId="597597F2" w14:textId="3F0BDBBC" w:rsidR="008238FA" w:rsidRPr="00E012D5" w:rsidRDefault="008238FA" w:rsidP="00E86AEB">
            <w:pPr>
              <w:pStyle w:val="a6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bCs/>
                <w:szCs w:val="28"/>
              </w:rPr>
            </w:pPr>
            <w:r w:rsidRPr="00E012D5">
              <w:rPr>
                <w:bCs/>
                <w:szCs w:val="28"/>
              </w:rPr>
              <w:t xml:space="preserve">Сведения о </w:t>
            </w:r>
            <w:r w:rsidR="001E46CD">
              <w:rPr>
                <w:bCs/>
                <w:szCs w:val="28"/>
              </w:rPr>
              <w:t>ребенке*</w:t>
            </w:r>
            <w:r>
              <w:rPr>
                <w:bCs/>
                <w:szCs w:val="28"/>
              </w:rPr>
              <w:t>*</w:t>
            </w:r>
            <w:r w:rsidRPr="00E012D5">
              <w:rPr>
                <w:bCs/>
                <w:szCs w:val="28"/>
              </w:rPr>
              <w:t xml:space="preserve"> </w:t>
            </w:r>
          </w:p>
        </w:tc>
      </w:tr>
      <w:tr w:rsidR="008238FA" w14:paraId="327384D0" w14:textId="77777777" w:rsidTr="001E46CD">
        <w:tc>
          <w:tcPr>
            <w:tcW w:w="3819" w:type="dxa"/>
            <w:gridSpan w:val="4"/>
          </w:tcPr>
          <w:p w14:paraId="7C5BCE79" w14:textId="77777777" w:rsidR="008238FA" w:rsidRDefault="008238FA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Фамилия</w:t>
            </w:r>
          </w:p>
        </w:tc>
        <w:tc>
          <w:tcPr>
            <w:tcW w:w="5242" w:type="dxa"/>
            <w:gridSpan w:val="6"/>
          </w:tcPr>
          <w:p w14:paraId="690CFDDA" w14:textId="77777777" w:rsidR="008238FA" w:rsidRDefault="008238FA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</w:p>
        </w:tc>
      </w:tr>
      <w:tr w:rsidR="008238FA" w14:paraId="086FA76C" w14:textId="77777777" w:rsidTr="001E46CD">
        <w:tc>
          <w:tcPr>
            <w:tcW w:w="3819" w:type="dxa"/>
            <w:gridSpan w:val="4"/>
          </w:tcPr>
          <w:p w14:paraId="14BAF9A1" w14:textId="77777777" w:rsidR="008238FA" w:rsidRDefault="008238FA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Имя</w:t>
            </w:r>
          </w:p>
        </w:tc>
        <w:tc>
          <w:tcPr>
            <w:tcW w:w="5242" w:type="dxa"/>
            <w:gridSpan w:val="6"/>
          </w:tcPr>
          <w:p w14:paraId="640755B3" w14:textId="77777777" w:rsidR="008238FA" w:rsidRDefault="008238FA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</w:p>
        </w:tc>
      </w:tr>
      <w:tr w:rsidR="008238FA" w14:paraId="61D14614" w14:textId="77777777" w:rsidTr="001E46CD">
        <w:tc>
          <w:tcPr>
            <w:tcW w:w="3819" w:type="dxa"/>
            <w:gridSpan w:val="4"/>
          </w:tcPr>
          <w:p w14:paraId="3E768338" w14:textId="77777777" w:rsidR="008238FA" w:rsidRDefault="008238FA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Отчество (при наличии)</w:t>
            </w:r>
          </w:p>
        </w:tc>
        <w:tc>
          <w:tcPr>
            <w:tcW w:w="5242" w:type="dxa"/>
            <w:gridSpan w:val="6"/>
          </w:tcPr>
          <w:p w14:paraId="6394E2E5" w14:textId="77777777" w:rsidR="008238FA" w:rsidRDefault="008238FA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</w:p>
        </w:tc>
      </w:tr>
      <w:tr w:rsidR="008238FA" w14:paraId="30F63799" w14:textId="77777777" w:rsidTr="001E46CD">
        <w:tc>
          <w:tcPr>
            <w:tcW w:w="3819" w:type="dxa"/>
            <w:gridSpan w:val="4"/>
          </w:tcPr>
          <w:p w14:paraId="347A53C5" w14:textId="77777777" w:rsidR="008238FA" w:rsidRDefault="008238FA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Дата рождения</w:t>
            </w:r>
          </w:p>
        </w:tc>
        <w:tc>
          <w:tcPr>
            <w:tcW w:w="5242" w:type="dxa"/>
            <w:gridSpan w:val="6"/>
          </w:tcPr>
          <w:p w14:paraId="53EC72A0" w14:textId="77777777" w:rsidR="008238FA" w:rsidRDefault="008238FA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</w:p>
        </w:tc>
      </w:tr>
      <w:tr w:rsidR="008238FA" w14:paraId="39A3C831" w14:textId="77777777" w:rsidTr="001E46CD">
        <w:tc>
          <w:tcPr>
            <w:tcW w:w="3819" w:type="dxa"/>
            <w:gridSpan w:val="4"/>
          </w:tcPr>
          <w:p w14:paraId="70BFA964" w14:textId="77777777" w:rsidR="008238FA" w:rsidRDefault="008238FA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СНИЛС</w:t>
            </w:r>
          </w:p>
        </w:tc>
        <w:tc>
          <w:tcPr>
            <w:tcW w:w="5242" w:type="dxa"/>
            <w:gridSpan w:val="6"/>
          </w:tcPr>
          <w:p w14:paraId="03D2661B" w14:textId="77777777" w:rsidR="008238FA" w:rsidRDefault="008238FA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</w:p>
        </w:tc>
      </w:tr>
      <w:tr w:rsidR="008238FA" w14:paraId="2DA6F83D" w14:textId="77777777" w:rsidTr="001E46CD">
        <w:tc>
          <w:tcPr>
            <w:tcW w:w="3819" w:type="dxa"/>
            <w:gridSpan w:val="4"/>
          </w:tcPr>
          <w:p w14:paraId="5B43C3FC" w14:textId="77777777" w:rsidR="008238FA" w:rsidRDefault="008238FA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Гражданство</w:t>
            </w:r>
          </w:p>
        </w:tc>
        <w:tc>
          <w:tcPr>
            <w:tcW w:w="5242" w:type="dxa"/>
            <w:gridSpan w:val="6"/>
          </w:tcPr>
          <w:p w14:paraId="51C27FA0" w14:textId="77777777" w:rsidR="008238FA" w:rsidRDefault="008238FA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</w:p>
        </w:tc>
      </w:tr>
      <w:tr w:rsidR="00BD7946" w14:paraId="3ADAFE47" w14:textId="77777777" w:rsidTr="001E46CD">
        <w:tc>
          <w:tcPr>
            <w:tcW w:w="3819" w:type="dxa"/>
            <w:gridSpan w:val="4"/>
          </w:tcPr>
          <w:p w14:paraId="3B9A1F4B" w14:textId="6F7CA409" w:rsidR="00BD7946" w:rsidRDefault="00BD7946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Адрес регистрации по месту жительства/ пребывания</w:t>
            </w:r>
          </w:p>
        </w:tc>
        <w:tc>
          <w:tcPr>
            <w:tcW w:w="5242" w:type="dxa"/>
            <w:gridSpan w:val="6"/>
          </w:tcPr>
          <w:p w14:paraId="22AF519F" w14:textId="77777777" w:rsidR="00BD7946" w:rsidRDefault="00BD7946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</w:p>
        </w:tc>
      </w:tr>
      <w:tr w:rsidR="008238FA" w14:paraId="5A36D7F3" w14:textId="77777777" w:rsidTr="00A77263">
        <w:tc>
          <w:tcPr>
            <w:tcW w:w="9061" w:type="dxa"/>
            <w:gridSpan w:val="10"/>
          </w:tcPr>
          <w:p w14:paraId="798E1133" w14:textId="77777777" w:rsidR="008238FA" w:rsidRDefault="008238FA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Где зарегистрировано рождение ребенка?</w:t>
            </w:r>
          </w:p>
        </w:tc>
      </w:tr>
      <w:tr w:rsidR="008238FA" w14:paraId="7C8540DC" w14:textId="77777777" w:rsidTr="001E46CD">
        <w:tc>
          <w:tcPr>
            <w:tcW w:w="3819" w:type="dxa"/>
            <w:gridSpan w:val="4"/>
          </w:tcPr>
          <w:p w14:paraId="05075A06" w14:textId="77777777" w:rsidR="008238FA" w:rsidRDefault="008238FA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□ В Российской Федерации</w:t>
            </w:r>
          </w:p>
        </w:tc>
        <w:tc>
          <w:tcPr>
            <w:tcW w:w="5242" w:type="dxa"/>
            <w:gridSpan w:val="6"/>
          </w:tcPr>
          <w:p w14:paraId="06155C5E" w14:textId="77777777" w:rsidR="008238FA" w:rsidRDefault="008238FA" w:rsidP="00E86AEB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Реквизиты актовой записи о рождении ребенка</w:t>
            </w:r>
          </w:p>
        </w:tc>
      </w:tr>
      <w:tr w:rsidR="008238FA" w14:paraId="47E6A7AC" w14:textId="77777777" w:rsidTr="001E46CD">
        <w:tc>
          <w:tcPr>
            <w:tcW w:w="3819" w:type="dxa"/>
            <w:gridSpan w:val="4"/>
          </w:tcPr>
          <w:p w14:paraId="1F163966" w14:textId="77777777" w:rsidR="008238FA" w:rsidRDefault="008238FA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</w:p>
        </w:tc>
        <w:tc>
          <w:tcPr>
            <w:tcW w:w="1728" w:type="dxa"/>
            <w:gridSpan w:val="3"/>
          </w:tcPr>
          <w:p w14:paraId="32A4D319" w14:textId="77777777" w:rsidR="008238FA" w:rsidRDefault="008238FA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Номер</w:t>
            </w:r>
          </w:p>
        </w:tc>
        <w:tc>
          <w:tcPr>
            <w:tcW w:w="3514" w:type="dxa"/>
            <w:gridSpan w:val="3"/>
          </w:tcPr>
          <w:p w14:paraId="78434623" w14:textId="77777777" w:rsidR="008238FA" w:rsidRDefault="008238FA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</w:p>
        </w:tc>
      </w:tr>
      <w:tr w:rsidR="008238FA" w14:paraId="716B73EC" w14:textId="77777777" w:rsidTr="001E46CD">
        <w:tc>
          <w:tcPr>
            <w:tcW w:w="3819" w:type="dxa"/>
            <w:gridSpan w:val="4"/>
          </w:tcPr>
          <w:p w14:paraId="76BB4E2B" w14:textId="77777777" w:rsidR="008238FA" w:rsidRDefault="008238FA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</w:p>
        </w:tc>
        <w:tc>
          <w:tcPr>
            <w:tcW w:w="1728" w:type="dxa"/>
            <w:gridSpan w:val="3"/>
          </w:tcPr>
          <w:p w14:paraId="0AB2BBEA" w14:textId="77777777" w:rsidR="008238FA" w:rsidRDefault="008238FA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Дата</w:t>
            </w:r>
          </w:p>
        </w:tc>
        <w:tc>
          <w:tcPr>
            <w:tcW w:w="3514" w:type="dxa"/>
            <w:gridSpan w:val="3"/>
          </w:tcPr>
          <w:p w14:paraId="05DFAFE4" w14:textId="77777777" w:rsidR="008238FA" w:rsidRDefault="008238FA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</w:p>
        </w:tc>
      </w:tr>
      <w:tr w:rsidR="008238FA" w14:paraId="6AA60D2E" w14:textId="77777777" w:rsidTr="001E46CD">
        <w:tc>
          <w:tcPr>
            <w:tcW w:w="3819" w:type="dxa"/>
            <w:gridSpan w:val="4"/>
          </w:tcPr>
          <w:p w14:paraId="424B2A7B" w14:textId="77777777" w:rsidR="008238FA" w:rsidRDefault="008238FA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</w:p>
        </w:tc>
        <w:tc>
          <w:tcPr>
            <w:tcW w:w="1728" w:type="dxa"/>
            <w:gridSpan w:val="3"/>
          </w:tcPr>
          <w:p w14:paraId="58A9935D" w14:textId="77777777" w:rsidR="008238FA" w:rsidRDefault="008238FA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 xml:space="preserve">Место </w:t>
            </w:r>
            <w:r>
              <w:rPr>
                <w:rFonts w:cs="Times New Roman"/>
                <w:bCs/>
                <w:szCs w:val="28"/>
              </w:rPr>
              <w:lastRenderedPageBreak/>
              <w:t>регистрации</w:t>
            </w:r>
          </w:p>
        </w:tc>
        <w:tc>
          <w:tcPr>
            <w:tcW w:w="3514" w:type="dxa"/>
            <w:gridSpan w:val="3"/>
          </w:tcPr>
          <w:p w14:paraId="7C873916" w14:textId="77777777" w:rsidR="008238FA" w:rsidRDefault="008238FA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</w:p>
        </w:tc>
      </w:tr>
      <w:tr w:rsidR="008238FA" w:rsidRPr="00E012D5" w14:paraId="6B607582" w14:textId="77777777" w:rsidTr="00A77263">
        <w:tc>
          <w:tcPr>
            <w:tcW w:w="9061" w:type="dxa"/>
            <w:gridSpan w:val="10"/>
          </w:tcPr>
          <w:p w14:paraId="7F549837" w14:textId="6A28FC86" w:rsidR="008238FA" w:rsidRPr="00E012D5" w:rsidRDefault="00BD7946" w:rsidP="008238FA">
            <w:pPr>
              <w:pStyle w:val="a6"/>
              <w:numPr>
                <w:ilvl w:val="0"/>
                <w:numId w:val="12"/>
              </w:numPr>
              <w:autoSpaceDE w:val="0"/>
              <w:autoSpaceDN w:val="0"/>
              <w:adjustRightInd w:val="0"/>
              <w:jc w:val="center"/>
              <w:rPr>
                <w:bCs/>
                <w:szCs w:val="28"/>
              </w:rPr>
            </w:pPr>
            <w:r w:rsidRPr="00BD7946">
              <w:rPr>
                <w:rFonts w:eastAsia="Times New Roman"/>
                <w:bCs/>
                <w:szCs w:val="28"/>
              </w:rPr>
              <w:t>Информация о причинах непосещения ребенком государственной или муниципальной образовательной организации:</w:t>
            </w:r>
          </w:p>
        </w:tc>
      </w:tr>
      <w:tr w:rsidR="00BD7946" w14:paraId="78AF4E8F" w14:textId="77777777" w:rsidTr="001E46CD">
        <w:tc>
          <w:tcPr>
            <w:tcW w:w="3819" w:type="dxa"/>
            <w:gridSpan w:val="4"/>
          </w:tcPr>
          <w:p w14:paraId="4B8C4A9D" w14:textId="5F3B9B5A" w:rsidR="00BD7946" w:rsidRDefault="00BD7946" w:rsidP="00BD7946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Р</w:t>
            </w:r>
            <w:r w:rsidRPr="00BD7946">
              <w:rPr>
                <w:rFonts w:cs="Times New Roman"/>
                <w:bCs/>
                <w:szCs w:val="28"/>
              </w:rPr>
              <w:t xml:space="preserve">ебенок не посещает государственную или муниципальную образовательную организацию по медицинским показаниям </w:t>
            </w:r>
          </w:p>
        </w:tc>
        <w:tc>
          <w:tcPr>
            <w:tcW w:w="5242" w:type="dxa"/>
            <w:gridSpan w:val="6"/>
          </w:tcPr>
          <w:p w14:paraId="60174B44" w14:textId="14769F83" w:rsidR="00BD7946" w:rsidRDefault="00BD7946" w:rsidP="00A77263">
            <w:pPr>
              <w:autoSpaceDE w:val="0"/>
              <w:autoSpaceDN w:val="0"/>
              <w:adjustRightInd w:val="0"/>
              <w:rPr>
                <w:rFonts w:cs="Times New Roman"/>
                <w:bCs/>
                <w:szCs w:val="28"/>
              </w:rPr>
            </w:pPr>
            <w:r w:rsidRPr="00BD7946">
              <w:rPr>
                <w:rFonts w:cs="Times New Roman"/>
                <w:bCs/>
                <w:szCs w:val="28"/>
              </w:rPr>
              <w:t>да/нет (нужное подчеркнуть);</w:t>
            </w:r>
          </w:p>
        </w:tc>
      </w:tr>
      <w:tr w:rsidR="008238FA" w14:paraId="2702246C" w14:textId="77777777" w:rsidTr="001E46CD">
        <w:tc>
          <w:tcPr>
            <w:tcW w:w="3819" w:type="dxa"/>
            <w:gridSpan w:val="4"/>
          </w:tcPr>
          <w:p w14:paraId="6E88DC0F" w14:textId="1137F831" w:rsidR="008238FA" w:rsidRDefault="00BD7946" w:rsidP="00BD7946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  <w:r w:rsidRPr="00BD7946">
              <w:rPr>
                <w:rFonts w:cs="Times New Roman"/>
                <w:bCs/>
                <w:szCs w:val="28"/>
              </w:rPr>
              <w:t>Ребенок не посещает государственную или муниципальную образовательную организацию из-за отсутствия в ней места</w:t>
            </w:r>
          </w:p>
        </w:tc>
        <w:tc>
          <w:tcPr>
            <w:tcW w:w="5242" w:type="dxa"/>
            <w:gridSpan w:val="6"/>
          </w:tcPr>
          <w:p w14:paraId="136F1194" w14:textId="01A7396E" w:rsidR="008238FA" w:rsidRDefault="00BD7946" w:rsidP="00A77263">
            <w:pPr>
              <w:autoSpaceDE w:val="0"/>
              <w:autoSpaceDN w:val="0"/>
              <w:adjustRightInd w:val="0"/>
              <w:rPr>
                <w:rFonts w:cs="Times New Roman"/>
                <w:bCs/>
                <w:szCs w:val="28"/>
              </w:rPr>
            </w:pPr>
            <w:r w:rsidRPr="00BD7946">
              <w:rPr>
                <w:rFonts w:cs="Times New Roman"/>
                <w:bCs/>
                <w:szCs w:val="28"/>
              </w:rPr>
              <w:t>да/нет (нужное подчеркнуть).</w:t>
            </w:r>
          </w:p>
        </w:tc>
      </w:tr>
      <w:tr w:rsidR="00BD7946" w14:paraId="19FFDE86" w14:textId="77777777" w:rsidTr="001E46CD">
        <w:tc>
          <w:tcPr>
            <w:tcW w:w="3819" w:type="dxa"/>
            <w:gridSpan w:val="4"/>
          </w:tcPr>
          <w:p w14:paraId="62626C4F" w14:textId="782B233C" w:rsidR="00BD7946" w:rsidRPr="00BD7946" w:rsidRDefault="00BD7946" w:rsidP="00BD7946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О</w:t>
            </w:r>
            <w:r w:rsidRPr="00BD7946">
              <w:rPr>
                <w:rFonts w:cs="Times New Roman"/>
                <w:bCs/>
                <w:szCs w:val="28"/>
              </w:rPr>
              <w:t>тсутствие в населенном пункте образовательных учреждений, реализующих основную общеобразовательную программу дошкольного образования, </w:t>
            </w:r>
          </w:p>
        </w:tc>
        <w:tc>
          <w:tcPr>
            <w:tcW w:w="5242" w:type="dxa"/>
            <w:gridSpan w:val="6"/>
          </w:tcPr>
          <w:p w14:paraId="74E1EAF6" w14:textId="503B13CC" w:rsidR="00BD7946" w:rsidRPr="00BD7946" w:rsidRDefault="00BD7946" w:rsidP="00BD7946">
            <w:pPr>
              <w:autoSpaceDE w:val="0"/>
              <w:autoSpaceDN w:val="0"/>
              <w:adjustRightInd w:val="0"/>
              <w:rPr>
                <w:rFonts w:cs="Times New Roman"/>
                <w:bCs/>
                <w:szCs w:val="28"/>
              </w:rPr>
            </w:pPr>
            <w:r w:rsidRPr="00BD7946">
              <w:rPr>
                <w:rFonts w:cs="Times New Roman"/>
                <w:bCs/>
                <w:szCs w:val="28"/>
              </w:rPr>
              <w:t>да/нет (нужное подчеркнуть).</w:t>
            </w:r>
          </w:p>
        </w:tc>
      </w:tr>
      <w:tr w:rsidR="00BD7946" w14:paraId="52A1F130" w14:textId="77777777" w:rsidTr="00A77263">
        <w:tc>
          <w:tcPr>
            <w:tcW w:w="9061" w:type="dxa"/>
            <w:gridSpan w:val="10"/>
          </w:tcPr>
          <w:p w14:paraId="183C0BEB" w14:textId="5FD4688A" w:rsidR="00BD7946" w:rsidRPr="005650E2" w:rsidRDefault="00BD7946" w:rsidP="00BD7946">
            <w:pPr>
              <w:pStyle w:val="a6"/>
              <w:numPr>
                <w:ilvl w:val="0"/>
                <w:numId w:val="12"/>
              </w:numPr>
              <w:autoSpaceDE w:val="0"/>
              <w:autoSpaceDN w:val="0"/>
              <w:adjustRightInd w:val="0"/>
              <w:jc w:val="center"/>
              <w:rPr>
                <w:bCs/>
                <w:szCs w:val="28"/>
              </w:rPr>
            </w:pPr>
            <w:r w:rsidRPr="006A0140">
              <w:rPr>
                <w:bCs/>
                <w:szCs w:val="28"/>
              </w:rPr>
              <w:t xml:space="preserve">Информация о способе осуществления </w:t>
            </w:r>
            <w:r w:rsidRPr="00BD7946">
              <w:rPr>
                <w:bCs/>
                <w:szCs w:val="28"/>
              </w:rPr>
              <w:t>ежемесячной выплаты на детей, не посещающих государственные или муниципальные дошкольные образовательные организации</w:t>
            </w:r>
          </w:p>
        </w:tc>
      </w:tr>
      <w:tr w:rsidR="00BD7946" w14:paraId="2D75E68A" w14:textId="77777777" w:rsidTr="00A77263">
        <w:tc>
          <w:tcPr>
            <w:tcW w:w="9061" w:type="dxa"/>
            <w:gridSpan w:val="10"/>
          </w:tcPr>
          <w:p w14:paraId="29AEAED5" w14:textId="77777777" w:rsidR="00BD7946" w:rsidRDefault="00BD7946" w:rsidP="00BD7946">
            <w:pPr>
              <w:autoSpaceDE w:val="0"/>
              <w:autoSpaceDN w:val="0"/>
              <w:adjustRightInd w:val="0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□ через кредитную организацию</w:t>
            </w:r>
          </w:p>
        </w:tc>
      </w:tr>
      <w:tr w:rsidR="00BD7946" w14:paraId="06A06BBC" w14:textId="77777777" w:rsidTr="001E46CD">
        <w:tc>
          <w:tcPr>
            <w:tcW w:w="3312" w:type="dxa"/>
            <w:gridSpan w:val="3"/>
          </w:tcPr>
          <w:p w14:paraId="1F1A08B6" w14:textId="77777777" w:rsidR="00BD7946" w:rsidRDefault="00BD7946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Наименование банка</w:t>
            </w:r>
          </w:p>
        </w:tc>
        <w:tc>
          <w:tcPr>
            <w:tcW w:w="5749" w:type="dxa"/>
            <w:gridSpan w:val="7"/>
          </w:tcPr>
          <w:p w14:paraId="44CCFA05" w14:textId="77777777" w:rsidR="00BD7946" w:rsidRDefault="00BD7946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</w:p>
        </w:tc>
      </w:tr>
      <w:tr w:rsidR="00BD7946" w14:paraId="6A2EE615" w14:textId="77777777" w:rsidTr="001E46CD">
        <w:tc>
          <w:tcPr>
            <w:tcW w:w="3312" w:type="dxa"/>
            <w:gridSpan w:val="3"/>
          </w:tcPr>
          <w:p w14:paraId="5351BD93" w14:textId="77777777" w:rsidR="00BD7946" w:rsidRDefault="00BD7946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БИК</w:t>
            </w:r>
          </w:p>
        </w:tc>
        <w:tc>
          <w:tcPr>
            <w:tcW w:w="5749" w:type="dxa"/>
            <w:gridSpan w:val="7"/>
          </w:tcPr>
          <w:p w14:paraId="01E285AD" w14:textId="77777777" w:rsidR="00BD7946" w:rsidRDefault="00BD7946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</w:p>
        </w:tc>
      </w:tr>
      <w:tr w:rsidR="00BD7946" w14:paraId="75C5441A" w14:textId="77777777" w:rsidTr="001E46CD">
        <w:tc>
          <w:tcPr>
            <w:tcW w:w="3312" w:type="dxa"/>
            <w:gridSpan w:val="3"/>
          </w:tcPr>
          <w:p w14:paraId="243DA23A" w14:textId="77777777" w:rsidR="00BD7946" w:rsidRDefault="00BD7946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ИНН</w:t>
            </w:r>
          </w:p>
        </w:tc>
        <w:tc>
          <w:tcPr>
            <w:tcW w:w="5749" w:type="dxa"/>
            <w:gridSpan w:val="7"/>
          </w:tcPr>
          <w:p w14:paraId="6B855971" w14:textId="77777777" w:rsidR="00BD7946" w:rsidRDefault="00BD7946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</w:p>
        </w:tc>
      </w:tr>
      <w:tr w:rsidR="00BD7946" w14:paraId="759E0239" w14:textId="77777777" w:rsidTr="001E46CD">
        <w:tc>
          <w:tcPr>
            <w:tcW w:w="3312" w:type="dxa"/>
            <w:gridSpan w:val="3"/>
          </w:tcPr>
          <w:p w14:paraId="2BD2839F" w14:textId="77777777" w:rsidR="00BD7946" w:rsidRDefault="00BD7946" w:rsidP="00E86AEB">
            <w:pPr>
              <w:ind w:firstLine="0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КПП</w:t>
            </w:r>
          </w:p>
        </w:tc>
        <w:tc>
          <w:tcPr>
            <w:tcW w:w="5749" w:type="dxa"/>
            <w:gridSpan w:val="7"/>
          </w:tcPr>
          <w:p w14:paraId="46102D13" w14:textId="77777777" w:rsidR="00BD7946" w:rsidRDefault="00BD7946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</w:p>
        </w:tc>
      </w:tr>
      <w:tr w:rsidR="00BD7946" w14:paraId="0E30FC6F" w14:textId="77777777" w:rsidTr="001E46CD">
        <w:tc>
          <w:tcPr>
            <w:tcW w:w="3312" w:type="dxa"/>
            <w:gridSpan w:val="3"/>
          </w:tcPr>
          <w:p w14:paraId="49C83A1F" w14:textId="77777777" w:rsidR="00BD7946" w:rsidRDefault="00BD7946" w:rsidP="00E86AEB">
            <w:pPr>
              <w:ind w:firstLine="0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Н</w:t>
            </w:r>
            <w:r w:rsidRPr="005650E2">
              <w:rPr>
                <w:rFonts w:cs="Times New Roman"/>
                <w:bCs/>
                <w:szCs w:val="28"/>
              </w:rPr>
              <w:t>омер счета заявителя</w:t>
            </w:r>
            <w:r w:rsidRPr="005650E2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49" w:type="dxa"/>
            <w:gridSpan w:val="7"/>
          </w:tcPr>
          <w:p w14:paraId="216A8304" w14:textId="77777777" w:rsidR="00BD7946" w:rsidRDefault="00BD7946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</w:p>
        </w:tc>
      </w:tr>
      <w:tr w:rsidR="00BD7946" w14:paraId="23017AFD" w14:textId="77777777" w:rsidTr="00A77263">
        <w:tc>
          <w:tcPr>
            <w:tcW w:w="9061" w:type="dxa"/>
            <w:gridSpan w:val="10"/>
          </w:tcPr>
          <w:p w14:paraId="0850E8D9" w14:textId="77777777" w:rsidR="00BD7946" w:rsidRDefault="00BD7946" w:rsidP="00E86AE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□ через почтовое отделение (определяется по адресу регистрации заявителя)</w:t>
            </w:r>
          </w:p>
        </w:tc>
      </w:tr>
      <w:tr w:rsidR="00BD7946" w14:paraId="1E263FAB" w14:textId="77777777" w:rsidTr="00A77263">
        <w:tc>
          <w:tcPr>
            <w:tcW w:w="9061" w:type="dxa"/>
            <w:gridSpan w:val="10"/>
          </w:tcPr>
          <w:p w14:paraId="0AD8118F" w14:textId="77777777" w:rsidR="00BD7946" w:rsidRPr="00F64095" w:rsidRDefault="00BD7946" w:rsidP="00BD7946">
            <w:pPr>
              <w:pStyle w:val="a6"/>
              <w:numPr>
                <w:ilvl w:val="0"/>
                <w:numId w:val="12"/>
              </w:numPr>
              <w:autoSpaceDE w:val="0"/>
              <w:autoSpaceDN w:val="0"/>
              <w:adjustRightInd w:val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К заявлению прилагаю следующие документы</w:t>
            </w:r>
          </w:p>
        </w:tc>
      </w:tr>
      <w:tr w:rsidR="00BD7946" w14:paraId="498274FE" w14:textId="77777777" w:rsidTr="001E46CD">
        <w:tc>
          <w:tcPr>
            <w:tcW w:w="1193" w:type="dxa"/>
          </w:tcPr>
          <w:p w14:paraId="3C6536BF" w14:textId="77777777" w:rsidR="00BD7946" w:rsidRDefault="00BD7946" w:rsidP="00BD7946">
            <w:pPr>
              <w:autoSpaceDE w:val="0"/>
              <w:autoSpaceDN w:val="0"/>
              <w:adjustRightInd w:val="0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№ п/п</w:t>
            </w:r>
          </w:p>
        </w:tc>
        <w:tc>
          <w:tcPr>
            <w:tcW w:w="5542" w:type="dxa"/>
            <w:gridSpan w:val="8"/>
          </w:tcPr>
          <w:p w14:paraId="11F21D00" w14:textId="77777777" w:rsidR="00BD7946" w:rsidRDefault="00BD7946" w:rsidP="00BD7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Наименование документа</w:t>
            </w:r>
          </w:p>
        </w:tc>
        <w:tc>
          <w:tcPr>
            <w:tcW w:w="2326" w:type="dxa"/>
          </w:tcPr>
          <w:p w14:paraId="104F33CA" w14:textId="77777777" w:rsidR="00BD7946" w:rsidRDefault="00BD7946" w:rsidP="00BD7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Количество листов</w:t>
            </w:r>
          </w:p>
        </w:tc>
      </w:tr>
      <w:tr w:rsidR="00BD7946" w14:paraId="6DB638CD" w14:textId="77777777" w:rsidTr="001E46CD">
        <w:tc>
          <w:tcPr>
            <w:tcW w:w="1193" w:type="dxa"/>
          </w:tcPr>
          <w:p w14:paraId="2CCF1F59" w14:textId="77777777" w:rsidR="00BD7946" w:rsidRDefault="00BD7946" w:rsidP="00BD7946">
            <w:pPr>
              <w:autoSpaceDE w:val="0"/>
              <w:autoSpaceDN w:val="0"/>
              <w:adjustRightInd w:val="0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1</w:t>
            </w:r>
          </w:p>
        </w:tc>
        <w:tc>
          <w:tcPr>
            <w:tcW w:w="5542" w:type="dxa"/>
            <w:gridSpan w:val="8"/>
          </w:tcPr>
          <w:p w14:paraId="20F26277" w14:textId="77777777" w:rsidR="00BD7946" w:rsidRDefault="00BD7946" w:rsidP="00BD7946">
            <w:pPr>
              <w:autoSpaceDE w:val="0"/>
              <w:autoSpaceDN w:val="0"/>
              <w:adjustRightInd w:val="0"/>
              <w:rPr>
                <w:rFonts w:cs="Times New Roman"/>
                <w:bCs/>
                <w:szCs w:val="28"/>
              </w:rPr>
            </w:pPr>
          </w:p>
        </w:tc>
        <w:tc>
          <w:tcPr>
            <w:tcW w:w="2326" w:type="dxa"/>
          </w:tcPr>
          <w:p w14:paraId="0DB82D80" w14:textId="77777777" w:rsidR="00BD7946" w:rsidRDefault="00BD7946" w:rsidP="00BD7946">
            <w:pPr>
              <w:autoSpaceDE w:val="0"/>
              <w:autoSpaceDN w:val="0"/>
              <w:adjustRightInd w:val="0"/>
              <w:rPr>
                <w:rFonts w:cs="Times New Roman"/>
                <w:bCs/>
                <w:szCs w:val="28"/>
              </w:rPr>
            </w:pPr>
          </w:p>
        </w:tc>
      </w:tr>
      <w:tr w:rsidR="00BD7946" w14:paraId="7E2325FD" w14:textId="77777777" w:rsidTr="001E46CD">
        <w:tc>
          <w:tcPr>
            <w:tcW w:w="1193" w:type="dxa"/>
          </w:tcPr>
          <w:p w14:paraId="02ADFE3F" w14:textId="77777777" w:rsidR="00BD7946" w:rsidRDefault="00BD7946" w:rsidP="00BD7946">
            <w:pPr>
              <w:autoSpaceDE w:val="0"/>
              <w:autoSpaceDN w:val="0"/>
              <w:adjustRightInd w:val="0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2</w:t>
            </w:r>
          </w:p>
        </w:tc>
        <w:tc>
          <w:tcPr>
            <w:tcW w:w="5542" w:type="dxa"/>
            <w:gridSpan w:val="8"/>
          </w:tcPr>
          <w:p w14:paraId="67FF6E68" w14:textId="77777777" w:rsidR="00BD7946" w:rsidRDefault="00BD7946" w:rsidP="00BD7946">
            <w:pPr>
              <w:autoSpaceDE w:val="0"/>
              <w:autoSpaceDN w:val="0"/>
              <w:adjustRightInd w:val="0"/>
              <w:rPr>
                <w:rFonts w:cs="Times New Roman"/>
                <w:bCs/>
                <w:szCs w:val="28"/>
              </w:rPr>
            </w:pPr>
          </w:p>
        </w:tc>
        <w:tc>
          <w:tcPr>
            <w:tcW w:w="2326" w:type="dxa"/>
          </w:tcPr>
          <w:p w14:paraId="4D3B7C7A" w14:textId="77777777" w:rsidR="00BD7946" w:rsidRDefault="00BD7946" w:rsidP="00BD7946">
            <w:pPr>
              <w:autoSpaceDE w:val="0"/>
              <w:autoSpaceDN w:val="0"/>
              <w:adjustRightInd w:val="0"/>
              <w:rPr>
                <w:rFonts w:cs="Times New Roman"/>
                <w:bCs/>
                <w:szCs w:val="28"/>
              </w:rPr>
            </w:pPr>
          </w:p>
        </w:tc>
      </w:tr>
      <w:tr w:rsidR="00BD7946" w14:paraId="100A33D8" w14:textId="77777777" w:rsidTr="001E46CD">
        <w:tc>
          <w:tcPr>
            <w:tcW w:w="1193" w:type="dxa"/>
          </w:tcPr>
          <w:p w14:paraId="25755AAA" w14:textId="77777777" w:rsidR="00BD7946" w:rsidRDefault="00BD7946" w:rsidP="00BD7946">
            <w:pPr>
              <w:autoSpaceDE w:val="0"/>
              <w:autoSpaceDN w:val="0"/>
              <w:adjustRightInd w:val="0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3</w:t>
            </w:r>
          </w:p>
        </w:tc>
        <w:tc>
          <w:tcPr>
            <w:tcW w:w="5542" w:type="dxa"/>
            <w:gridSpan w:val="8"/>
          </w:tcPr>
          <w:p w14:paraId="2223FA0F" w14:textId="77777777" w:rsidR="00BD7946" w:rsidRDefault="00BD7946" w:rsidP="00BD7946">
            <w:pPr>
              <w:autoSpaceDE w:val="0"/>
              <w:autoSpaceDN w:val="0"/>
              <w:adjustRightInd w:val="0"/>
              <w:rPr>
                <w:rFonts w:cs="Times New Roman"/>
                <w:bCs/>
                <w:szCs w:val="28"/>
              </w:rPr>
            </w:pPr>
          </w:p>
        </w:tc>
        <w:tc>
          <w:tcPr>
            <w:tcW w:w="2326" w:type="dxa"/>
          </w:tcPr>
          <w:p w14:paraId="593CE42B" w14:textId="77777777" w:rsidR="00BD7946" w:rsidRDefault="00BD7946" w:rsidP="00BD7946">
            <w:pPr>
              <w:autoSpaceDE w:val="0"/>
              <w:autoSpaceDN w:val="0"/>
              <w:adjustRightInd w:val="0"/>
              <w:rPr>
                <w:rFonts w:cs="Times New Roman"/>
                <w:bCs/>
                <w:szCs w:val="28"/>
              </w:rPr>
            </w:pPr>
          </w:p>
        </w:tc>
      </w:tr>
    </w:tbl>
    <w:p w14:paraId="37EACCFF" w14:textId="6C44163E" w:rsidR="001E46CD" w:rsidRPr="001E46CD" w:rsidRDefault="001E46CD" w:rsidP="008238FA">
      <w:pPr>
        <w:autoSpaceDE w:val="0"/>
        <w:autoSpaceDN w:val="0"/>
        <w:adjustRightInd w:val="0"/>
        <w:jc w:val="both"/>
        <w:rPr>
          <w:rFonts w:cs="Times New Roman"/>
          <w:color w:val="22272F"/>
          <w:sz w:val="24"/>
          <w:szCs w:val="24"/>
          <w:shd w:val="clear" w:color="auto" w:fill="FFFFFF"/>
        </w:rPr>
      </w:pPr>
      <w:r>
        <w:rPr>
          <w:rFonts w:ascii="PT Serif" w:hAnsi="PT Serif"/>
          <w:color w:val="22272F"/>
          <w:sz w:val="16"/>
          <w:szCs w:val="16"/>
          <w:shd w:val="clear" w:color="auto" w:fill="FFFFFF"/>
        </w:rPr>
        <w:t>*</w:t>
      </w:r>
      <w:r w:rsidRPr="001E46CD">
        <w:rPr>
          <w:rFonts w:cs="Times New Roman"/>
          <w:color w:val="22272F"/>
          <w:sz w:val="24"/>
          <w:szCs w:val="24"/>
          <w:shd w:val="clear" w:color="auto" w:fill="FFFFFF"/>
        </w:rPr>
        <w:t>Заполняется для каждого случая расторжения (заключения) брака</w:t>
      </w:r>
      <w:r w:rsidR="00E86AEB">
        <w:rPr>
          <w:rFonts w:cs="Times New Roman"/>
          <w:color w:val="22272F"/>
          <w:sz w:val="24"/>
          <w:szCs w:val="24"/>
          <w:shd w:val="clear" w:color="auto" w:fill="FFFFFF"/>
        </w:rPr>
        <w:t>, перемены имени и т.д.</w:t>
      </w:r>
    </w:p>
    <w:p w14:paraId="7273A05C" w14:textId="7DC67749" w:rsidR="008238FA" w:rsidRPr="00BD7946" w:rsidRDefault="008238FA" w:rsidP="008238FA">
      <w:pPr>
        <w:autoSpaceDE w:val="0"/>
        <w:autoSpaceDN w:val="0"/>
        <w:adjustRightInd w:val="0"/>
        <w:jc w:val="both"/>
        <w:rPr>
          <w:rFonts w:cs="Times New Roman"/>
          <w:color w:val="22272F"/>
          <w:sz w:val="24"/>
          <w:szCs w:val="24"/>
          <w:shd w:val="clear" w:color="auto" w:fill="FFFFFF"/>
        </w:rPr>
      </w:pPr>
      <w:r w:rsidRPr="006A0140">
        <w:rPr>
          <w:rFonts w:cs="Times New Roman"/>
          <w:color w:val="22272F"/>
          <w:sz w:val="24"/>
          <w:szCs w:val="24"/>
          <w:shd w:val="clear" w:color="auto" w:fill="FFFFFF"/>
        </w:rPr>
        <w:t>*</w:t>
      </w:r>
      <w:r w:rsidR="001E46CD">
        <w:rPr>
          <w:rFonts w:cs="Times New Roman"/>
          <w:color w:val="22272F"/>
          <w:sz w:val="24"/>
          <w:szCs w:val="24"/>
          <w:shd w:val="clear" w:color="auto" w:fill="FFFFFF"/>
        </w:rPr>
        <w:t>Е</w:t>
      </w:r>
      <w:r w:rsidRPr="006A0140">
        <w:rPr>
          <w:rFonts w:cs="Times New Roman"/>
          <w:color w:val="22272F"/>
          <w:sz w:val="24"/>
          <w:szCs w:val="24"/>
          <w:shd w:val="clear" w:color="auto" w:fill="FFFFFF"/>
        </w:rPr>
        <w:t xml:space="preserve">сли заявитель претендует на назначение </w:t>
      </w:r>
      <w:r w:rsidR="001E46CD">
        <w:rPr>
          <w:rFonts w:cs="Times New Roman"/>
          <w:color w:val="22272F"/>
          <w:sz w:val="24"/>
          <w:szCs w:val="24"/>
          <w:shd w:val="clear" w:color="auto" w:fill="FFFFFF"/>
        </w:rPr>
        <w:t>ежемесячной выплаты</w:t>
      </w:r>
      <w:r w:rsidRPr="006A0140">
        <w:rPr>
          <w:rFonts w:cs="Times New Roman"/>
          <w:color w:val="22272F"/>
          <w:sz w:val="24"/>
          <w:szCs w:val="24"/>
          <w:shd w:val="clear" w:color="auto" w:fill="FFFFFF"/>
        </w:rPr>
        <w:t xml:space="preserve"> </w:t>
      </w:r>
      <w:r w:rsidR="00BD7946" w:rsidRPr="00BD7946">
        <w:rPr>
          <w:rFonts w:cs="Times New Roman"/>
          <w:color w:val="22272F"/>
          <w:sz w:val="24"/>
          <w:szCs w:val="24"/>
          <w:shd w:val="clear" w:color="auto" w:fill="FFFFFF"/>
        </w:rPr>
        <w:t>на детей, не посещающих государственные или муниципальные дошкольные образовательные организации</w:t>
      </w:r>
      <w:r w:rsidR="00BD7946" w:rsidRPr="006A0140">
        <w:rPr>
          <w:rFonts w:cs="Times New Roman"/>
          <w:color w:val="22272F"/>
          <w:sz w:val="24"/>
          <w:szCs w:val="24"/>
          <w:shd w:val="clear" w:color="auto" w:fill="FFFFFF"/>
        </w:rPr>
        <w:t xml:space="preserve"> </w:t>
      </w:r>
      <w:r w:rsidRPr="006A0140">
        <w:rPr>
          <w:rFonts w:cs="Times New Roman"/>
          <w:color w:val="22272F"/>
          <w:sz w:val="24"/>
          <w:szCs w:val="24"/>
          <w:shd w:val="clear" w:color="auto" w:fill="FFFFFF"/>
        </w:rPr>
        <w:t>на нескольких детей, то для каждого такого ребенка необходима подача отдельного заявления.</w:t>
      </w:r>
    </w:p>
    <w:p w14:paraId="58DBE0C8" w14:textId="77777777" w:rsidR="008238FA" w:rsidRDefault="008238FA" w:rsidP="008238FA">
      <w:pPr>
        <w:autoSpaceDE w:val="0"/>
        <w:autoSpaceDN w:val="0"/>
        <w:adjustRightInd w:val="0"/>
        <w:jc w:val="both"/>
        <w:rPr>
          <w:rFonts w:cs="Times New Roman"/>
          <w:bCs/>
          <w:szCs w:val="28"/>
        </w:rPr>
      </w:pPr>
    </w:p>
    <w:p w14:paraId="064B4023" w14:textId="77777777" w:rsidR="008238FA" w:rsidRPr="00F64095" w:rsidRDefault="008238FA" w:rsidP="008238FA">
      <w:pPr>
        <w:autoSpaceDE w:val="0"/>
        <w:autoSpaceDN w:val="0"/>
        <w:adjustRightInd w:val="0"/>
        <w:jc w:val="both"/>
        <w:rPr>
          <w:rFonts w:cs="Times New Roman"/>
          <w:bCs/>
          <w:szCs w:val="28"/>
        </w:rPr>
      </w:pPr>
      <w:r w:rsidRPr="00F64095">
        <w:rPr>
          <w:rFonts w:cs="Times New Roman"/>
          <w:bCs/>
          <w:szCs w:val="28"/>
        </w:rPr>
        <w:lastRenderedPageBreak/>
        <w:t>Об ответственности за достоверность представленных сведений предупрежден(на).</w:t>
      </w:r>
    </w:p>
    <w:p w14:paraId="4E5ECF66" w14:textId="77777777" w:rsidR="00BD7946" w:rsidRDefault="00BD7946" w:rsidP="008238FA">
      <w:pPr>
        <w:autoSpaceDE w:val="0"/>
        <w:autoSpaceDN w:val="0"/>
        <w:adjustRightInd w:val="0"/>
        <w:jc w:val="both"/>
        <w:rPr>
          <w:rFonts w:cs="Times New Roman"/>
          <w:bCs/>
          <w:szCs w:val="28"/>
        </w:rPr>
      </w:pPr>
      <w:r w:rsidRPr="00BD7946">
        <w:rPr>
          <w:rFonts w:cs="Times New Roman"/>
          <w:bCs/>
          <w:szCs w:val="28"/>
        </w:rPr>
        <w:t xml:space="preserve">Обязуюсь известить </w:t>
      </w:r>
      <w:r>
        <w:rPr>
          <w:rFonts w:cs="Times New Roman"/>
          <w:bCs/>
          <w:szCs w:val="28"/>
        </w:rPr>
        <w:t>ГКУ ЯО «ЕСЦВ»</w:t>
      </w:r>
      <w:r w:rsidRPr="00BD7946">
        <w:rPr>
          <w:rFonts w:cs="Times New Roman"/>
          <w:bCs/>
          <w:szCs w:val="28"/>
        </w:rPr>
        <w:t xml:space="preserve"> о наступлении обстоятельств, влияющих на предоставление ежемесячной выплаты, в месячный срок.</w:t>
      </w:r>
    </w:p>
    <w:p w14:paraId="0FE82C46" w14:textId="449CCC84" w:rsidR="008238FA" w:rsidRDefault="008238FA" w:rsidP="008238FA">
      <w:pPr>
        <w:autoSpaceDE w:val="0"/>
        <w:autoSpaceDN w:val="0"/>
        <w:adjustRightInd w:val="0"/>
        <w:jc w:val="both"/>
        <w:rPr>
          <w:rFonts w:cs="Times New Roman"/>
          <w:bCs/>
          <w:szCs w:val="28"/>
        </w:rPr>
      </w:pPr>
      <w:r w:rsidRPr="00F64095">
        <w:rPr>
          <w:rFonts w:cs="Times New Roman"/>
          <w:bCs/>
          <w:szCs w:val="28"/>
        </w:rPr>
        <w:t>Даю согласие на получение, обработку и передачу моих персональных данных в</w:t>
      </w:r>
      <w:r>
        <w:rPr>
          <w:rFonts w:cs="Times New Roman"/>
          <w:bCs/>
          <w:szCs w:val="28"/>
        </w:rPr>
        <w:t xml:space="preserve"> </w:t>
      </w:r>
      <w:r w:rsidRPr="00F64095">
        <w:rPr>
          <w:rFonts w:cs="Times New Roman"/>
          <w:bCs/>
          <w:szCs w:val="28"/>
        </w:rPr>
        <w:t>соответствии</w:t>
      </w:r>
      <w:r>
        <w:rPr>
          <w:rFonts w:cs="Times New Roman"/>
          <w:bCs/>
          <w:szCs w:val="28"/>
        </w:rPr>
        <w:t xml:space="preserve"> </w:t>
      </w:r>
      <w:r w:rsidRPr="00F64095">
        <w:rPr>
          <w:rFonts w:cs="Times New Roman"/>
          <w:bCs/>
          <w:szCs w:val="28"/>
        </w:rPr>
        <w:t>с Федеральными законами от 27.07.2006 года № 149-ФЗ «Об информации,</w:t>
      </w:r>
      <w:r>
        <w:rPr>
          <w:rFonts w:cs="Times New Roman"/>
          <w:bCs/>
          <w:szCs w:val="28"/>
        </w:rPr>
        <w:t xml:space="preserve"> </w:t>
      </w:r>
      <w:r w:rsidRPr="00F64095">
        <w:rPr>
          <w:rFonts w:cs="Times New Roman"/>
          <w:bCs/>
          <w:szCs w:val="28"/>
        </w:rPr>
        <w:t>информационных технологиях и о защите информации» и от 27.07.2006 № 152-ФЗ «О</w:t>
      </w:r>
      <w:r>
        <w:rPr>
          <w:rFonts w:cs="Times New Roman"/>
          <w:bCs/>
          <w:szCs w:val="28"/>
        </w:rPr>
        <w:t xml:space="preserve"> </w:t>
      </w:r>
      <w:r w:rsidRPr="00F64095">
        <w:rPr>
          <w:rFonts w:cs="Times New Roman"/>
          <w:bCs/>
          <w:szCs w:val="28"/>
        </w:rPr>
        <w:t>персональных данных».</w:t>
      </w:r>
    </w:p>
    <w:p w14:paraId="58F73DB0" w14:textId="77777777" w:rsidR="008238FA" w:rsidRDefault="008238FA" w:rsidP="008238FA">
      <w:pPr>
        <w:pStyle w:val="a6"/>
        <w:tabs>
          <w:tab w:val="left" w:pos="142"/>
        </w:tabs>
        <w:spacing w:line="235" w:lineRule="auto"/>
        <w:ind w:left="0" w:firstLine="709"/>
        <w:jc w:val="both"/>
        <w:rPr>
          <w:szCs w:val="28"/>
        </w:rPr>
      </w:pPr>
      <w:r>
        <w:rPr>
          <w:szCs w:val="28"/>
        </w:rPr>
        <w:t>Результат предоставления государственной услуги прошу направить в ______________________________________________________________</w:t>
      </w:r>
    </w:p>
    <w:p w14:paraId="200674FD" w14:textId="77777777" w:rsidR="008238FA" w:rsidRDefault="008238FA" w:rsidP="008238FA">
      <w:pPr>
        <w:autoSpaceDE w:val="0"/>
        <w:autoSpaceDN w:val="0"/>
        <w:adjustRightInd w:val="0"/>
        <w:jc w:val="both"/>
        <w:rPr>
          <w:rFonts w:cs="Times New Roman"/>
          <w:bCs/>
          <w:szCs w:val="28"/>
        </w:rPr>
      </w:pPr>
    </w:p>
    <w:p w14:paraId="32C2BE8A" w14:textId="77777777" w:rsidR="008238FA" w:rsidRPr="00F64095" w:rsidRDefault="008238FA" w:rsidP="008238FA">
      <w:pPr>
        <w:autoSpaceDE w:val="0"/>
        <w:autoSpaceDN w:val="0"/>
        <w:adjustRightInd w:val="0"/>
        <w:jc w:val="both"/>
        <w:rPr>
          <w:rFonts w:cs="Times New Roman"/>
          <w:bCs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3544"/>
        <w:gridCol w:w="3367"/>
      </w:tblGrid>
      <w:tr w:rsidR="008238FA" w14:paraId="1725ED60" w14:textId="77777777" w:rsidTr="00A77263">
        <w:tc>
          <w:tcPr>
            <w:tcW w:w="2376" w:type="dxa"/>
          </w:tcPr>
          <w:p w14:paraId="7414898C" w14:textId="77777777" w:rsidR="008238FA" w:rsidRDefault="008238FA" w:rsidP="00A77263">
            <w:pPr>
              <w:pStyle w:val="a6"/>
              <w:tabs>
                <w:tab w:val="left" w:pos="142"/>
              </w:tabs>
              <w:ind w:left="0"/>
              <w:jc w:val="both"/>
              <w:rPr>
                <w:szCs w:val="28"/>
              </w:rPr>
            </w:pPr>
            <w:r>
              <w:rPr>
                <w:szCs w:val="28"/>
              </w:rPr>
              <w:t>______________</w:t>
            </w:r>
          </w:p>
        </w:tc>
        <w:tc>
          <w:tcPr>
            <w:tcW w:w="3544" w:type="dxa"/>
          </w:tcPr>
          <w:p w14:paraId="52EDC2C2" w14:textId="77777777" w:rsidR="008238FA" w:rsidRDefault="008238FA" w:rsidP="00A77263">
            <w:pPr>
              <w:pStyle w:val="a6"/>
              <w:tabs>
                <w:tab w:val="left" w:pos="142"/>
              </w:tabs>
              <w:ind w:left="0"/>
              <w:jc w:val="both"/>
              <w:rPr>
                <w:szCs w:val="28"/>
              </w:rPr>
            </w:pPr>
            <w:r>
              <w:rPr>
                <w:szCs w:val="28"/>
              </w:rPr>
              <w:t>______________________</w:t>
            </w:r>
          </w:p>
        </w:tc>
        <w:tc>
          <w:tcPr>
            <w:tcW w:w="3367" w:type="dxa"/>
          </w:tcPr>
          <w:p w14:paraId="065572E8" w14:textId="77777777" w:rsidR="008238FA" w:rsidRDefault="008238FA" w:rsidP="00A77263">
            <w:pPr>
              <w:pStyle w:val="a6"/>
              <w:tabs>
                <w:tab w:val="left" w:pos="142"/>
              </w:tabs>
              <w:ind w:left="0"/>
              <w:jc w:val="both"/>
              <w:rPr>
                <w:szCs w:val="28"/>
              </w:rPr>
            </w:pPr>
            <w:r>
              <w:rPr>
                <w:szCs w:val="28"/>
              </w:rPr>
              <w:t>/_____________________</w:t>
            </w:r>
          </w:p>
        </w:tc>
      </w:tr>
      <w:tr w:rsidR="008238FA" w14:paraId="10B9125A" w14:textId="77777777" w:rsidTr="00A77263">
        <w:tc>
          <w:tcPr>
            <w:tcW w:w="2376" w:type="dxa"/>
          </w:tcPr>
          <w:p w14:paraId="25102D1B" w14:textId="77777777" w:rsidR="008238FA" w:rsidRDefault="008238FA" w:rsidP="00A77263">
            <w:pPr>
              <w:pStyle w:val="a6"/>
              <w:tabs>
                <w:tab w:val="left" w:pos="142"/>
              </w:tabs>
              <w:ind w:left="0"/>
              <w:jc w:val="center"/>
              <w:rPr>
                <w:szCs w:val="28"/>
              </w:rPr>
            </w:pPr>
            <w:r w:rsidRPr="00F64095">
              <w:rPr>
                <w:szCs w:val="28"/>
              </w:rPr>
              <w:t>дата</w:t>
            </w:r>
          </w:p>
        </w:tc>
        <w:tc>
          <w:tcPr>
            <w:tcW w:w="3544" w:type="dxa"/>
          </w:tcPr>
          <w:p w14:paraId="789F253E" w14:textId="77777777" w:rsidR="008238FA" w:rsidRDefault="008238FA" w:rsidP="00A77263">
            <w:pPr>
              <w:pStyle w:val="a6"/>
              <w:tabs>
                <w:tab w:val="left" w:pos="142"/>
              </w:tabs>
              <w:ind w:left="0"/>
              <w:jc w:val="center"/>
              <w:rPr>
                <w:szCs w:val="28"/>
              </w:rPr>
            </w:pPr>
            <w:r w:rsidRPr="00F64095">
              <w:rPr>
                <w:szCs w:val="28"/>
              </w:rPr>
              <w:t>подпись</w:t>
            </w:r>
          </w:p>
        </w:tc>
        <w:tc>
          <w:tcPr>
            <w:tcW w:w="3367" w:type="dxa"/>
          </w:tcPr>
          <w:p w14:paraId="0C64C3D2" w14:textId="77777777" w:rsidR="008238FA" w:rsidRDefault="008238FA" w:rsidP="00A77263">
            <w:pPr>
              <w:pStyle w:val="a6"/>
              <w:tabs>
                <w:tab w:val="left" w:pos="142"/>
              </w:tabs>
              <w:ind w:left="0"/>
              <w:jc w:val="center"/>
              <w:rPr>
                <w:szCs w:val="28"/>
              </w:rPr>
            </w:pPr>
            <w:r w:rsidRPr="00F64095">
              <w:rPr>
                <w:szCs w:val="28"/>
              </w:rPr>
              <w:t>расшифровка подписи</w:t>
            </w:r>
          </w:p>
        </w:tc>
      </w:tr>
    </w:tbl>
    <w:p w14:paraId="2701CFFA" w14:textId="77777777" w:rsidR="008238FA" w:rsidRDefault="008238FA" w:rsidP="008238FA">
      <w:pPr>
        <w:pStyle w:val="a6"/>
        <w:tabs>
          <w:tab w:val="left" w:pos="142"/>
        </w:tabs>
        <w:ind w:left="0"/>
        <w:jc w:val="both"/>
        <w:rPr>
          <w:szCs w:val="28"/>
        </w:rPr>
        <w:sectPr w:rsidR="008238FA" w:rsidSect="00A77263">
          <w:pgSz w:w="11906" w:h="16838"/>
          <w:pgMar w:top="1134" w:right="850" w:bottom="709" w:left="1985" w:header="708" w:footer="708" w:gutter="0"/>
          <w:cols w:space="708"/>
          <w:docGrid w:linePitch="360"/>
        </w:sectPr>
      </w:pPr>
    </w:p>
    <w:p w14:paraId="0B947607" w14:textId="77777777" w:rsidR="008238FA" w:rsidRDefault="008238FA" w:rsidP="008238FA">
      <w:pPr>
        <w:ind w:firstLine="4820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Приложение 3</w:t>
      </w:r>
    </w:p>
    <w:p w14:paraId="5980939A" w14:textId="77777777" w:rsidR="008238FA" w:rsidRDefault="008238FA" w:rsidP="008238FA">
      <w:pPr>
        <w:ind w:firstLine="4820"/>
        <w:rPr>
          <w:rFonts w:cs="Times New Roman"/>
          <w:szCs w:val="28"/>
        </w:rPr>
      </w:pPr>
      <w:r>
        <w:rPr>
          <w:rFonts w:cs="Times New Roman"/>
          <w:szCs w:val="28"/>
        </w:rPr>
        <w:t>к Административному регламенту</w:t>
      </w:r>
    </w:p>
    <w:p w14:paraId="34AB6977" w14:textId="77777777" w:rsidR="008238FA" w:rsidRDefault="008238FA" w:rsidP="008238FA">
      <w:pPr>
        <w:ind w:firstLine="4820"/>
        <w:rPr>
          <w:rFonts w:cs="Times New Roman"/>
          <w:szCs w:val="28"/>
        </w:rPr>
      </w:pPr>
    </w:p>
    <w:p w14:paraId="2EF9D100" w14:textId="77777777" w:rsidR="008238FA" w:rsidRPr="00975272" w:rsidRDefault="008238FA" w:rsidP="008238FA">
      <w:pPr>
        <w:autoSpaceDE w:val="0"/>
        <w:autoSpaceDN w:val="0"/>
        <w:adjustRightInd w:val="0"/>
        <w:jc w:val="right"/>
        <w:rPr>
          <w:rFonts w:cs="Times New Roman"/>
          <w:szCs w:val="28"/>
        </w:rPr>
      </w:pPr>
      <w:r w:rsidRPr="00975272">
        <w:rPr>
          <w:rFonts w:cs="Times New Roman"/>
          <w:szCs w:val="28"/>
        </w:rPr>
        <w:t>Форма</w:t>
      </w:r>
    </w:p>
    <w:p w14:paraId="40D3AD83" w14:textId="77777777" w:rsidR="008238FA" w:rsidRDefault="008238FA" w:rsidP="008238FA">
      <w:pPr>
        <w:pStyle w:val="a6"/>
        <w:tabs>
          <w:tab w:val="left" w:pos="142"/>
        </w:tabs>
        <w:ind w:left="0"/>
        <w:jc w:val="both"/>
        <w:rPr>
          <w:szCs w:val="28"/>
        </w:rPr>
      </w:pPr>
    </w:p>
    <w:p w14:paraId="13B4637E" w14:textId="77777777" w:rsidR="008238FA" w:rsidRDefault="008238FA" w:rsidP="008238FA">
      <w:pPr>
        <w:tabs>
          <w:tab w:val="left" w:pos="0"/>
        </w:tabs>
        <w:jc w:val="center"/>
        <w:rPr>
          <w:rFonts w:cs="Times New Roman"/>
          <w:b/>
          <w:bCs/>
          <w:noProof/>
          <w:szCs w:val="28"/>
        </w:rPr>
      </w:pPr>
    </w:p>
    <w:p w14:paraId="0A5997A4" w14:textId="77777777" w:rsidR="008238FA" w:rsidRPr="00B03FB5" w:rsidRDefault="008238FA" w:rsidP="008238FA">
      <w:pPr>
        <w:tabs>
          <w:tab w:val="left" w:pos="0"/>
        </w:tabs>
        <w:jc w:val="center"/>
        <w:rPr>
          <w:b/>
          <w:bCs/>
          <w:noProof/>
          <w:szCs w:val="28"/>
        </w:rPr>
      </w:pPr>
      <w:r>
        <w:rPr>
          <w:rFonts w:cs="Times New Roman"/>
          <w:b/>
          <w:bCs/>
          <w:noProof/>
          <w:szCs w:val="28"/>
        </w:rPr>
        <w:t>Государственное казенное учреждение Ярославской области «Единый центр социальных выплат Ярославской области»</w:t>
      </w:r>
    </w:p>
    <w:p w14:paraId="2A1B3144" w14:textId="77777777" w:rsidR="008238FA" w:rsidRPr="00715783" w:rsidRDefault="008238FA" w:rsidP="008238FA">
      <w:pPr>
        <w:tabs>
          <w:tab w:val="left" w:pos="709"/>
          <w:tab w:val="left" w:pos="1418"/>
          <w:tab w:val="left" w:pos="1985"/>
          <w:tab w:val="left" w:pos="2552"/>
        </w:tabs>
        <w:jc w:val="center"/>
        <w:rPr>
          <w:rFonts w:cs="Times New Roman"/>
          <w:b/>
          <w:bCs/>
          <w:noProof/>
          <w:szCs w:val="28"/>
        </w:rPr>
      </w:pPr>
    </w:p>
    <w:p w14:paraId="703DCA81" w14:textId="77777777" w:rsidR="008238FA" w:rsidRPr="00C07FF5" w:rsidRDefault="008238FA" w:rsidP="008238FA">
      <w:pPr>
        <w:pStyle w:val="ConsPlusTitle"/>
        <w:widowControl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07FF5">
        <w:rPr>
          <w:rFonts w:ascii="Times New Roman" w:hAnsi="Times New Roman" w:cs="Times New Roman"/>
          <w:color w:val="000000"/>
          <w:sz w:val="28"/>
          <w:szCs w:val="28"/>
        </w:rPr>
        <w:t xml:space="preserve">РЕШЕНИЕ </w:t>
      </w:r>
    </w:p>
    <w:p w14:paraId="325D6F09" w14:textId="4CDE09FD" w:rsidR="008238FA" w:rsidRPr="00BD7946" w:rsidRDefault="008238FA" w:rsidP="00BD7946">
      <w:pPr>
        <w:pStyle w:val="1"/>
        <w:keepNext w:val="0"/>
        <w:autoSpaceDE w:val="0"/>
        <w:autoSpaceDN w:val="0"/>
        <w:adjustRightInd w:val="0"/>
        <w:snapToGrid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r w:rsidRPr="004F40AE">
        <w:rPr>
          <w:rFonts w:ascii="Times New Roman" w:eastAsiaTheme="minorHAnsi" w:hAnsi="Times New Roman"/>
          <w:b w:val="0"/>
          <w:bCs w:val="0"/>
          <w:color w:val="000000"/>
          <w:kern w:val="0"/>
          <w:sz w:val="28"/>
          <w:szCs w:val="28"/>
          <w:lang w:val="ru-RU" w:eastAsia="en-US"/>
        </w:rPr>
        <w:t xml:space="preserve">предоставлении </w:t>
      </w:r>
      <w:r w:rsidR="00BD7946" w:rsidRPr="00BD7946">
        <w:rPr>
          <w:rFonts w:ascii="Times New Roman" w:hAnsi="Times New Roman"/>
          <w:b w:val="0"/>
          <w:sz w:val="28"/>
          <w:szCs w:val="28"/>
        </w:rPr>
        <w:t>ежемесячной выплаты на детей, не посещающих государственные или муниципальные дошкольные образовательные организации</w:t>
      </w:r>
    </w:p>
    <w:p w14:paraId="45798609" w14:textId="5D4C0019" w:rsidR="008238FA" w:rsidRPr="00C07FF5" w:rsidRDefault="008238FA" w:rsidP="008238FA">
      <w:pPr>
        <w:pStyle w:val="1"/>
        <w:keepNext w:val="0"/>
        <w:autoSpaceDE w:val="0"/>
        <w:autoSpaceDN w:val="0"/>
        <w:adjustRightInd w:val="0"/>
        <w:snapToGrid/>
        <w:spacing w:before="0" w:after="0"/>
        <w:jc w:val="both"/>
        <w:rPr>
          <w:rFonts w:ascii="Times New Roman" w:hAnsi="Times New Roman"/>
          <w:b w:val="0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                                                                              №_________</w:t>
      </w:r>
    </w:p>
    <w:p w14:paraId="6217D1F9" w14:textId="77777777" w:rsidR="008238FA" w:rsidRPr="00517FC7" w:rsidRDefault="008238FA" w:rsidP="008238FA">
      <w:pPr>
        <w:jc w:val="center"/>
        <w:rPr>
          <w:color w:val="000000"/>
        </w:rPr>
      </w:pPr>
    </w:p>
    <w:p w14:paraId="46DF1AF8" w14:textId="77777777" w:rsidR="008238FA" w:rsidRDefault="008238FA" w:rsidP="008238FA">
      <w:pPr>
        <w:ind w:firstLine="708"/>
        <w:jc w:val="both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Г</w:t>
      </w:r>
      <w:r w:rsidRPr="00EB2783">
        <w:rPr>
          <w:rFonts w:cs="Times New Roman"/>
          <w:color w:val="000000"/>
          <w:szCs w:val="28"/>
        </w:rPr>
        <w:t>осударственн</w:t>
      </w:r>
      <w:r>
        <w:rPr>
          <w:rFonts w:cs="Times New Roman"/>
          <w:color w:val="000000"/>
          <w:szCs w:val="28"/>
        </w:rPr>
        <w:t xml:space="preserve">ым </w:t>
      </w:r>
      <w:r w:rsidRPr="00EB2783">
        <w:rPr>
          <w:rFonts w:cs="Times New Roman"/>
          <w:color w:val="000000"/>
          <w:szCs w:val="28"/>
        </w:rPr>
        <w:t>казенн</w:t>
      </w:r>
      <w:r>
        <w:rPr>
          <w:rFonts w:cs="Times New Roman"/>
          <w:color w:val="000000"/>
          <w:szCs w:val="28"/>
        </w:rPr>
        <w:t>ым</w:t>
      </w:r>
      <w:r w:rsidRPr="00EB2783">
        <w:rPr>
          <w:rFonts w:cs="Times New Roman"/>
          <w:color w:val="000000"/>
          <w:szCs w:val="28"/>
        </w:rPr>
        <w:t xml:space="preserve"> учреждение</w:t>
      </w:r>
      <w:r>
        <w:rPr>
          <w:rFonts w:cs="Times New Roman"/>
          <w:color w:val="000000"/>
          <w:szCs w:val="28"/>
        </w:rPr>
        <w:t>м</w:t>
      </w:r>
      <w:r w:rsidRPr="00EB2783">
        <w:rPr>
          <w:rFonts w:cs="Times New Roman"/>
          <w:color w:val="000000"/>
          <w:szCs w:val="28"/>
        </w:rPr>
        <w:t xml:space="preserve"> Ярославской области </w:t>
      </w:r>
      <w:r>
        <w:rPr>
          <w:rFonts w:cs="Times New Roman"/>
          <w:color w:val="000000"/>
          <w:szCs w:val="28"/>
        </w:rPr>
        <w:t>«</w:t>
      </w:r>
      <w:r w:rsidRPr="00EB2783">
        <w:rPr>
          <w:rFonts w:cs="Times New Roman"/>
          <w:color w:val="000000"/>
          <w:szCs w:val="28"/>
        </w:rPr>
        <w:t>Единый центр социальных выплат Ярославской области</w:t>
      </w:r>
      <w:r>
        <w:rPr>
          <w:rFonts w:cs="Times New Roman"/>
          <w:color w:val="000000"/>
          <w:szCs w:val="28"/>
        </w:rPr>
        <w:t xml:space="preserve">» </w:t>
      </w:r>
      <w:r w:rsidRPr="00EB2783">
        <w:rPr>
          <w:rFonts w:cs="Times New Roman"/>
          <w:color w:val="000000"/>
          <w:szCs w:val="28"/>
        </w:rPr>
        <w:t xml:space="preserve">рассмотрено заявление и документы, представленные </w:t>
      </w:r>
    </w:p>
    <w:p w14:paraId="781A69F1" w14:textId="77777777" w:rsidR="008238FA" w:rsidRDefault="008238FA" w:rsidP="008238FA">
      <w:pPr>
        <w:jc w:val="both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Ф.И.О.__________________________________________________________</w:t>
      </w:r>
    </w:p>
    <w:p w14:paraId="285F3831" w14:textId="77777777" w:rsidR="008238FA" w:rsidRDefault="008238FA" w:rsidP="008238FA">
      <w:pPr>
        <w:jc w:val="both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СНИЛС_________________________________________________________</w:t>
      </w:r>
    </w:p>
    <w:p w14:paraId="67FB6A2B" w14:textId="77777777" w:rsidR="008238FA" w:rsidRDefault="008238FA" w:rsidP="008238FA">
      <w:pPr>
        <w:jc w:val="both"/>
        <w:rPr>
          <w:rFonts w:cs="Times New Roman"/>
          <w:color w:val="000000"/>
          <w:szCs w:val="28"/>
        </w:rPr>
      </w:pPr>
      <w:proofErr w:type="spellStart"/>
      <w:r>
        <w:rPr>
          <w:rFonts w:cs="Times New Roman"/>
          <w:color w:val="000000"/>
          <w:szCs w:val="28"/>
        </w:rPr>
        <w:t>Паспорт________________серия</w:t>
      </w:r>
      <w:proofErr w:type="spellEnd"/>
      <w:r>
        <w:rPr>
          <w:rFonts w:cs="Times New Roman"/>
          <w:color w:val="000000"/>
          <w:szCs w:val="28"/>
        </w:rPr>
        <w:t>____________№______________________</w:t>
      </w:r>
    </w:p>
    <w:p w14:paraId="3324E091" w14:textId="77777777" w:rsidR="008238FA" w:rsidRPr="00EB2783" w:rsidRDefault="008238FA" w:rsidP="008238FA">
      <w:pPr>
        <w:jc w:val="both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Место жительства________________________________________________</w:t>
      </w:r>
    </w:p>
    <w:p w14:paraId="28C7F890" w14:textId="77777777" w:rsidR="008238FA" w:rsidRPr="00047E35" w:rsidRDefault="008238FA" w:rsidP="008238FA">
      <w:pPr>
        <w:rPr>
          <w:rFonts w:cs="Times New Roman"/>
          <w:szCs w:val="28"/>
        </w:rPr>
      </w:pPr>
    </w:p>
    <w:p w14:paraId="1A9776A5" w14:textId="77777777" w:rsidR="008238FA" w:rsidRDefault="008238FA" w:rsidP="008238FA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4F179A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В соответствии с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Законом Ярославской области от 19.12.2008 № 65-з «Социальный кодекс Ярославской области» принято решение о предоставлении</w:t>
      </w:r>
      <w:r w:rsidRPr="004F179A">
        <w:rPr>
          <w:rFonts w:ascii="Times New Roman" w:hAnsi="Times New Roman" w:cs="Times New Roman"/>
          <w:b w:val="0"/>
          <w:color w:val="000000"/>
          <w:sz w:val="28"/>
          <w:szCs w:val="28"/>
        </w:rPr>
        <w:t>:</w:t>
      </w:r>
    </w:p>
    <w:p w14:paraId="3FAF529C" w14:textId="666A33F8" w:rsidR="008238FA" w:rsidRPr="00AB6E36" w:rsidRDefault="008238FA" w:rsidP="008238FA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______________________________________________________________</w:t>
      </w:r>
    </w:p>
    <w:p w14:paraId="44010D21" w14:textId="77777777" w:rsidR="008238FA" w:rsidRPr="004F179A" w:rsidRDefault="008238FA" w:rsidP="008238FA">
      <w:pPr>
        <w:pStyle w:val="ConsPlusTitle"/>
        <w:widowControl/>
        <w:jc w:val="center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4F179A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4F179A">
        <w:rPr>
          <w:rFonts w:ascii="Times New Roman" w:hAnsi="Times New Roman" w:cs="Times New Roman"/>
          <w:b w:val="0"/>
          <w:color w:val="000000"/>
          <w:sz w:val="24"/>
          <w:szCs w:val="24"/>
        </w:rPr>
        <w:t>(фамилия, инициалы)</w:t>
      </w:r>
    </w:p>
    <w:p w14:paraId="77617863" w14:textId="3A3F87E0" w:rsidR="008238FA" w:rsidRPr="00AB6E36" w:rsidRDefault="00E86AEB" w:rsidP="008238FA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BD7946">
        <w:rPr>
          <w:rFonts w:ascii="Times New Roman" w:hAnsi="Times New Roman"/>
          <w:b w:val="0"/>
          <w:sz w:val="28"/>
          <w:szCs w:val="28"/>
        </w:rPr>
        <w:t>ежемесячной выплаты на детей, не посещающих государственные или муниципальные дошкольные образовательные организации</w:t>
      </w:r>
      <w:r w:rsidR="008238FA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с ________ по __________________</w:t>
      </w:r>
      <w:r w:rsidR="008238FA" w:rsidRPr="00AB6E36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в размере __________руб. </w:t>
      </w:r>
    </w:p>
    <w:p w14:paraId="71546027" w14:textId="77777777" w:rsidR="008238FA" w:rsidRDefault="008238FA" w:rsidP="008238FA">
      <w:pPr>
        <w:jc w:val="both"/>
        <w:rPr>
          <w:color w:val="000000"/>
        </w:rPr>
      </w:pPr>
    </w:p>
    <w:p w14:paraId="4CF9B17A" w14:textId="77777777" w:rsidR="008238FA" w:rsidRDefault="008238FA" w:rsidP="008238FA">
      <w:pPr>
        <w:jc w:val="both"/>
        <w:rPr>
          <w:color w:val="000000"/>
        </w:rPr>
      </w:pPr>
    </w:p>
    <w:p w14:paraId="6B9A4464" w14:textId="77777777" w:rsidR="008238FA" w:rsidRPr="00975272" w:rsidRDefault="008238FA" w:rsidP="008238FA">
      <w:pPr>
        <w:pStyle w:val="1"/>
        <w:keepNext w:val="0"/>
        <w:autoSpaceDE w:val="0"/>
        <w:autoSpaceDN w:val="0"/>
        <w:adjustRightInd w:val="0"/>
        <w:snapToGrid/>
        <w:spacing w:before="0" w:after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r w:rsidRPr="0097527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Должностное лицо ГКУ ЯО «ЕЦСВ», </w:t>
      </w:r>
    </w:p>
    <w:p w14:paraId="183EA4B2" w14:textId="77777777" w:rsidR="008238FA" w:rsidRPr="00975272" w:rsidRDefault="008238FA" w:rsidP="008238FA">
      <w:pPr>
        <w:pStyle w:val="1"/>
        <w:keepNext w:val="0"/>
        <w:autoSpaceDE w:val="0"/>
        <w:autoSpaceDN w:val="0"/>
        <w:adjustRightInd w:val="0"/>
        <w:snapToGrid/>
        <w:spacing w:before="0" w:after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r w:rsidRPr="0097527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уполномоченное на принятие решений</w:t>
      </w:r>
    </w:p>
    <w:p w14:paraId="324C728B" w14:textId="77777777" w:rsidR="00E86AEB" w:rsidRDefault="008238FA" w:rsidP="00E86AEB">
      <w:pPr>
        <w:pStyle w:val="1"/>
        <w:keepNext w:val="0"/>
        <w:autoSpaceDE w:val="0"/>
        <w:autoSpaceDN w:val="0"/>
        <w:adjustRightInd w:val="0"/>
        <w:snapToGrid/>
        <w:spacing w:before="0" w:after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r w:rsidRPr="0097527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о 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предоставлении</w:t>
      </w:r>
      <w:r w:rsidRPr="0097527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/отказе в </w:t>
      </w:r>
      <w:r w:rsidR="00E86AEB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предоставлении</w:t>
      </w:r>
    </w:p>
    <w:p w14:paraId="5366FAD6" w14:textId="71B2B46A" w:rsidR="00E86AEB" w:rsidRDefault="00E86AEB" w:rsidP="00E86AEB">
      <w:pPr>
        <w:pStyle w:val="1"/>
        <w:keepNext w:val="0"/>
        <w:autoSpaceDE w:val="0"/>
        <w:autoSpaceDN w:val="0"/>
        <w:adjustRightInd w:val="0"/>
        <w:snapToGrid/>
        <w:spacing w:before="0" w:after="0"/>
        <w:jc w:val="both"/>
        <w:rPr>
          <w:rFonts w:ascii="Times New Roman" w:hAnsi="Times New Roman"/>
          <w:b w:val="0"/>
          <w:sz w:val="28"/>
          <w:szCs w:val="28"/>
          <w:lang w:val="ru-RU"/>
        </w:rPr>
      </w:pPr>
      <w:r w:rsidRPr="00BD7946">
        <w:rPr>
          <w:rFonts w:ascii="Times New Roman" w:hAnsi="Times New Roman"/>
          <w:b w:val="0"/>
          <w:sz w:val="28"/>
          <w:szCs w:val="28"/>
        </w:rPr>
        <w:t xml:space="preserve">ежемесячной выплаты на детей, не посещающих </w:t>
      </w:r>
    </w:p>
    <w:p w14:paraId="2F2FDE61" w14:textId="77777777" w:rsidR="00E86AEB" w:rsidRDefault="00E86AEB" w:rsidP="00E86AEB">
      <w:pPr>
        <w:pStyle w:val="1"/>
        <w:keepNext w:val="0"/>
        <w:autoSpaceDE w:val="0"/>
        <w:autoSpaceDN w:val="0"/>
        <w:adjustRightInd w:val="0"/>
        <w:snapToGrid/>
        <w:spacing w:before="0" w:after="0"/>
        <w:jc w:val="both"/>
        <w:rPr>
          <w:rFonts w:ascii="Times New Roman" w:hAnsi="Times New Roman"/>
          <w:b w:val="0"/>
          <w:sz w:val="28"/>
          <w:szCs w:val="28"/>
          <w:lang w:val="ru-RU"/>
        </w:rPr>
      </w:pPr>
      <w:r w:rsidRPr="00BD7946">
        <w:rPr>
          <w:rFonts w:ascii="Times New Roman" w:hAnsi="Times New Roman"/>
          <w:b w:val="0"/>
          <w:sz w:val="28"/>
          <w:szCs w:val="28"/>
        </w:rPr>
        <w:t xml:space="preserve">государственные или муниципальные </w:t>
      </w:r>
    </w:p>
    <w:p w14:paraId="756714CC" w14:textId="066D2144" w:rsidR="008238FA" w:rsidRPr="00AB6E36" w:rsidRDefault="00E86AEB" w:rsidP="00E86AEB">
      <w:pPr>
        <w:pStyle w:val="1"/>
        <w:keepNext w:val="0"/>
        <w:autoSpaceDE w:val="0"/>
        <w:autoSpaceDN w:val="0"/>
        <w:adjustRightInd w:val="0"/>
        <w:snapToGrid/>
        <w:spacing w:before="0" w:after="0"/>
        <w:jc w:val="both"/>
        <w:rPr>
          <w:color w:val="000000"/>
        </w:rPr>
      </w:pPr>
      <w:r w:rsidRPr="00BD7946">
        <w:rPr>
          <w:rFonts w:ascii="Times New Roman" w:hAnsi="Times New Roman"/>
          <w:b w:val="0"/>
          <w:sz w:val="28"/>
          <w:szCs w:val="28"/>
        </w:rPr>
        <w:t>дошкольные образовательные организации</w:t>
      </w:r>
      <w:r>
        <w:rPr>
          <w:rFonts w:ascii="Times New Roman" w:hAnsi="Times New Roman"/>
          <w:b w:val="0"/>
          <w:sz w:val="28"/>
          <w:szCs w:val="28"/>
          <w:lang w:val="ru-RU"/>
        </w:rPr>
        <w:t xml:space="preserve">        </w:t>
      </w:r>
      <w:r w:rsidRPr="0097527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38FA" w:rsidRPr="00975272">
        <w:rPr>
          <w:rFonts w:ascii="Times New Roman" w:hAnsi="Times New Roman"/>
          <w:sz w:val="28"/>
          <w:szCs w:val="28"/>
          <w:lang w:eastAsia="ru-RU"/>
        </w:rPr>
        <w:t>____</w:t>
      </w:r>
      <w:r w:rsidR="008238FA">
        <w:rPr>
          <w:rFonts w:ascii="Times New Roman" w:hAnsi="Times New Roman"/>
          <w:sz w:val="28"/>
          <w:szCs w:val="28"/>
          <w:lang w:eastAsia="ru-RU"/>
        </w:rPr>
        <w:t>___________</w:t>
      </w:r>
      <w:r w:rsidR="008238FA" w:rsidRPr="00975272">
        <w:rPr>
          <w:rFonts w:ascii="Times New Roman" w:hAnsi="Times New Roman"/>
          <w:sz w:val="28"/>
          <w:szCs w:val="28"/>
          <w:lang w:eastAsia="ru-RU"/>
        </w:rPr>
        <w:t>______</w:t>
      </w:r>
    </w:p>
    <w:p w14:paraId="0E95D81D" w14:textId="77777777" w:rsidR="008238FA" w:rsidRDefault="008238FA" w:rsidP="008238FA">
      <w:pPr>
        <w:jc w:val="both"/>
        <w:rPr>
          <w:color w:val="000000"/>
        </w:rPr>
      </w:pPr>
    </w:p>
    <w:p w14:paraId="259089B5" w14:textId="77777777" w:rsidR="008238FA" w:rsidRPr="004F179A" w:rsidRDefault="008238FA" w:rsidP="008238FA">
      <w:pPr>
        <w:jc w:val="both"/>
        <w:outlineLvl w:val="0"/>
        <w:rPr>
          <w:rFonts w:cs="Times New Roman"/>
          <w:szCs w:val="28"/>
        </w:rPr>
      </w:pPr>
      <w:r w:rsidRPr="004F179A">
        <w:rPr>
          <w:rFonts w:cs="Times New Roman"/>
          <w:szCs w:val="28"/>
        </w:rPr>
        <w:t>М.П.</w:t>
      </w:r>
    </w:p>
    <w:p w14:paraId="34FFAEEF" w14:textId="77777777" w:rsidR="008238FA" w:rsidRDefault="008238FA" w:rsidP="008238FA">
      <w:pPr>
        <w:rPr>
          <w:rFonts w:cs="Times New Roman"/>
          <w:bCs/>
          <w:szCs w:val="28"/>
          <w:lang w:eastAsia="ru-RU"/>
        </w:rPr>
        <w:sectPr w:rsidR="008238FA" w:rsidSect="00A77263">
          <w:pgSz w:w="11906" w:h="16838"/>
          <w:pgMar w:top="1134" w:right="850" w:bottom="1134" w:left="1985" w:header="708" w:footer="708" w:gutter="0"/>
          <w:cols w:space="708"/>
          <w:docGrid w:linePitch="360"/>
        </w:sectPr>
      </w:pPr>
    </w:p>
    <w:p w14:paraId="4FE6D9EB" w14:textId="77777777" w:rsidR="008238FA" w:rsidRDefault="008238FA" w:rsidP="008238FA">
      <w:pPr>
        <w:ind w:firstLine="4820"/>
        <w:rPr>
          <w:rFonts w:cs="Times New Roman"/>
          <w:szCs w:val="28"/>
        </w:rPr>
      </w:pPr>
      <w:r>
        <w:rPr>
          <w:rFonts w:cs="Times New Roman"/>
          <w:bCs/>
          <w:szCs w:val="28"/>
          <w:lang w:eastAsia="ru-RU"/>
        </w:rPr>
        <w:lastRenderedPageBreak/>
        <w:t>П</w:t>
      </w:r>
      <w:r>
        <w:rPr>
          <w:rFonts w:cs="Times New Roman"/>
          <w:szCs w:val="28"/>
        </w:rPr>
        <w:t>риложение 4</w:t>
      </w:r>
    </w:p>
    <w:p w14:paraId="6642F711" w14:textId="77777777" w:rsidR="008238FA" w:rsidRDefault="008238FA" w:rsidP="008238FA">
      <w:pPr>
        <w:ind w:firstLine="4820"/>
        <w:rPr>
          <w:rFonts w:cs="Times New Roman"/>
          <w:szCs w:val="28"/>
        </w:rPr>
      </w:pPr>
      <w:r>
        <w:rPr>
          <w:rFonts w:cs="Times New Roman"/>
          <w:szCs w:val="28"/>
        </w:rPr>
        <w:t>к Административному регламенту</w:t>
      </w:r>
    </w:p>
    <w:p w14:paraId="320D3A31" w14:textId="77777777" w:rsidR="008238FA" w:rsidRDefault="008238FA" w:rsidP="008238FA">
      <w:pPr>
        <w:ind w:firstLine="4820"/>
        <w:rPr>
          <w:rFonts w:cs="Times New Roman"/>
          <w:szCs w:val="28"/>
        </w:rPr>
      </w:pPr>
    </w:p>
    <w:p w14:paraId="407E3CAC" w14:textId="77777777" w:rsidR="008238FA" w:rsidRPr="00975272" w:rsidRDefault="008238FA" w:rsidP="008238FA">
      <w:pPr>
        <w:autoSpaceDE w:val="0"/>
        <w:autoSpaceDN w:val="0"/>
        <w:adjustRightInd w:val="0"/>
        <w:jc w:val="right"/>
        <w:rPr>
          <w:rFonts w:cs="Times New Roman"/>
          <w:szCs w:val="28"/>
        </w:rPr>
      </w:pPr>
      <w:r w:rsidRPr="00975272">
        <w:rPr>
          <w:rFonts w:cs="Times New Roman"/>
          <w:szCs w:val="28"/>
        </w:rPr>
        <w:t>Форма</w:t>
      </w:r>
    </w:p>
    <w:p w14:paraId="45EA6847" w14:textId="77777777" w:rsidR="008238FA" w:rsidRPr="00BB61B7" w:rsidRDefault="008238FA" w:rsidP="008238FA">
      <w:pPr>
        <w:autoSpaceDE w:val="0"/>
        <w:autoSpaceDN w:val="0"/>
        <w:adjustRightInd w:val="0"/>
        <w:jc w:val="center"/>
        <w:rPr>
          <w:rFonts w:cs="Times New Roman"/>
          <w:b/>
          <w:bCs/>
          <w:szCs w:val="28"/>
        </w:rPr>
      </w:pPr>
      <w:r w:rsidRPr="00BB61B7">
        <w:rPr>
          <w:rFonts w:cs="Times New Roman"/>
          <w:b/>
          <w:bCs/>
          <w:szCs w:val="28"/>
        </w:rPr>
        <w:t>Решение</w:t>
      </w:r>
    </w:p>
    <w:p w14:paraId="4CAF44CF" w14:textId="77777777" w:rsidR="008238FA" w:rsidRPr="00BB61B7" w:rsidRDefault="008238FA" w:rsidP="008238FA">
      <w:pPr>
        <w:autoSpaceDE w:val="0"/>
        <w:autoSpaceDN w:val="0"/>
        <w:adjustRightInd w:val="0"/>
        <w:jc w:val="center"/>
        <w:rPr>
          <w:rFonts w:cs="Times New Roman"/>
          <w:b/>
          <w:szCs w:val="28"/>
        </w:rPr>
      </w:pPr>
      <w:r w:rsidRPr="00BB61B7">
        <w:rPr>
          <w:rFonts w:cs="Times New Roman"/>
          <w:b/>
          <w:szCs w:val="28"/>
        </w:rPr>
        <w:t>государственного казенного учреждения Ярославской области</w:t>
      </w:r>
    </w:p>
    <w:p w14:paraId="7AEF8AF1" w14:textId="77777777" w:rsidR="008238FA" w:rsidRPr="00BB61B7" w:rsidRDefault="008238FA" w:rsidP="008238FA">
      <w:pPr>
        <w:autoSpaceDE w:val="0"/>
        <w:autoSpaceDN w:val="0"/>
        <w:adjustRightInd w:val="0"/>
        <w:jc w:val="center"/>
        <w:rPr>
          <w:rFonts w:cs="Times New Roman"/>
          <w:b/>
          <w:szCs w:val="28"/>
        </w:rPr>
      </w:pPr>
      <w:r w:rsidRPr="00BB61B7">
        <w:rPr>
          <w:rFonts w:cs="Times New Roman"/>
          <w:b/>
          <w:szCs w:val="28"/>
        </w:rPr>
        <w:t>«Единый центр социальных выплат Ярославской области»</w:t>
      </w:r>
    </w:p>
    <w:p w14:paraId="52B24645" w14:textId="5C1EDB01" w:rsidR="008238FA" w:rsidRPr="00BB61B7" w:rsidRDefault="008238FA" w:rsidP="008238FA">
      <w:pPr>
        <w:pStyle w:val="1"/>
        <w:keepNext w:val="0"/>
        <w:autoSpaceDE w:val="0"/>
        <w:autoSpaceDN w:val="0"/>
        <w:adjustRightInd w:val="0"/>
        <w:snapToGrid/>
        <w:spacing w:before="0" w:after="0"/>
        <w:jc w:val="center"/>
        <w:rPr>
          <w:rFonts w:ascii="Times New Roman" w:hAnsi="Times New Roman"/>
          <w:bCs w:val="0"/>
          <w:kern w:val="0"/>
          <w:sz w:val="28"/>
          <w:szCs w:val="28"/>
          <w:lang w:val="ru-RU" w:eastAsia="en-US"/>
        </w:rPr>
      </w:pPr>
      <w:r w:rsidRPr="00BB61B7">
        <w:rPr>
          <w:rFonts w:ascii="Times New Roman" w:hAnsi="Times New Roman"/>
          <w:bCs w:val="0"/>
          <w:kern w:val="0"/>
          <w:sz w:val="28"/>
          <w:szCs w:val="28"/>
          <w:lang w:val="ru-RU" w:eastAsia="en-US"/>
        </w:rPr>
        <w:t xml:space="preserve">об отказе в </w:t>
      </w:r>
      <w:r w:rsidR="00BB61B7" w:rsidRPr="00BB61B7">
        <w:rPr>
          <w:rFonts w:ascii="Times New Roman" w:hAnsi="Times New Roman"/>
          <w:bCs w:val="0"/>
          <w:kern w:val="0"/>
          <w:sz w:val="28"/>
          <w:szCs w:val="28"/>
          <w:lang w:val="ru-RU" w:eastAsia="en-US"/>
        </w:rPr>
        <w:t>предоставлении</w:t>
      </w:r>
      <w:r w:rsidRPr="00BB61B7">
        <w:rPr>
          <w:rFonts w:ascii="Times New Roman" w:hAnsi="Times New Roman"/>
          <w:bCs w:val="0"/>
          <w:kern w:val="0"/>
          <w:sz w:val="28"/>
          <w:szCs w:val="28"/>
          <w:lang w:val="ru-RU" w:eastAsia="en-US"/>
        </w:rPr>
        <w:t xml:space="preserve"> </w:t>
      </w:r>
      <w:r w:rsidR="00CB220C" w:rsidRPr="00BB61B7">
        <w:rPr>
          <w:bCs w:val="0"/>
          <w:kern w:val="0"/>
          <w:sz w:val="28"/>
          <w:szCs w:val="28"/>
        </w:rPr>
        <w:t xml:space="preserve">ежемесячной выплаты на детей, не посещающих государственные или муниципальные </w:t>
      </w:r>
      <w:r w:rsidR="00CB220C" w:rsidRPr="00BB61B7">
        <w:rPr>
          <w:bCs w:val="0"/>
          <w:kern w:val="0"/>
          <w:sz w:val="28"/>
          <w:szCs w:val="28"/>
          <w:lang w:eastAsia="en-US"/>
        </w:rPr>
        <w:t>дошкольные образовательные организации</w:t>
      </w:r>
    </w:p>
    <w:p w14:paraId="1C3EB5B0" w14:textId="77777777" w:rsidR="008238FA" w:rsidRPr="009B6418" w:rsidRDefault="008238FA" w:rsidP="008238FA">
      <w:pPr>
        <w:pStyle w:val="1"/>
        <w:keepNext w:val="0"/>
        <w:autoSpaceDE w:val="0"/>
        <w:autoSpaceDN w:val="0"/>
        <w:adjustRightInd w:val="0"/>
        <w:snapToGrid/>
        <w:spacing w:before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</w:p>
    <w:p w14:paraId="2CCCD4A4" w14:textId="77777777" w:rsidR="008238FA" w:rsidRPr="009B6418" w:rsidRDefault="008238FA" w:rsidP="008238FA">
      <w:pPr>
        <w:pStyle w:val="1"/>
        <w:keepNext w:val="0"/>
        <w:autoSpaceDE w:val="0"/>
        <w:autoSpaceDN w:val="0"/>
        <w:adjustRightInd w:val="0"/>
        <w:snapToGrid/>
        <w:spacing w:before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№</w:t>
      </w:r>
      <w:r w:rsidRPr="009B6418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_____________                         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   </w:t>
      </w:r>
      <w:r w:rsidRPr="009B6418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 </w:t>
      </w:r>
      <w:proofErr w:type="gramStart"/>
      <w:r w:rsidRPr="009B6418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  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«</w:t>
      </w:r>
      <w:proofErr w:type="gramEnd"/>
      <w:r w:rsidRPr="009B6418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_____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»</w:t>
      </w:r>
      <w:r w:rsidRPr="009B6418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______________ 20   г.</w:t>
      </w:r>
    </w:p>
    <w:p w14:paraId="490657CB" w14:textId="77777777" w:rsidR="008238FA" w:rsidRPr="009B6418" w:rsidRDefault="008238FA" w:rsidP="008238FA">
      <w:pPr>
        <w:pStyle w:val="1"/>
        <w:keepNext w:val="0"/>
        <w:autoSpaceDE w:val="0"/>
        <w:autoSpaceDN w:val="0"/>
        <w:adjustRightInd w:val="0"/>
        <w:snapToGrid/>
        <w:spacing w:before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</w:p>
    <w:p w14:paraId="1362D3C7" w14:textId="77777777" w:rsidR="008238FA" w:rsidRDefault="008238FA" w:rsidP="008238FA">
      <w:pPr>
        <w:pStyle w:val="1"/>
        <w:keepNext w:val="0"/>
        <w:autoSpaceDE w:val="0"/>
        <w:autoSpaceDN w:val="0"/>
        <w:adjustRightInd w:val="0"/>
        <w:snapToGrid/>
        <w:spacing w:before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r w:rsidRPr="009B6418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"___" _________ 20__ г. в 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ГКУ ЯО «ЕЦСВ» </w:t>
      </w:r>
      <w:r w:rsidRPr="009B6418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обратился(ась) ______________________________________________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__</w:t>
      </w:r>
      <w:r w:rsidRPr="009B6418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______________</w:t>
      </w:r>
    </w:p>
    <w:p w14:paraId="51632247" w14:textId="77777777" w:rsidR="008238FA" w:rsidRPr="00975272" w:rsidRDefault="008238FA" w:rsidP="008238FA">
      <w:pPr>
        <w:jc w:val="center"/>
        <w:rPr>
          <w:rFonts w:cs="Times New Roman"/>
          <w:sz w:val="24"/>
          <w:szCs w:val="24"/>
        </w:rPr>
      </w:pPr>
      <w:r w:rsidRPr="00975272">
        <w:rPr>
          <w:rFonts w:cs="Times New Roman"/>
          <w:sz w:val="24"/>
          <w:szCs w:val="24"/>
        </w:rPr>
        <w:t>(фамилия, имя, отчество (при наличии)</w:t>
      </w:r>
    </w:p>
    <w:p w14:paraId="66393BDB" w14:textId="098B4EF2" w:rsidR="008238FA" w:rsidRPr="00E86AEB" w:rsidRDefault="008238FA" w:rsidP="00E86AEB">
      <w:pPr>
        <w:pStyle w:val="20"/>
        <w:shd w:val="clear" w:color="auto" w:fill="auto"/>
        <w:tabs>
          <w:tab w:val="left" w:leader="underscore" w:pos="7055"/>
          <w:tab w:val="left" w:leader="underscore" w:pos="9465"/>
        </w:tabs>
        <w:ind w:firstLine="820"/>
        <w:jc w:val="both"/>
        <w:rPr>
          <w:rStyle w:val="211pt"/>
          <w:rFonts w:eastAsiaTheme="minorHAnsi"/>
          <w:sz w:val="28"/>
          <w:szCs w:val="28"/>
        </w:rPr>
      </w:pPr>
      <w:r w:rsidRPr="00E86AEB">
        <w:rPr>
          <w:rStyle w:val="211pt"/>
          <w:rFonts w:eastAsiaTheme="minorHAnsi"/>
          <w:sz w:val="28"/>
          <w:szCs w:val="28"/>
        </w:rPr>
        <w:t>По резуль</w:t>
      </w:r>
      <w:r w:rsidR="00E86AEB">
        <w:rPr>
          <w:rStyle w:val="211pt"/>
          <w:rFonts w:eastAsiaTheme="minorHAnsi"/>
          <w:sz w:val="28"/>
          <w:szCs w:val="28"/>
        </w:rPr>
        <w:t>татам рассмотрения заявления от</w:t>
      </w:r>
      <w:r w:rsidR="00E86AEB" w:rsidRPr="009B6418">
        <w:rPr>
          <w:sz w:val="28"/>
          <w:szCs w:val="28"/>
          <w:lang w:eastAsia="ru-RU"/>
        </w:rPr>
        <w:t>____________</w:t>
      </w:r>
      <w:r w:rsidR="00E86AEB">
        <w:rPr>
          <w:rStyle w:val="211pt"/>
          <w:rFonts w:eastAsiaTheme="minorHAnsi"/>
          <w:sz w:val="28"/>
          <w:szCs w:val="28"/>
        </w:rPr>
        <w:t>№ _</w:t>
      </w:r>
      <w:r w:rsidR="00E86AEB" w:rsidRPr="009B6418">
        <w:rPr>
          <w:sz w:val="28"/>
          <w:szCs w:val="28"/>
          <w:lang w:eastAsia="ru-RU"/>
        </w:rPr>
        <w:t>___</w:t>
      </w:r>
      <w:r w:rsidR="00E86AEB">
        <w:rPr>
          <w:rStyle w:val="211pt"/>
          <w:rFonts w:eastAsiaTheme="minorHAnsi"/>
          <w:sz w:val="28"/>
          <w:szCs w:val="28"/>
        </w:rPr>
        <w:t>___________</w:t>
      </w:r>
      <w:r w:rsidRPr="00E86AEB">
        <w:rPr>
          <w:rStyle w:val="211pt"/>
          <w:rFonts w:eastAsiaTheme="minorHAnsi"/>
          <w:sz w:val="28"/>
          <w:szCs w:val="28"/>
          <w:lang w:eastAsia="en-US"/>
        </w:rPr>
        <w:t>и</w:t>
      </w:r>
      <w:r w:rsidR="00E86AEB">
        <w:rPr>
          <w:rStyle w:val="211pt"/>
          <w:rFonts w:eastAsiaTheme="minorHAnsi"/>
          <w:sz w:val="28"/>
          <w:szCs w:val="28"/>
          <w:lang w:eastAsia="en-US"/>
        </w:rPr>
        <w:t> </w:t>
      </w:r>
      <w:r w:rsidRPr="00E86AEB">
        <w:rPr>
          <w:rStyle w:val="211pt"/>
          <w:rFonts w:eastAsiaTheme="minorHAnsi"/>
          <w:sz w:val="28"/>
          <w:szCs w:val="28"/>
          <w:lang w:eastAsia="en-US"/>
        </w:rPr>
        <w:t xml:space="preserve">приложенных к нему документов, ГКУ ЯО «ЕЦСВ» принял решение отказать в </w:t>
      </w:r>
      <w:r w:rsidR="00BB61B7" w:rsidRPr="00BB61B7">
        <w:rPr>
          <w:sz w:val="28"/>
          <w:szCs w:val="28"/>
        </w:rPr>
        <w:t>предоставлении</w:t>
      </w:r>
      <w:r w:rsidRPr="00BB61B7">
        <w:rPr>
          <w:rStyle w:val="211pt"/>
          <w:rFonts w:eastAsiaTheme="minorHAnsi"/>
          <w:sz w:val="28"/>
          <w:szCs w:val="28"/>
          <w:lang w:eastAsia="en-US"/>
        </w:rPr>
        <w:t xml:space="preserve"> </w:t>
      </w:r>
      <w:r w:rsidRPr="00E86AEB">
        <w:rPr>
          <w:rStyle w:val="211pt"/>
          <w:rFonts w:eastAsiaTheme="minorHAnsi"/>
          <w:sz w:val="28"/>
          <w:szCs w:val="28"/>
          <w:lang w:eastAsia="en-US"/>
        </w:rPr>
        <w:t xml:space="preserve">государственной услуги «Организация предоставления </w:t>
      </w:r>
      <w:r w:rsidR="00E86AEB" w:rsidRPr="00E86AEB">
        <w:rPr>
          <w:rStyle w:val="211pt"/>
          <w:rFonts w:eastAsiaTheme="minorHAnsi"/>
          <w:sz w:val="28"/>
          <w:szCs w:val="28"/>
          <w:lang w:eastAsia="en-US"/>
        </w:rPr>
        <w:t xml:space="preserve">ежемесячной выплаты на детей, не посещающих государственные или муниципальные </w:t>
      </w:r>
      <w:r w:rsidR="00E86AEB" w:rsidRPr="00E86AEB">
        <w:rPr>
          <w:rStyle w:val="211pt"/>
          <w:rFonts w:eastAsiaTheme="minorHAnsi"/>
          <w:sz w:val="28"/>
          <w:szCs w:val="28"/>
        </w:rPr>
        <w:t>дошкольные образовательные организации</w:t>
      </w:r>
      <w:r w:rsidRPr="00E86AEB">
        <w:rPr>
          <w:rStyle w:val="211pt"/>
          <w:rFonts w:eastAsiaTheme="minorHAnsi"/>
          <w:sz w:val="28"/>
          <w:szCs w:val="28"/>
        </w:rPr>
        <w:t>» по следующим основаниям:</w:t>
      </w:r>
    </w:p>
    <w:p w14:paraId="3CBA2710" w14:textId="77777777" w:rsidR="008238FA" w:rsidRDefault="008238FA" w:rsidP="008238FA">
      <w:pPr>
        <w:pStyle w:val="1"/>
        <w:keepNext w:val="0"/>
        <w:autoSpaceDE w:val="0"/>
        <w:autoSpaceDN w:val="0"/>
        <w:adjustRightInd w:val="0"/>
        <w:snapToGrid/>
        <w:spacing w:before="0" w:after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032"/>
        <w:gridCol w:w="3039"/>
        <w:gridCol w:w="2990"/>
      </w:tblGrid>
      <w:tr w:rsidR="008238FA" w14:paraId="04D11356" w14:textId="77777777" w:rsidTr="00A77263">
        <w:tc>
          <w:tcPr>
            <w:tcW w:w="3032" w:type="dxa"/>
          </w:tcPr>
          <w:p w14:paraId="4C7956DF" w14:textId="77777777" w:rsidR="008238FA" w:rsidRPr="0085737B" w:rsidRDefault="008238FA" w:rsidP="00E86AEB">
            <w:pPr>
              <w:pStyle w:val="20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  <w:r w:rsidRPr="0085737B">
              <w:rPr>
                <w:rStyle w:val="211pt"/>
                <w:sz w:val="28"/>
                <w:szCs w:val="28"/>
              </w:rPr>
              <w:t>№ пункта административного регламента</w:t>
            </w:r>
          </w:p>
        </w:tc>
        <w:tc>
          <w:tcPr>
            <w:tcW w:w="3039" w:type="dxa"/>
          </w:tcPr>
          <w:p w14:paraId="66067C7B" w14:textId="77777777" w:rsidR="008238FA" w:rsidRPr="0085737B" w:rsidRDefault="008238FA" w:rsidP="00E86AEB">
            <w:pPr>
              <w:ind w:firstLine="0"/>
              <w:jc w:val="center"/>
              <w:rPr>
                <w:szCs w:val="28"/>
                <w:lang w:eastAsia="ru-RU"/>
              </w:rPr>
            </w:pPr>
            <w:r w:rsidRPr="0085737B">
              <w:rPr>
                <w:rStyle w:val="211pt"/>
                <w:rFonts w:eastAsiaTheme="minorHAnsi"/>
                <w:sz w:val="28"/>
                <w:szCs w:val="28"/>
              </w:rPr>
              <w:t xml:space="preserve">Наименование основания для отказа в соответствии с </w:t>
            </w:r>
            <w:r>
              <w:rPr>
                <w:rStyle w:val="211pt"/>
                <w:rFonts w:eastAsiaTheme="minorHAnsi"/>
                <w:sz w:val="28"/>
                <w:szCs w:val="28"/>
              </w:rPr>
              <w:t>Административным регламентом</w:t>
            </w:r>
          </w:p>
        </w:tc>
        <w:tc>
          <w:tcPr>
            <w:tcW w:w="2990" w:type="dxa"/>
          </w:tcPr>
          <w:p w14:paraId="21E261DD" w14:textId="0318810A" w:rsidR="008238FA" w:rsidRPr="0085737B" w:rsidRDefault="008238FA" w:rsidP="00E86AEB">
            <w:pPr>
              <w:ind w:firstLine="25"/>
              <w:jc w:val="center"/>
              <w:rPr>
                <w:szCs w:val="28"/>
                <w:lang w:eastAsia="ru-RU"/>
              </w:rPr>
            </w:pPr>
            <w:r w:rsidRPr="0085737B">
              <w:rPr>
                <w:rStyle w:val="211pt"/>
                <w:rFonts w:eastAsiaTheme="minorHAnsi"/>
                <w:sz w:val="28"/>
                <w:szCs w:val="28"/>
              </w:rPr>
              <w:t xml:space="preserve">Разъяснение причин отказа в предоставлении </w:t>
            </w:r>
            <w:r w:rsidR="00CB220C" w:rsidRPr="00E86AEB">
              <w:rPr>
                <w:rStyle w:val="211pt"/>
                <w:rFonts w:eastAsiaTheme="minorHAnsi"/>
                <w:sz w:val="28"/>
                <w:szCs w:val="28"/>
                <w:lang w:eastAsia="en-US"/>
              </w:rPr>
              <w:t xml:space="preserve">ежемесячной выплаты на детей, не посещающих государственные или муниципальные </w:t>
            </w:r>
            <w:r w:rsidR="00CB220C" w:rsidRPr="00E86AEB">
              <w:rPr>
                <w:rStyle w:val="211pt"/>
                <w:rFonts w:eastAsiaTheme="minorHAnsi"/>
                <w:sz w:val="28"/>
                <w:szCs w:val="28"/>
              </w:rPr>
              <w:t>дошкольные образовательные организации</w:t>
            </w:r>
          </w:p>
        </w:tc>
      </w:tr>
      <w:tr w:rsidR="008238FA" w14:paraId="42252268" w14:textId="77777777" w:rsidTr="00A77263">
        <w:tc>
          <w:tcPr>
            <w:tcW w:w="3032" w:type="dxa"/>
          </w:tcPr>
          <w:p w14:paraId="63DF789F" w14:textId="77777777" w:rsidR="008238FA" w:rsidRPr="0085737B" w:rsidRDefault="008238FA" w:rsidP="00A77263">
            <w:pPr>
              <w:rPr>
                <w:szCs w:val="28"/>
                <w:lang w:eastAsia="ru-RU"/>
              </w:rPr>
            </w:pPr>
          </w:p>
        </w:tc>
        <w:tc>
          <w:tcPr>
            <w:tcW w:w="3039" w:type="dxa"/>
          </w:tcPr>
          <w:p w14:paraId="0F235650" w14:textId="77777777" w:rsidR="008238FA" w:rsidRPr="0085737B" w:rsidRDefault="008238FA" w:rsidP="00E86AEB">
            <w:pPr>
              <w:ind w:firstLine="0"/>
              <w:rPr>
                <w:szCs w:val="28"/>
                <w:lang w:eastAsia="ru-RU"/>
              </w:rPr>
            </w:pPr>
            <w:r w:rsidRPr="0085737B">
              <w:rPr>
                <w:rStyle w:val="211pt"/>
                <w:rFonts w:eastAsiaTheme="minorHAnsi"/>
                <w:sz w:val="28"/>
                <w:szCs w:val="28"/>
              </w:rPr>
              <w:t>Документы (сведения), представленные заявителем, противоречат документам (сведениям), полученным в рамках межведомственного взаимодействия</w:t>
            </w:r>
          </w:p>
        </w:tc>
        <w:tc>
          <w:tcPr>
            <w:tcW w:w="2990" w:type="dxa"/>
          </w:tcPr>
          <w:p w14:paraId="59B2F9C7" w14:textId="77777777" w:rsidR="008238FA" w:rsidRPr="0085737B" w:rsidRDefault="008238FA" w:rsidP="00E86AEB">
            <w:pPr>
              <w:ind w:firstLine="0"/>
              <w:rPr>
                <w:szCs w:val="28"/>
                <w:lang w:eastAsia="ru-RU"/>
              </w:rPr>
            </w:pPr>
            <w:r w:rsidRPr="0085737B">
              <w:rPr>
                <w:rStyle w:val="211pt"/>
                <w:rFonts w:eastAsiaTheme="minorHAnsi"/>
                <w:sz w:val="28"/>
                <w:szCs w:val="28"/>
              </w:rPr>
              <w:t>Указываются основания такого вывода</w:t>
            </w:r>
          </w:p>
        </w:tc>
      </w:tr>
      <w:tr w:rsidR="008238FA" w14:paraId="34F78007" w14:textId="77777777" w:rsidTr="00A77263">
        <w:tc>
          <w:tcPr>
            <w:tcW w:w="3032" w:type="dxa"/>
          </w:tcPr>
          <w:p w14:paraId="3F7A465C" w14:textId="77777777" w:rsidR="008238FA" w:rsidRPr="0085737B" w:rsidRDefault="008238FA" w:rsidP="00A77263">
            <w:pPr>
              <w:rPr>
                <w:szCs w:val="28"/>
                <w:lang w:eastAsia="ru-RU"/>
              </w:rPr>
            </w:pPr>
          </w:p>
        </w:tc>
        <w:tc>
          <w:tcPr>
            <w:tcW w:w="3039" w:type="dxa"/>
          </w:tcPr>
          <w:p w14:paraId="50EA10E3" w14:textId="77777777" w:rsidR="008238FA" w:rsidRPr="0085737B" w:rsidRDefault="008238FA" w:rsidP="00E86AEB">
            <w:pPr>
              <w:ind w:firstLine="0"/>
              <w:rPr>
                <w:szCs w:val="28"/>
                <w:lang w:eastAsia="ru-RU"/>
              </w:rPr>
            </w:pPr>
            <w:r>
              <w:rPr>
                <w:rFonts w:cs="Times New Roman"/>
                <w:szCs w:val="28"/>
              </w:rPr>
              <w:t>П</w:t>
            </w:r>
            <w:r w:rsidRPr="001D7E71">
              <w:rPr>
                <w:rFonts w:cs="Times New Roman"/>
                <w:szCs w:val="28"/>
              </w:rPr>
              <w:t xml:space="preserve">редставление </w:t>
            </w:r>
            <w:r w:rsidRPr="001D7E71">
              <w:rPr>
                <w:rFonts w:cs="Times New Roman"/>
                <w:szCs w:val="28"/>
              </w:rPr>
              <w:lastRenderedPageBreak/>
              <w:t>неполного комплекта документов, обязанность по представлению которых возложена на заявителя</w:t>
            </w:r>
          </w:p>
        </w:tc>
        <w:tc>
          <w:tcPr>
            <w:tcW w:w="2990" w:type="dxa"/>
          </w:tcPr>
          <w:p w14:paraId="3E96A9A9" w14:textId="77777777" w:rsidR="008238FA" w:rsidRPr="0085737B" w:rsidRDefault="008238FA" w:rsidP="00E86AEB">
            <w:pPr>
              <w:ind w:firstLine="0"/>
              <w:rPr>
                <w:szCs w:val="28"/>
                <w:lang w:eastAsia="ru-RU"/>
              </w:rPr>
            </w:pPr>
            <w:r w:rsidRPr="0085737B">
              <w:rPr>
                <w:rStyle w:val="211pt"/>
                <w:rFonts w:eastAsiaTheme="minorHAnsi"/>
                <w:sz w:val="28"/>
                <w:szCs w:val="28"/>
              </w:rPr>
              <w:lastRenderedPageBreak/>
              <w:t xml:space="preserve">Указываются </w:t>
            </w:r>
            <w:r w:rsidRPr="0085737B">
              <w:rPr>
                <w:rStyle w:val="211pt"/>
                <w:rFonts w:eastAsiaTheme="minorHAnsi"/>
                <w:sz w:val="28"/>
                <w:szCs w:val="28"/>
              </w:rPr>
              <w:lastRenderedPageBreak/>
              <w:t>основания такого вывода</w:t>
            </w:r>
          </w:p>
        </w:tc>
      </w:tr>
      <w:tr w:rsidR="008238FA" w14:paraId="534EEC53" w14:textId="77777777" w:rsidTr="00A77263">
        <w:tc>
          <w:tcPr>
            <w:tcW w:w="3032" w:type="dxa"/>
          </w:tcPr>
          <w:p w14:paraId="062626D9" w14:textId="77777777" w:rsidR="008238FA" w:rsidRPr="0085737B" w:rsidRDefault="008238FA" w:rsidP="00A77263">
            <w:pPr>
              <w:rPr>
                <w:szCs w:val="28"/>
                <w:lang w:eastAsia="ru-RU"/>
              </w:rPr>
            </w:pPr>
          </w:p>
        </w:tc>
        <w:tc>
          <w:tcPr>
            <w:tcW w:w="3039" w:type="dxa"/>
          </w:tcPr>
          <w:p w14:paraId="00AD0A22" w14:textId="45873445" w:rsidR="008238FA" w:rsidRDefault="008238FA" w:rsidP="00A77263">
            <w:pPr>
              <w:pStyle w:val="1"/>
              <w:keepNext w:val="0"/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Cs w:val="28"/>
              </w:rPr>
            </w:pPr>
            <w:r w:rsidRPr="00A77263">
              <w:rPr>
                <w:rFonts w:ascii="Times New Roman" w:hAnsi="Times New Roman"/>
                <w:b w:val="0"/>
                <w:bCs w:val="0"/>
                <w:kern w:val="0"/>
                <w:sz w:val="28"/>
                <w:szCs w:val="28"/>
                <w:lang w:val="ru-RU" w:eastAsia="en-US"/>
              </w:rPr>
              <w:t xml:space="preserve">Отсутствие права на </w:t>
            </w:r>
            <w:proofErr w:type="gramStart"/>
            <w:r w:rsidR="00A77263" w:rsidRPr="00A77263">
              <w:rPr>
                <w:rFonts w:ascii="Times New Roman" w:hAnsi="Times New Roman"/>
                <w:b w:val="0"/>
                <w:bCs w:val="0"/>
                <w:kern w:val="0"/>
                <w:sz w:val="28"/>
                <w:szCs w:val="28"/>
                <w:lang w:val="ru-RU" w:eastAsia="en-US"/>
              </w:rPr>
              <w:t xml:space="preserve">ежемесячную </w:t>
            </w:r>
            <w:r w:rsidRPr="00A77263">
              <w:rPr>
                <w:rFonts w:ascii="Times New Roman" w:hAnsi="Times New Roman"/>
                <w:b w:val="0"/>
                <w:bCs w:val="0"/>
                <w:kern w:val="0"/>
                <w:sz w:val="28"/>
                <w:szCs w:val="28"/>
                <w:lang w:val="ru-RU" w:eastAsia="en-US"/>
              </w:rPr>
              <w:t xml:space="preserve"> выплату</w:t>
            </w:r>
            <w:proofErr w:type="gramEnd"/>
            <w:r w:rsidR="00A77263" w:rsidRPr="00A77263">
              <w:rPr>
                <w:rFonts w:ascii="Times New Roman" w:hAnsi="Times New Roman"/>
                <w:b w:val="0"/>
                <w:bCs w:val="0"/>
                <w:kern w:val="0"/>
                <w:sz w:val="28"/>
                <w:szCs w:val="28"/>
                <w:lang w:val="ru-RU" w:eastAsia="en-US"/>
              </w:rPr>
              <w:t xml:space="preserve"> на детей, не посещающих государственные или муниципальные </w:t>
            </w:r>
            <w:r w:rsidR="00A77263" w:rsidRPr="00A77263">
              <w:rPr>
                <w:rFonts w:ascii="Times New Roman" w:hAnsi="Times New Roman"/>
                <w:b w:val="0"/>
                <w:sz w:val="28"/>
                <w:szCs w:val="28"/>
              </w:rPr>
              <w:t>дошкольные образовательные организации</w:t>
            </w:r>
          </w:p>
        </w:tc>
        <w:tc>
          <w:tcPr>
            <w:tcW w:w="2990" w:type="dxa"/>
          </w:tcPr>
          <w:p w14:paraId="096A6FC7" w14:textId="77777777" w:rsidR="008238FA" w:rsidRPr="0039693C" w:rsidRDefault="008238FA" w:rsidP="00E86AEB">
            <w:pPr>
              <w:ind w:firstLine="0"/>
              <w:rPr>
                <w:rStyle w:val="211pt"/>
                <w:rFonts w:eastAsiaTheme="minorHAnsi"/>
                <w:sz w:val="28"/>
                <w:szCs w:val="28"/>
              </w:rPr>
            </w:pPr>
            <w:r w:rsidRPr="0039693C">
              <w:rPr>
                <w:rStyle w:val="211pt"/>
                <w:rFonts w:eastAsiaTheme="minorHAnsi"/>
                <w:sz w:val="28"/>
                <w:szCs w:val="28"/>
              </w:rPr>
              <w:t>Указываются основания такого вывода</w:t>
            </w:r>
          </w:p>
        </w:tc>
      </w:tr>
    </w:tbl>
    <w:p w14:paraId="15CD18FD" w14:textId="77777777" w:rsidR="008238FA" w:rsidRPr="009B7218" w:rsidRDefault="008238FA" w:rsidP="008238FA">
      <w:pPr>
        <w:rPr>
          <w:rFonts w:cs="Times New Roman"/>
          <w:szCs w:val="28"/>
          <w:lang w:eastAsia="ru-RU"/>
        </w:rPr>
      </w:pPr>
    </w:p>
    <w:p w14:paraId="78446232" w14:textId="77777777" w:rsidR="008238FA" w:rsidRPr="00975272" w:rsidRDefault="008238FA" w:rsidP="008238FA">
      <w:pPr>
        <w:pStyle w:val="1"/>
        <w:keepNext w:val="0"/>
        <w:autoSpaceDE w:val="0"/>
        <w:autoSpaceDN w:val="0"/>
        <w:adjustRightInd w:val="0"/>
        <w:snapToGrid/>
        <w:spacing w:before="0" w:after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r w:rsidRPr="009B7218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До</w:t>
      </w:r>
      <w:r w:rsidRPr="0097527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лжностное лицо ГКУ ЯО «ЕЦСВ», </w:t>
      </w:r>
    </w:p>
    <w:p w14:paraId="72781285" w14:textId="77777777" w:rsidR="008238FA" w:rsidRPr="00975272" w:rsidRDefault="008238FA" w:rsidP="008238FA">
      <w:pPr>
        <w:pStyle w:val="1"/>
        <w:keepNext w:val="0"/>
        <w:autoSpaceDE w:val="0"/>
        <w:autoSpaceDN w:val="0"/>
        <w:adjustRightInd w:val="0"/>
        <w:snapToGrid/>
        <w:spacing w:before="0" w:after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r w:rsidRPr="0097527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уполномоченное на принятие решений</w:t>
      </w:r>
    </w:p>
    <w:p w14:paraId="5F9A56AC" w14:textId="77777777" w:rsidR="00A77263" w:rsidRDefault="008238FA" w:rsidP="00E86AEB">
      <w:pPr>
        <w:pStyle w:val="1"/>
        <w:keepNext w:val="0"/>
        <w:autoSpaceDE w:val="0"/>
        <w:autoSpaceDN w:val="0"/>
        <w:adjustRightInd w:val="0"/>
        <w:snapToGrid/>
        <w:spacing w:before="0" w:after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r w:rsidRPr="0097527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о </w:t>
      </w:r>
      <w:r w:rsidR="00A77263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предоставлении</w:t>
      </w:r>
      <w:r w:rsidRPr="0097527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/отказе в </w:t>
      </w:r>
      <w:r w:rsidR="00A77263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предоставлении</w:t>
      </w:r>
    </w:p>
    <w:p w14:paraId="4681443B" w14:textId="3EFBFA7F" w:rsidR="00E86AEB" w:rsidRDefault="00E86AEB" w:rsidP="00E86AEB">
      <w:pPr>
        <w:pStyle w:val="1"/>
        <w:keepNext w:val="0"/>
        <w:autoSpaceDE w:val="0"/>
        <w:autoSpaceDN w:val="0"/>
        <w:adjustRightInd w:val="0"/>
        <w:snapToGrid/>
        <w:spacing w:before="0" w:after="0"/>
        <w:jc w:val="both"/>
        <w:rPr>
          <w:rFonts w:ascii="Times New Roman" w:hAnsi="Times New Roman"/>
          <w:b w:val="0"/>
          <w:sz w:val="28"/>
          <w:szCs w:val="28"/>
          <w:lang w:val="ru-RU"/>
        </w:rPr>
      </w:pPr>
      <w:r w:rsidRPr="00BD7946">
        <w:rPr>
          <w:rFonts w:ascii="Times New Roman" w:hAnsi="Times New Roman"/>
          <w:b w:val="0"/>
          <w:sz w:val="28"/>
          <w:szCs w:val="28"/>
        </w:rPr>
        <w:t xml:space="preserve">ежемесячной выплаты на детей, не посещающих </w:t>
      </w:r>
    </w:p>
    <w:p w14:paraId="68235C6E" w14:textId="77777777" w:rsidR="00E86AEB" w:rsidRDefault="00E86AEB" w:rsidP="00E86AEB">
      <w:pPr>
        <w:pStyle w:val="1"/>
        <w:keepNext w:val="0"/>
        <w:autoSpaceDE w:val="0"/>
        <w:autoSpaceDN w:val="0"/>
        <w:adjustRightInd w:val="0"/>
        <w:snapToGrid/>
        <w:spacing w:before="0" w:after="0"/>
        <w:jc w:val="both"/>
        <w:rPr>
          <w:rFonts w:ascii="Times New Roman" w:hAnsi="Times New Roman"/>
          <w:b w:val="0"/>
          <w:sz w:val="28"/>
          <w:szCs w:val="28"/>
          <w:lang w:val="ru-RU"/>
        </w:rPr>
      </w:pPr>
      <w:r w:rsidRPr="00BD7946">
        <w:rPr>
          <w:rFonts w:ascii="Times New Roman" w:hAnsi="Times New Roman"/>
          <w:b w:val="0"/>
          <w:sz w:val="28"/>
          <w:szCs w:val="28"/>
        </w:rPr>
        <w:t xml:space="preserve">государственные или муниципальные </w:t>
      </w:r>
    </w:p>
    <w:p w14:paraId="5011FF62" w14:textId="2F9DCF5D" w:rsidR="008238FA" w:rsidRPr="00AB6E36" w:rsidRDefault="00E86AEB" w:rsidP="00E86AEB">
      <w:pPr>
        <w:pStyle w:val="1"/>
        <w:keepNext w:val="0"/>
        <w:autoSpaceDE w:val="0"/>
        <w:autoSpaceDN w:val="0"/>
        <w:adjustRightInd w:val="0"/>
        <w:snapToGrid/>
        <w:spacing w:before="0" w:after="0"/>
        <w:jc w:val="both"/>
        <w:rPr>
          <w:color w:val="000000"/>
        </w:rPr>
      </w:pPr>
      <w:r w:rsidRPr="00BD7946">
        <w:rPr>
          <w:rFonts w:ascii="Times New Roman" w:hAnsi="Times New Roman"/>
          <w:b w:val="0"/>
          <w:sz w:val="28"/>
          <w:szCs w:val="28"/>
        </w:rPr>
        <w:t>дошкольные образовательные организации</w:t>
      </w:r>
      <w:r>
        <w:rPr>
          <w:rFonts w:ascii="Times New Roman" w:hAnsi="Times New Roman"/>
          <w:b w:val="0"/>
          <w:sz w:val="28"/>
          <w:szCs w:val="28"/>
          <w:lang w:val="ru-RU"/>
        </w:rPr>
        <w:t xml:space="preserve">        </w:t>
      </w:r>
      <w:r w:rsidRPr="0097527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38FA" w:rsidRPr="00975272">
        <w:rPr>
          <w:rFonts w:ascii="Times New Roman" w:hAnsi="Times New Roman"/>
          <w:sz w:val="28"/>
          <w:szCs w:val="28"/>
          <w:lang w:eastAsia="ru-RU"/>
        </w:rPr>
        <w:t>____</w:t>
      </w:r>
      <w:r w:rsidR="008238FA">
        <w:rPr>
          <w:rFonts w:ascii="Times New Roman" w:hAnsi="Times New Roman"/>
          <w:sz w:val="28"/>
          <w:szCs w:val="28"/>
          <w:lang w:eastAsia="ru-RU"/>
        </w:rPr>
        <w:t>___________</w:t>
      </w:r>
      <w:r w:rsidR="008238FA" w:rsidRPr="00975272">
        <w:rPr>
          <w:rFonts w:ascii="Times New Roman" w:hAnsi="Times New Roman"/>
          <w:sz w:val="28"/>
          <w:szCs w:val="28"/>
          <w:lang w:eastAsia="ru-RU"/>
        </w:rPr>
        <w:t>______</w:t>
      </w:r>
    </w:p>
    <w:p w14:paraId="5D7F20C0" w14:textId="77777777" w:rsidR="008238FA" w:rsidRDefault="008238FA" w:rsidP="008238FA">
      <w:pPr>
        <w:jc w:val="both"/>
        <w:rPr>
          <w:color w:val="000000"/>
        </w:rPr>
      </w:pPr>
    </w:p>
    <w:p w14:paraId="711850E5" w14:textId="77777777" w:rsidR="008238FA" w:rsidRDefault="008238FA" w:rsidP="008238FA">
      <w:pPr>
        <w:pStyle w:val="1"/>
        <w:keepNext w:val="0"/>
        <w:autoSpaceDE w:val="0"/>
        <w:autoSpaceDN w:val="0"/>
        <w:adjustRightInd w:val="0"/>
        <w:snapToGrid/>
        <w:spacing w:before="0" w:after="0"/>
        <w:jc w:val="both"/>
        <w:rPr>
          <w:rFonts w:ascii="Times New Roman" w:hAnsi="Times New Roman"/>
          <w:sz w:val="24"/>
          <w:szCs w:val="24"/>
        </w:rPr>
        <w:sectPr w:rsidR="008238FA" w:rsidSect="00A77263">
          <w:pgSz w:w="11906" w:h="16838"/>
          <w:pgMar w:top="1134" w:right="850" w:bottom="1134" w:left="1985" w:header="708" w:footer="708" w:gutter="0"/>
          <w:cols w:space="708"/>
          <w:docGrid w:linePitch="360"/>
        </w:sectPr>
      </w:pPr>
    </w:p>
    <w:p w14:paraId="4CE457A7" w14:textId="77777777" w:rsidR="008238FA" w:rsidRPr="004C7841" w:rsidRDefault="008238FA" w:rsidP="008238FA">
      <w:pPr>
        <w:ind w:firstLine="4820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Приложение 5</w:t>
      </w:r>
    </w:p>
    <w:p w14:paraId="6F03823F" w14:textId="77777777" w:rsidR="008238FA" w:rsidRPr="004C7841" w:rsidRDefault="008238FA" w:rsidP="008238FA">
      <w:pPr>
        <w:ind w:firstLine="4820"/>
        <w:rPr>
          <w:rFonts w:cs="Times New Roman"/>
          <w:szCs w:val="28"/>
        </w:rPr>
      </w:pPr>
      <w:r w:rsidRPr="004C7841">
        <w:rPr>
          <w:rFonts w:cs="Times New Roman"/>
          <w:szCs w:val="28"/>
        </w:rPr>
        <w:t>к Административному регламенту</w:t>
      </w:r>
    </w:p>
    <w:p w14:paraId="74A8B042" w14:textId="77777777" w:rsidR="008238FA" w:rsidRPr="004C7841" w:rsidRDefault="008238FA" w:rsidP="008238FA">
      <w:pPr>
        <w:ind w:firstLine="4820"/>
        <w:rPr>
          <w:rFonts w:cs="Times New Roman"/>
          <w:szCs w:val="28"/>
        </w:rPr>
      </w:pPr>
    </w:p>
    <w:p w14:paraId="067EBA1C" w14:textId="77777777" w:rsidR="008238FA" w:rsidRPr="004C7841" w:rsidRDefault="008238FA" w:rsidP="008238FA">
      <w:pPr>
        <w:autoSpaceDE w:val="0"/>
        <w:autoSpaceDN w:val="0"/>
        <w:adjustRightInd w:val="0"/>
        <w:jc w:val="right"/>
        <w:rPr>
          <w:rFonts w:cs="Times New Roman"/>
          <w:szCs w:val="28"/>
        </w:rPr>
      </w:pPr>
      <w:r w:rsidRPr="004C7841">
        <w:rPr>
          <w:rFonts w:cs="Times New Roman"/>
          <w:szCs w:val="28"/>
        </w:rPr>
        <w:t>Форма</w:t>
      </w:r>
    </w:p>
    <w:p w14:paraId="46B66777" w14:textId="77777777" w:rsidR="008238FA" w:rsidRPr="004C7841" w:rsidRDefault="008238FA" w:rsidP="008238FA">
      <w:pPr>
        <w:tabs>
          <w:tab w:val="left" w:pos="142"/>
        </w:tabs>
        <w:contextualSpacing/>
        <w:jc w:val="both"/>
        <w:rPr>
          <w:rFonts w:cs="Times New Roman"/>
          <w:szCs w:val="28"/>
        </w:rPr>
      </w:pPr>
    </w:p>
    <w:p w14:paraId="5EAC08E9" w14:textId="77777777" w:rsidR="008238FA" w:rsidRPr="00B03FB5" w:rsidRDefault="008238FA" w:rsidP="008238FA">
      <w:pPr>
        <w:tabs>
          <w:tab w:val="left" w:pos="0"/>
        </w:tabs>
        <w:jc w:val="center"/>
        <w:rPr>
          <w:b/>
          <w:bCs/>
          <w:noProof/>
          <w:szCs w:val="28"/>
        </w:rPr>
      </w:pPr>
      <w:r>
        <w:rPr>
          <w:rFonts w:cs="Times New Roman"/>
          <w:b/>
          <w:bCs/>
          <w:noProof/>
          <w:szCs w:val="28"/>
        </w:rPr>
        <w:t>Государственное казенное учреждение Ярославской области «Единый центр социальных выплат Ярославской области»</w:t>
      </w:r>
    </w:p>
    <w:p w14:paraId="08DEB3D5" w14:textId="77777777" w:rsidR="008238FA" w:rsidRPr="00715783" w:rsidRDefault="008238FA" w:rsidP="008238FA">
      <w:pPr>
        <w:tabs>
          <w:tab w:val="left" w:pos="709"/>
          <w:tab w:val="left" w:pos="1418"/>
          <w:tab w:val="left" w:pos="1985"/>
          <w:tab w:val="left" w:pos="2552"/>
        </w:tabs>
        <w:jc w:val="center"/>
        <w:rPr>
          <w:rFonts w:cs="Times New Roman"/>
          <w:b/>
          <w:bCs/>
          <w:noProof/>
          <w:szCs w:val="28"/>
        </w:rPr>
      </w:pPr>
    </w:p>
    <w:p w14:paraId="62A5960B" w14:textId="77777777" w:rsidR="008238FA" w:rsidRPr="00C07FF5" w:rsidRDefault="008238FA" w:rsidP="008238FA">
      <w:pPr>
        <w:pStyle w:val="ConsPlusTitle"/>
        <w:widowControl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07FF5">
        <w:rPr>
          <w:rFonts w:ascii="Times New Roman" w:hAnsi="Times New Roman" w:cs="Times New Roman"/>
          <w:color w:val="000000"/>
          <w:sz w:val="28"/>
          <w:szCs w:val="28"/>
        </w:rPr>
        <w:t xml:space="preserve">РЕШЕНИЕ </w:t>
      </w:r>
    </w:p>
    <w:p w14:paraId="057A0F86" w14:textId="370129F4" w:rsidR="008238FA" w:rsidRPr="000937BD" w:rsidRDefault="008238FA" w:rsidP="008238FA">
      <w:pPr>
        <w:pStyle w:val="1"/>
        <w:keepNext w:val="0"/>
        <w:autoSpaceDE w:val="0"/>
        <w:autoSpaceDN w:val="0"/>
        <w:adjustRightInd w:val="0"/>
        <w:snapToGrid/>
        <w:spacing w:before="0" w:after="0"/>
        <w:jc w:val="center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r w:rsidRPr="00CF73D4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об отказе в приеме документов, необходимых для предоставления </w:t>
      </w:r>
      <w:r w:rsidR="000937BD" w:rsidRPr="000937BD">
        <w:rPr>
          <w:rStyle w:val="211pt"/>
          <w:rFonts w:eastAsiaTheme="minorHAnsi"/>
          <w:b w:val="0"/>
          <w:sz w:val="28"/>
          <w:szCs w:val="28"/>
          <w:lang w:eastAsia="en-US"/>
        </w:rPr>
        <w:t xml:space="preserve">ежемесячной выплаты на детей, не посещающих государственные или муниципальные </w:t>
      </w:r>
      <w:r w:rsidR="000937BD" w:rsidRPr="000937BD">
        <w:rPr>
          <w:rStyle w:val="211pt"/>
          <w:rFonts w:eastAsiaTheme="minorHAnsi"/>
          <w:b w:val="0"/>
          <w:sz w:val="28"/>
          <w:szCs w:val="28"/>
        </w:rPr>
        <w:t>дошкольные образовательные организации</w:t>
      </w:r>
    </w:p>
    <w:p w14:paraId="36B22DE5" w14:textId="77777777" w:rsidR="008238FA" w:rsidRPr="00CF73D4" w:rsidRDefault="008238FA" w:rsidP="008238FA">
      <w:pPr>
        <w:tabs>
          <w:tab w:val="left" w:pos="142"/>
        </w:tabs>
        <w:contextualSpacing/>
        <w:jc w:val="center"/>
        <w:rPr>
          <w:rFonts w:cs="Times New Roman"/>
          <w:szCs w:val="28"/>
          <w:lang w:eastAsia="ru-RU"/>
        </w:rPr>
      </w:pPr>
    </w:p>
    <w:p w14:paraId="6C977617" w14:textId="77777777" w:rsidR="008238FA" w:rsidRPr="00A40E7F" w:rsidRDefault="008238FA" w:rsidP="008238FA">
      <w:pPr>
        <w:pStyle w:val="1"/>
        <w:keepNext w:val="0"/>
        <w:autoSpaceDE w:val="0"/>
        <w:autoSpaceDN w:val="0"/>
        <w:adjustRightInd w:val="0"/>
        <w:snapToGrid/>
        <w:spacing w:before="0" w:after="0"/>
        <w:jc w:val="center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r w:rsidRPr="00A40E7F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№ _____________ 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Pr="00A40E7F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«_____» ______________ 20 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___</w:t>
      </w:r>
      <w:r w:rsidRPr="00A40E7F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г.</w:t>
      </w:r>
    </w:p>
    <w:p w14:paraId="099A50A3" w14:textId="77777777" w:rsidR="008238FA" w:rsidRPr="00A40E7F" w:rsidRDefault="008238FA" w:rsidP="008238FA">
      <w:pPr>
        <w:pStyle w:val="1"/>
        <w:keepNext w:val="0"/>
        <w:autoSpaceDE w:val="0"/>
        <w:autoSpaceDN w:val="0"/>
        <w:adjustRightInd w:val="0"/>
        <w:snapToGrid/>
        <w:spacing w:before="0" w:after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</w:p>
    <w:p w14:paraId="00142F7F" w14:textId="77777777" w:rsidR="008238FA" w:rsidRPr="00A40E7F" w:rsidRDefault="008238FA" w:rsidP="008238FA">
      <w:pPr>
        <w:pStyle w:val="1"/>
        <w:autoSpaceDE w:val="0"/>
        <w:autoSpaceDN w:val="0"/>
        <w:adjustRightInd w:val="0"/>
        <w:spacing w:before="0" w:after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«</w:t>
      </w:r>
      <w:r w:rsidRPr="00A40E7F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___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»</w:t>
      </w:r>
      <w:r w:rsidRPr="00A40E7F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_________ 20__ г. в </w:t>
      </w:r>
      <w:r w:rsidRPr="00C40509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госу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дарственное казенное учреждение</w:t>
      </w:r>
      <w:r w:rsidRPr="00C40509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Ярославской области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</w:t>
      </w:r>
      <w:r w:rsidRPr="00C40509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«Единый центр социальных выплат Ярославской области»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(далее – </w:t>
      </w:r>
      <w:r w:rsidRPr="00A40E7F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ГКУ ЯО «ЕСЦВ»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)</w:t>
      </w:r>
      <w:r w:rsidRPr="00A40E7F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обратился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</w:t>
      </w:r>
      <w:r w:rsidRPr="00A40E7F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(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обратил</w:t>
      </w:r>
      <w:r w:rsidRPr="00A40E7F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ась) ______________________________________________________________</w:t>
      </w:r>
    </w:p>
    <w:p w14:paraId="216ECA0B" w14:textId="77777777" w:rsidR="008238FA" w:rsidRPr="00A40E7F" w:rsidRDefault="008238FA" w:rsidP="008238FA">
      <w:pPr>
        <w:jc w:val="center"/>
        <w:rPr>
          <w:rFonts w:cs="Times New Roman"/>
          <w:sz w:val="24"/>
          <w:szCs w:val="24"/>
        </w:rPr>
      </w:pPr>
      <w:r w:rsidRPr="00A40E7F">
        <w:rPr>
          <w:rFonts w:cs="Times New Roman"/>
          <w:sz w:val="24"/>
          <w:szCs w:val="24"/>
        </w:rPr>
        <w:t>(фамилия, имя, отчество (при наличии)</w:t>
      </w:r>
      <w:r>
        <w:rPr>
          <w:rFonts w:cs="Times New Roman"/>
          <w:sz w:val="24"/>
          <w:szCs w:val="24"/>
        </w:rPr>
        <w:t>)</w:t>
      </w:r>
    </w:p>
    <w:p w14:paraId="55BA8173" w14:textId="7D462755" w:rsidR="008238FA" w:rsidRPr="00A77263" w:rsidRDefault="008238FA" w:rsidP="00A77263">
      <w:pPr>
        <w:widowControl w:val="0"/>
        <w:shd w:val="clear" w:color="auto" w:fill="FFFFFF"/>
        <w:tabs>
          <w:tab w:val="left" w:leader="underscore" w:pos="7055"/>
          <w:tab w:val="left" w:leader="underscore" w:pos="9465"/>
        </w:tabs>
        <w:ind w:firstLine="820"/>
        <w:jc w:val="both"/>
        <w:rPr>
          <w:rStyle w:val="211pt"/>
          <w:rFonts w:eastAsiaTheme="minorHAnsi"/>
          <w:sz w:val="28"/>
          <w:szCs w:val="28"/>
          <w:lang w:eastAsia="en-US"/>
        </w:rPr>
      </w:pPr>
      <w:r w:rsidRPr="004C7841">
        <w:rPr>
          <w:rFonts w:cs="Times New Roman"/>
          <w:szCs w:val="28"/>
        </w:rPr>
        <w:t xml:space="preserve">По результатам рассмотрения заявления </w:t>
      </w:r>
      <w:r>
        <w:rPr>
          <w:rFonts w:cs="Times New Roman"/>
          <w:szCs w:val="28"/>
        </w:rPr>
        <w:t xml:space="preserve">о предоставлении </w:t>
      </w:r>
      <w:r w:rsidR="00A77263" w:rsidRPr="00E86AEB">
        <w:rPr>
          <w:rStyle w:val="211pt"/>
          <w:rFonts w:eastAsiaTheme="minorHAnsi"/>
          <w:sz w:val="28"/>
          <w:szCs w:val="28"/>
          <w:lang w:eastAsia="en-US"/>
        </w:rPr>
        <w:t xml:space="preserve">ежемесячной выплаты на детей, не посещающих государственные или муниципальные </w:t>
      </w:r>
      <w:r w:rsidR="00A77263" w:rsidRPr="00E86AEB">
        <w:rPr>
          <w:rStyle w:val="211pt"/>
          <w:rFonts w:eastAsiaTheme="minorHAnsi"/>
          <w:sz w:val="28"/>
          <w:szCs w:val="28"/>
        </w:rPr>
        <w:t>дошкольные образовательные организации</w:t>
      </w:r>
      <w:r w:rsidR="00A7726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(далее – заявление) </w:t>
      </w:r>
      <w:r w:rsidRPr="004C7841">
        <w:rPr>
          <w:rFonts w:cs="Times New Roman"/>
          <w:szCs w:val="28"/>
        </w:rPr>
        <w:t>от</w:t>
      </w:r>
      <w:r>
        <w:rPr>
          <w:rFonts w:cs="Times New Roman"/>
          <w:szCs w:val="28"/>
        </w:rPr>
        <w:t xml:space="preserve">_______________ </w:t>
      </w:r>
      <w:r w:rsidRPr="004C7841">
        <w:rPr>
          <w:rFonts w:cs="Times New Roman"/>
          <w:szCs w:val="28"/>
        </w:rPr>
        <w:t>№</w:t>
      </w:r>
      <w:r>
        <w:rPr>
          <w:rFonts w:cs="Times New Roman"/>
          <w:szCs w:val="28"/>
        </w:rPr>
        <w:t xml:space="preserve"> ________</w:t>
      </w:r>
      <w:r w:rsidRPr="00A77263">
        <w:rPr>
          <w:rStyle w:val="211pt"/>
          <w:rFonts w:eastAsiaTheme="minorHAnsi"/>
          <w:sz w:val="28"/>
          <w:szCs w:val="28"/>
          <w:lang w:eastAsia="en-US"/>
        </w:rPr>
        <w:t xml:space="preserve">и приложенных к нему документов, в соответствии с Законом Ярославской области от 19.12.2008 №65-з «Социальный кодекс Ярославской области» принято решение отказать в приеме документов, необходимых для предоставления </w:t>
      </w:r>
      <w:r w:rsidR="00A77263" w:rsidRPr="00E86AEB">
        <w:rPr>
          <w:rStyle w:val="211pt"/>
          <w:rFonts w:eastAsiaTheme="minorHAnsi"/>
          <w:sz w:val="28"/>
          <w:szCs w:val="28"/>
          <w:lang w:eastAsia="en-US"/>
        </w:rPr>
        <w:t>ежемесячной выплаты на детей, не посещающих государственные или муниципальные дошкольные образовательные организации</w:t>
      </w:r>
      <w:r w:rsidR="00A77263" w:rsidRPr="00A77263">
        <w:rPr>
          <w:rStyle w:val="211pt"/>
          <w:rFonts w:eastAsiaTheme="minorHAnsi"/>
          <w:sz w:val="28"/>
          <w:szCs w:val="28"/>
          <w:lang w:eastAsia="en-US"/>
        </w:rPr>
        <w:t xml:space="preserve"> дошкольные образовательные организации</w:t>
      </w:r>
      <w:r w:rsidRPr="00A77263">
        <w:rPr>
          <w:rStyle w:val="211pt"/>
          <w:rFonts w:eastAsiaTheme="minorHAnsi"/>
          <w:sz w:val="28"/>
          <w:szCs w:val="28"/>
          <w:lang w:eastAsia="en-US"/>
        </w:rPr>
        <w:t>, по следующим основаниям:</w:t>
      </w:r>
    </w:p>
    <w:p w14:paraId="6F04F8C2" w14:textId="77777777" w:rsidR="008238FA" w:rsidRPr="004C7841" w:rsidRDefault="008238FA" w:rsidP="008238FA">
      <w:pPr>
        <w:tabs>
          <w:tab w:val="left" w:pos="142"/>
        </w:tabs>
        <w:contextualSpacing/>
        <w:jc w:val="both"/>
        <w:rPr>
          <w:rFonts w:cs="Times New Roman"/>
          <w:szCs w:val="28"/>
        </w:rPr>
      </w:pPr>
    </w:p>
    <w:p w14:paraId="2CC81E78" w14:textId="77777777" w:rsidR="008238FA" w:rsidRPr="004C7841" w:rsidRDefault="008238FA" w:rsidP="008238FA">
      <w:pPr>
        <w:rPr>
          <w:rFonts w:cs="Times New Roman"/>
          <w:sz w:val="2"/>
          <w:szCs w:val="2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2660"/>
        <w:gridCol w:w="3969"/>
        <w:gridCol w:w="2835"/>
      </w:tblGrid>
      <w:tr w:rsidR="008238FA" w:rsidRPr="004C7841" w14:paraId="243C3A23" w14:textId="77777777" w:rsidTr="00A77263">
        <w:trPr>
          <w:tblHeader/>
        </w:trPr>
        <w:tc>
          <w:tcPr>
            <w:tcW w:w="2660" w:type="dxa"/>
          </w:tcPr>
          <w:p w14:paraId="14459BF7" w14:textId="77777777" w:rsidR="008238FA" w:rsidRPr="004C7841" w:rsidRDefault="008238FA" w:rsidP="00A77263">
            <w:pPr>
              <w:widowControl w:val="0"/>
              <w:shd w:val="clear" w:color="auto" w:fill="FFFFFF"/>
              <w:ind w:firstLine="0"/>
              <w:jc w:val="center"/>
              <w:rPr>
                <w:rFonts w:cs="Times New Roman"/>
                <w:szCs w:val="28"/>
              </w:rPr>
            </w:pPr>
            <w:r w:rsidRPr="004C7841">
              <w:rPr>
                <w:rFonts w:cs="Times New Roman"/>
                <w:szCs w:val="28"/>
              </w:rPr>
              <w:t>Номер пункта</w:t>
            </w:r>
          </w:p>
          <w:p w14:paraId="4D7D1950" w14:textId="77777777" w:rsidR="008238FA" w:rsidRPr="004C7841" w:rsidRDefault="008238FA" w:rsidP="00A77263">
            <w:pPr>
              <w:widowControl w:val="0"/>
              <w:shd w:val="clear" w:color="auto" w:fill="FFFFFF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</w:t>
            </w:r>
            <w:r w:rsidRPr="004C7841">
              <w:rPr>
                <w:rFonts w:cs="Times New Roman"/>
                <w:szCs w:val="28"/>
              </w:rPr>
              <w:t>дминистративного</w:t>
            </w:r>
          </w:p>
          <w:p w14:paraId="5340EFF2" w14:textId="77777777" w:rsidR="008238FA" w:rsidRPr="004C7841" w:rsidRDefault="008238FA" w:rsidP="00A77263">
            <w:pPr>
              <w:widowControl w:val="0"/>
              <w:shd w:val="clear" w:color="auto" w:fill="FFFFFF"/>
              <w:ind w:firstLine="0"/>
              <w:jc w:val="center"/>
              <w:rPr>
                <w:rFonts w:cs="Times New Roman"/>
                <w:szCs w:val="28"/>
              </w:rPr>
            </w:pPr>
            <w:r w:rsidRPr="004C7841">
              <w:rPr>
                <w:rFonts w:cs="Times New Roman"/>
                <w:szCs w:val="28"/>
              </w:rPr>
              <w:t>регламента</w:t>
            </w:r>
          </w:p>
        </w:tc>
        <w:tc>
          <w:tcPr>
            <w:tcW w:w="3969" w:type="dxa"/>
          </w:tcPr>
          <w:p w14:paraId="7D42079A" w14:textId="77777777" w:rsidR="008238FA" w:rsidRPr="004C7841" w:rsidRDefault="008238FA" w:rsidP="00A77263">
            <w:pPr>
              <w:tabs>
                <w:tab w:val="left" w:pos="142"/>
              </w:tabs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 w:rsidRPr="004C7841">
              <w:rPr>
                <w:rFonts w:cs="Times New Roman"/>
                <w:szCs w:val="28"/>
              </w:rPr>
              <w:t>Наименование основания для отказа в соответстви</w:t>
            </w:r>
            <w:r>
              <w:rPr>
                <w:rFonts w:cs="Times New Roman"/>
                <w:szCs w:val="28"/>
              </w:rPr>
              <w:t>и с Административным регламентом</w:t>
            </w:r>
          </w:p>
        </w:tc>
        <w:tc>
          <w:tcPr>
            <w:tcW w:w="2835" w:type="dxa"/>
          </w:tcPr>
          <w:p w14:paraId="692AA657" w14:textId="77777777" w:rsidR="008238FA" w:rsidRPr="004C7841" w:rsidRDefault="008238FA" w:rsidP="00A77263">
            <w:pPr>
              <w:tabs>
                <w:tab w:val="left" w:pos="142"/>
              </w:tabs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 w:rsidRPr="004C7841">
              <w:rPr>
                <w:rFonts w:cs="Times New Roman"/>
                <w:szCs w:val="28"/>
              </w:rPr>
              <w:t>Разъяснение причин отказа в приеме документов</w:t>
            </w:r>
          </w:p>
        </w:tc>
      </w:tr>
      <w:tr w:rsidR="008238FA" w:rsidRPr="004C7841" w14:paraId="057F2193" w14:textId="77777777" w:rsidTr="00A77263">
        <w:trPr>
          <w:tblHeader/>
        </w:trPr>
        <w:tc>
          <w:tcPr>
            <w:tcW w:w="2660" w:type="dxa"/>
          </w:tcPr>
          <w:p w14:paraId="358F2516" w14:textId="77777777" w:rsidR="008238FA" w:rsidRPr="004C7841" w:rsidDel="00225510" w:rsidRDefault="008238FA" w:rsidP="00A77263">
            <w:pPr>
              <w:widowControl w:val="0"/>
              <w:shd w:val="clear" w:color="auto" w:fill="FFFFFF"/>
              <w:jc w:val="center"/>
              <w:rPr>
                <w:rFonts w:cs="Times New Roman"/>
                <w:szCs w:val="28"/>
              </w:rPr>
            </w:pPr>
            <w:r w:rsidRPr="004C7841">
              <w:rPr>
                <w:rFonts w:cs="Times New Roman"/>
                <w:szCs w:val="28"/>
              </w:rPr>
              <w:t>1</w:t>
            </w:r>
          </w:p>
        </w:tc>
        <w:tc>
          <w:tcPr>
            <w:tcW w:w="3969" w:type="dxa"/>
          </w:tcPr>
          <w:p w14:paraId="4F8E84B3" w14:textId="77777777" w:rsidR="008238FA" w:rsidRPr="004C7841" w:rsidRDefault="008238FA" w:rsidP="00A77263">
            <w:pPr>
              <w:tabs>
                <w:tab w:val="left" w:pos="142"/>
              </w:tabs>
              <w:contextualSpacing/>
              <w:jc w:val="center"/>
              <w:rPr>
                <w:rFonts w:cs="Times New Roman"/>
                <w:szCs w:val="28"/>
              </w:rPr>
            </w:pPr>
            <w:r w:rsidRPr="004C7841">
              <w:rPr>
                <w:rFonts w:cs="Times New Roman"/>
                <w:szCs w:val="28"/>
              </w:rPr>
              <w:t>2</w:t>
            </w:r>
          </w:p>
        </w:tc>
        <w:tc>
          <w:tcPr>
            <w:tcW w:w="2835" w:type="dxa"/>
          </w:tcPr>
          <w:p w14:paraId="29859A59" w14:textId="77777777" w:rsidR="008238FA" w:rsidRPr="004C7841" w:rsidRDefault="008238FA" w:rsidP="00A77263">
            <w:pPr>
              <w:tabs>
                <w:tab w:val="left" w:pos="142"/>
              </w:tabs>
              <w:contextualSpacing/>
              <w:jc w:val="center"/>
              <w:rPr>
                <w:rFonts w:cs="Times New Roman"/>
                <w:szCs w:val="28"/>
              </w:rPr>
            </w:pPr>
            <w:r w:rsidRPr="004C7841">
              <w:rPr>
                <w:rFonts w:cs="Times New Roman"/>
                <w:szCs w:val="28"/>
              </w:rPr>
              <w:t>3</w:t>
            </w:r>
          </w:p>
        </w:tc>
      </w:tr>
      <w:tr w:rsidR="008238FA" w:rsidRPr="004C7841" w14:paraId="0A5B0D9E" w14:textId="77777777" w:rsidTr="00A77263">
        <w:tc>
          <w:tcPr>
            <w:tcW w:w="2660" w:type="dxa"/>
          </w:tcPr>
          <w:p w14:paraId="7937C4B0" w14:textId="77777777" w:rsidR="008238FA" w:rsidRPr="004C7841" w:rsidRDefault="008238FA" w:rsidP="00A77263">
            <w:pPr>
              <w:tabs>
                <w:tab w:val="left" w:pos="142"/>
              </w:tabs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3969" w:type="dxa"/>
          </w:tcPr>
          <w:p w14:paraId="6B818E4B" w14:textId="0326F56D" w:rsidR="008238FA" w:rsidRPr="004C7841" w:rsidRDefault="00A77263" w:rsidP="00A77263">
            <w:pPr>
              <w:tabs>
                <w:tab w:val="left" w:pos="142"/>
              </w:tabs>
              <w:ind w:firstLine="0"/>
              <w:contextualSpacing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</w:t>
            </w:r>
            <w:r w:rsidR="008238FA" w:rsidRPr="004C7841">
              <w:rPr>
                <w:rFonts w:cs="Times New Roman"/>
                <w:szCs w:val="28"/>
              </w:rPr>
              <w:t xml:space="preserve">еполное заполнение обязательных полей в форме </w:t>
            </w:r>
            <w:r w:rsidR="008238FA">
              <w:rPr>
                <w:rFonts w:cs="Times New Roman"/>
                <w:szCs w:val="28"/>
              </w:rPr>
              <w:t>заявления</w:t>
            </w:r>
          </w:p>
        </w:tc>
        <w:tc>
          <w:tcPr>
            <w:tcW w:w="2835" w:type="dxa"/>
          </w:tcPr>
          <w:p w14:paraId="643CC4E9" w14:textId="0FBEC149" w:rsidR="008238FA" w:rsidRPr="004C7841" w:rsidRDefault="00A77263" w:rsidP="00812FD2">
            <w:pPr>
              <w:tabs>
                <w:tab w:val="left" w:pos="142"/>
              </w:tabs>
              <w:ind w:firstLine="0"/>
              <w:contextualSpacing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У</w:t>
            </w:r>
            <w:r w:rsidR="008238FA" w:rsidRPr="004C7841">
              <w:rPr>
                <w:rFonts w:cs="Times New Roman"/>
                <w:szCs w:val="28"/>
              </w:rPr>
              <w:t>казываются основания такого вывода</w:t>
            </w:r>
          </w:p>
        </w:tc>
      </w:tr>
      <w:tr w:rsidR="008238FA" w:rsidRPr="004C7841" w14:paraId="69404E23" w14:textId="77777777" w:rsidTr="00A77263">
        <w:tc>
          <w:tcPr>
            <w:tcW w:w="2660" w:type="dxa"/>
          </w:tcPr>
          <w:p w14:paraId="62261A3F" w14:textId="77777777" w:rsidR="008238FA" w:rsidRPr="004C7841" w:rsidRDefault="008238FA" w:rsidP="00A77263">
            <w:pPr>
              <w:tabs>
                <w:tab w:val="left" w:pos="142"/>
              </w:tabs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3969" w:type="dxa"/>
          </w:tcPr>
          <w:p w14:paraId="6AC9D766" w14:textId="2696B8CB" w:rsidR="008238FA" w:rsidRPr="004C7841" w:rsidRDefault="00812FD2" w:rsidP="00812FD2">
            <w:pPr>
              <w:tabs>
                <w:tab w:val="left" w:pos="142"/>
              </w:tabs>
              <w:ind w:firstLine="0"/>
              <w:contextualSpacing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</w:t>
            </w:r>
            <w:r w:rsidR="008238FA" w:rsidRPr="004C7841">
              <w:rPr>
                <w:rFonts w:cs="Times New Roman"/>
                <w:szCs w:val="28"/>
              </w:rPr>
              <w:t>редставление неполного комплекта документов</w:t>
            </w:r>
          </w:p>
        </w:tc>
        <w:tc>
          <w:tcPr>
            <w:tcW w:w="2835" w:type="dxa"/>
          </w:tcPr>
          <w:p w14:paraId="5C594F33" w14:textId="3B17D0EA" w:rsidR="008238FA" w:rsidRPr="004C7841" w:rsidRDefault="00812FD2" w:rsidP="00812FD2">
            <w:pPr>
              <w:tabs>
                <w:tab w:val="left" w:pos="142"/>
              </w:tabs>
              <w:ind w:firstLine="0"/>
              <w:contextualSpacing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У</w:t>
            </w:r>
            <w:r w:rsidR="008238FA" w:rsidRPr="004C7841">
              <w:rPr>
                <w:rFonts w:cs="Times New Roman"/>
                <w:szCs w:val="28"/>
              </w:rPr>
              <w:t>казывается исчерпывающий перечень документов, непредставленных заявителем</w:t>
            </w:r>
          </w:p>
        </w:tc>
      </w:tr>
      <w:tr w:rsidR="008238FA" w:rsidRPr="004C7841" w14:paraId="7D9C7C22" w14:textId="77777777" w:rsidTr="00A77263">
        <w:tc>
          <w:tcPr>
            <w:tcW w:w="2660" w:type="dxa"/>
          </w:tcPr>
          <w:p w14:paraId="63028328" w14:textId="77777777" w:rsidR="008238FA" w:rsidRPr="004C7841" w:rsidRDefault="008238FA" w:rsidP="00A77263">
            <w:pPr>
              <w:tabs>
                <w:tab w:val="left" w:pos="142"/>
              </w:tabs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3969" w:type="dxa"/>
          </w:tcPr>
          <w:p w14:paraId="726E8BB1" w14:textId="406041DA" w:rsidR="008238FA" w:rsidRPr="004C7841" w:rsidRDefault="00812FD2" w:rsidP="00A77263">
            <w:pPr>
              <w:tabs>
                <w:tab w:val="left" w:pos="142"/>
              </w:tabs>
              <w:ind w:firstLine="0"/>
              <w:contextualSpacing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</w:t>
            </w:r>
            <w:r w:rsidR="008238FA" w:rsidRPr="004C7841">
              <w:rPr>
                <w:rFonts w:cs="Times New Roman"/>
                <w:szCs w:val="28"/>
              </w:rPr>
              <w:t>редставленные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2835" w:type="dxa"/>
          </w:tcPr>
          <w:p w14:paraId="15F1F04D" w14:textId="77777777" w:rsidR="008238FA" w:rsidRPr="004C7841" w:rsidRDefault="008238FA" w:rsidP="00A77263">
            <w:pPr>
              <w:tabs>
                <w:tab w:val="left" w:pos="142"/>
              </w:tabs>
              <w:ind w:firstLine="0"/>
              <w:contextualSpacing/>
              <w:rPr>
                <w:rFonts w:cs="Times New Roman"/>
                <w:szCs w:val="28"/>
              </w:rPr>
            </w:pPr>
            <w:r w:rsidRPr="004C7841">
              <w:rPr>
                <w:rFonts w:cs="Times New Roman"/>
                <w:szCs w:val="28"/>
              </w:rPr>
              <w:t>указывается исчерпывающий перечень документов, содержащих подчистки и исправления</w:t>
            </w:r>
          </w:p>
        </w:tc>
      </w:tr>
      <w:tr w:rsidR="00607F5E" w:rsidRPr="004C7841" w14:paraId="2F12AF30" w14:textId="77777777" w:rsidTr="00A77263">
        <w:tc>
          <w:tcPr>
            <w:tcW w:w="2660" w:type="dxa"/>
          </w:tcPr>
          <w:p w14:paraId="023556E8" w14:textId="77777777" w:rsidR="00607F5E" w:rsidRPr="004C7841" w:rsidRDefault="00607F5E" w:rsidP="00A77263">
            <w:pPr>
              <w:tabs>
                <w:tab w:val="left" w:pos="142"/>
              </w:tabs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3969" w:type="dxa"/>
          </w:tcPr>
          <w:p w14:paraId="5353A293" w14:textId="2549ECF9" w:rsidR="00607F5E" w:rsidRDefault="00607F5E" w:rsidP="00607F5E">
            <w:pPr>
              <w:autoSpaceDE w:val="0"/>
              <w:autoSpaceDN w:val="0"/>
              <w:adjustRightInd w:val="0"/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</w:t>
            </w:r>
            <w:r w:rsidRPr="007B5BF1">
              <w:rPr>
                <w:rFonts w:cs="Times New Roman"/>
                <w:szCs w:val="28"/>
              </w:rPr>
              <w:t>есоблюдение установленных статьей 11 Федерального закона от 06.04.2011</w:t>
            </w:r>
            <w:r>
              <w:rPr>
                <w:rFonts w:cs="Times New Roman"/>
                <w:szCs w:val="28"/>
              </w:rPr>
              <w:t xml:space="preserve"> </w:t>
            </w:r>
            <w:r w:rsidRPr="007B5BF1">
              <w:rPr>
                <w:rFonts w:cs="Times New Roman"/>
                <w:szCs w:val="28"/>
              </w:rPr>
              <w:t>№ 63-ФЗ «Об электронной подписи» условий признания действительности,</w:t>
            </w:r>
            <w:r>
              <w:rPr>
                <w:rFonts w:cs="Times New Roman"/>
                <w:szCs w:val="28"/>
              </w:rPr>
              <w:t xml:space="preserve"> </w:t>
            </w:r>
            <w:r w:rsidRPr="007B5BF1">
              <w:rPr>
                <w:rFonts w:cs="Times New Roman"/>
                <w:szCs w:val="28"/>
              </w:rPr>
              <w:t>усиленной квалиф</w:t>
            </w:r>
            <w:r>
              <w:rPr>
                <w:rFonts w:cs="Times New Roman"/>
                <w:szCs w:val="28"/>
              </w:rPr>
              <w:t>ицированной электронной подписи</w:t>
            </w:r>
          </w:p>
        </w:tc>
        <w:tc>
          <w:tcPr>
            <w:tcW w:w="2835" w:type="dxa"/>
          </w:tcPr>
          <w:p w14:paraId="4A90C642" w14:textId="627A669B" w:rsidR="00607F5E" w:rsidRPr="004C7841" w:rsidRDefault="00607F5E" w:rsidP="00A77263">
            <w:pPr>
              <w:tabs>
                <w:tab w:val="left" w:pos="142"/>
              </w:tabs>
              <w:ind w:firstLine="0"/>
              <w:contextualSpacing/>
              <w:rPr>
                <w:rFonts w:cs="Times New Roman"/>
                <w:szCs w:val="28"/>
              </w:rPr>
            </w:pPr>
            <w:r w:rsidRPr="004C7841">
              <w:rPr>
                <w:rFonts w:cs="Times New Roman"/>
                <w:szCs w:val="28"/>
              </w:rPr>
              <w:t>указывается исчерпывающий перечень документов, содержащих повреждения</w:t>
            </w:r>
          </w:p>
        </w:tc>
      </w:tr>
      <w:tr w:rsidR="00BE1253" w:rsidRPr="004C7841" w14:paraId="5E27A24C" w14:textId="77777777" w:rsidTr="00A77263">
        <w:tc>
          <w:tcPr>
            <w:tcW w:w="2660" w:type="dxa"/>
          </w:tcPr>
          <w:p w14:paraId="32F12AF2" w14:textId="77777777" w:rsidR="00BE1253" w:rsidRPr="004C7841" w:rsidRDefault="00BE1253" w:rsidP="00A77263">
            <w:pPr>
              <w:tabs>
                <w:tab w:val="left" w:pos="142"/>
              </w:tabs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3969" w:type="dxa"/>
          </w:tcPr>
          <w:p w14:paraId="69095FD3" w14:textId="464D9339" w:rsidR="00BE1253" w:rsidRDefault="00BE1253" w:rsidP="00A77263">
            <w:pPr>
              <w:tabs>
                <w:tab w:val="left" w:pos="142"/>
              </w:tabs>
              <w:ind w:firstLine="0"/>
              <w:contextualSpacing/>
              <w:rPr>
                <w:rFonts w:cs="Times New Roman"/>
                <w:szCs w:val="28"/>
              </w:rPr>
            </w:pPr>
            <w:r w:rsidRPr="0085737B">
              <w:rPr>
                <w:rStyle w:val="211pt"/>
                <w:rFonts w:eastAsiaTheme="minorHAnsi"/>
                <w:sz w:val="28"/>
                <w:szCs w:val="28"/>
              </w:rPr>
              <w:t>Документы (сведения), представленные заявителем, противоречат документам (сведениям), полученным в рамках межведомственного взаимодействия</w:t>
            </w:r>
          </w:p>
        </w:tc>
        <w:tc>
          <w:tcPr>
            <w:tcW w:w="2835" w:type="dxa"/>
          </w:tcPr>
          <w:p w14:paraId="27AE20A8" w14:textId="3A67CC86" w:rsidR="00BE1253" w:rsidRPr="004C7841" w:rsidRDefault="00BE1253" w:rsidP="00A77263">
            <w:pPr>
              <w:tabs>
                <w:tab w:val="left" w:pos="142"/>
              </w:tabs>
              <w:ind w:firstLine="0"/>
              <w:contextualSpacing/>
              <w:rPr>
                <w:rFonts w:cs="Times New Roman"/>
                <w:szCs w:val="28"/>
              </w:rPr>
            </w:pPr>
            <w:r w:rsidRPr="004C7841">
              <w:rPr>
                <w:rFonts w:cs="Times New Roman"/>
                <w:szCs w:val="28"/>
              </w:rPr>
              <w:t>указывается исчерпывающий перечень документов, содержащих повреждения</w:t>
            </w:r>
          </w:p>
        </w:tc>
      </w:tr>
      <w:tr w:rsidR="00607F5E" w:rsidRPr="004C7841" w14:paraId="3CA7868F" w14:textId="77777777" w:rsidTr="00A77263">
        <w:tc>
          <w:tcPr>
            <w:tcW w:w="2660" w:type="dxa"/>
          </w:tcPr>
          <w:p w14:paraId="77530D19" w14:textId="77777777" w:rsidR="00607F5E" w:rsidRPr="004C7841" w:rsidRDefault="00607F5E" w:rsidP="00A77263">
            <w:pPr>
              <w:tabs>
                <w:tab w:val="left" w:pos="142"/>
              </w:tabs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3969" w:type="dxa"/>
          </w:tcPr>
          <w:p w14:paraId="482A75E3" w14:textId="5724C218" w:rsidR="00607F5E" w:rsidRPr="004C7841" w:rsidRDefault="00607F5E" w:rsidP="00A77263">
            <w:pPr>
              <w:tabs>
                <w:tab w:val="left" w:pos="142"/>
              </w:tabs>
              <w:ind w:firstLine="0"/>
              <w:contextualSpacing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</w:t>
            </w:r>
            <w:r w:rsidRPr="004C7841">
              <w:rPr>
                <w:rFonts w:cs="Times New Roman"/>
                <w:szCs w:val="28"/>
              </w:rPr>
              <w:t xml:space="preserve">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</w:t>
            </w:r>
            <w:r>
              <w:rPr>
                <w:rFonts w:cs="Times New Roman"/>
                <w:szCs w:val="28"/>
              </w:rPr>
              <w:t xml:space="preserve">государственной </w:t>
            </w:r>
            <w:r w:rsidRPr="004C7841">
              <w:rPr>
                <w:rFonts w:cs="Times New Roman"/>
                <w:szCs w:val="28"/>
              </w:rPr>
              <w:t>услуги</w:t>
            </w:r>
          </w:p>
        </w:tc>
        <w:tc>
          <w:tcPr>
            <w:tcW w:w="2835" w:type="dxa"/>
          </w:tcPr>
          <w:p w14:paraId="1FF95E68" w14:textId="77777777" w:rsidR="00607F5E" w:rsidRPr="004C7841" w:rsidRDefault="00607F5E" w:rsidP="00A77263">
            <w:pPr>
              <w:tabs>
                <w:tab w:val="left" w:pos="142"/>
              </w:tabs>
              <w:ind w:firstLine="0"/>
              <w:contextualSpacing/>
              <w:rPr>
                <w:rFonts w:cs="Times New Roman"/>
                <w:szCs w:val="28"/>
              </w:rPr>
            </w:pPr>
            <w:r w:rsidRPr="004C7841">
              <w:rPr>
                <w:rFonts w:cs="Times New Roman"/>
                <w:szCs w:val="28"/>
              </w:rPr>
              <w:t>указывается исчерпывающий перечень документов, содержащих повреждения</w:t>
            </w:r>
          </w:p>
        </w:tc>
      </w:tr>
    </w:tbl>
    <w:p w14:paraId="4C82F229" w14:textId="77777777" w:rsidR="008238FA" w:rsidRPr="004C7841" w:rsidRDefault="008238FA" w:rsidP="008238FA">
      <w:pPr>
        <w:widowControl w:val="0"/>
        <w:shd w:val="clear" w:color="auto" w:fill="FFFFFF"/>
        <w:ind w:firstLine="780"/>
        <w:jc w:val="both"/>
        <w:rPr>
          <w:rFonts w:cs="Times New Roman"/>
          <w:szCs w:val="28"/>
        </w:rPr>
      </w:pPr>
    </w:p>
    <w:p w14:paraId="5690ED27" w14:textId="77777777" w:rsidR="008238FA" w:rsidRPr="004C7841" w:rsidRDefault="008238FA" w:rsidP="008238FA">
      <w:pPr>
        <w:widowControl w:val="0"/>
        <w:shd w:val="clear" w:color="auto" w:fill="FFFFFF"/>
        <w:jc w:val="both"/>
        <w:rPr>
          <w:rFonts w:cs="Times New Roman"/>
          <w:szCs w:val="28"/>
        </w:rPr>
      </w:pPr>
      <w:r w:rsidRPr="004C7841">
        <w:rPr>
          <w:rFonts w:cs="Times New Roman"/>
          <w:szCs w:val="28"/>
        </w:rPr>
        <w:t xml:space="preserve">Вы вправе повторно обратиться в </w:t>
      </w:r>
      <w:r w:rsidRPr="004C7841">
        <w:rPr>
          <w:rFonts w:cs="Times New Roman"/>
          <w:bCs/>
          <w:szCs w:val="28"/>
          <w:lang w:eastAsia="ru-RU"/>
        </w:rPr>
        <w:t xml:space="preserve">ГКУ ЯО «ЕСЦВ» </w:t>
      </w:r>
      <w:r w:rsidRPr="004C7841">
        <w:rPr>
          <w:rFonts w:cs="Times New Roman"/>
          <w:szCs w:val="28"/>
        </w:rPr>
        <w:t>с заявлением после устранения указанных нарушений.</w:t>
      </w:r>
    </w:p>
    <w:p w14:paraId="10E6DE57" w14:textId="77777777" w:rsidR="008238FA" w:rsidRPr="004C7841" w:rsidRDefault="008238FA" w:rsidP="008238FA">
      <w:pPr>
        <w:widowControl w:val="0"/>
        <w:shd w:val="clear" w:color="auto" w:fill="FFFFFF"/>
        <w:jc w:val="both"/>
        <w:rPr>
          <w:rFonts w:cs="Times New Roman"/>
          <w:szCs w:val="28"/>
        </w:rPr>
      </w:pPr>
      <w:r w:rsidRPr="004C7841">
        <w:rPr>
          <w:rFonts w:cs="Times New Roman"/>
          <w:szCs w:val="28"/>
        </w:rPr>
        <w:t>Данный отказ может быть обжалован в досудебном порядке пут</w:t>
      </w:r>
      <w:r>
        <w:rPr>
          <w:rFonts w:cs="Times New Roman"/>
          <w:szCs w:val="28"/>
        </w:rPr>
        <w:t>ем направления жалобы в министерство</w:t>
      </w:r>
      <w:r w:rsidRPr="004C7841">
        <w:rPr>
          <w:rFonts w:cs="Times New Roman"/>
          <w:szCs w:val="28"/>
        </w:rPr>
        <w:t xml:space="preserve"> труда и социальной поддержки населения Ярославской области, а также в судебном порядке.</w:t>
      </w:r>
    </w:p>
    <w:p w14:paraId="03EC7C09" w14:textId="77777777" w:rsidR="008238FA" w:rsidRPr="004C7841" w:rsidRDefault="008238FA" w:rsidP="008238FA">
      <w:pPr>
        <w:tabs>
          <w:tab w:val="left" w:pos="142"/>
        </w:tabs>
        <w:contextualSpacing/>
        <w:jc w:val="both"/>
        <w:rPr>
          <w:rFonts w:cs="Times New Roman"/>
          <w:szCs w:val="28"/>
        </w:rPr>
      </w:pPr>
    </w:p>
    <w:p w14:paraId="225F233D" w14:textId="77777777" w:rsidR="008238FA" w:rsidRPr="004C7841" w:rsidRDefault="008238FA" w:rsidP="008238FA">
      <w:pPr>
        <w:tabs>
          <w:tab w:val="left" w:pos="142"/>
        </w:tabs>
        <w:contextualSpacing/>
        <w:jc w:val="both"/>
        <w:rPr>
          <w:rFonts w:cs="Times New Roman"/>
          <w:szCs w:val="28"/>
        </w:rPr>
      </w:pPr>
    </w:p>
    <w:p w14:paraId="36D796F4" w14:textId="77777777" w:rsidR="008238FA" w:rsidRPr="00A77263" w:rsidRDefault="008238FA" w:rsidP="00A77263">
      <w:pPr>
        <w:autoSpaceDE w:val="0"/>
        <w:autoSpaceDN w:val="0"/>
        <w:adjustRightInd w:val="0"/>
        <w:ind w:firstLine="0"/>
        <w:jc w:val="both"/>
        <w:outlineLvl w:val="0"/>
        <w:rPr>
          <w:rFonts w:cs="Times New Roman"/>
          <w:szCs w:val="28"/>
        </w:rPr>
      </w:pPr>
      <w:r w:rsidRPr="00A77263">
        <w:rPr>
          <w:rFonts w:cs="Times New Roman"/>
          <w:szCs w:val="28"/>
        </w:rPr>
        <w:t xml:space="preserve">Должностное лицо ГКУ ЯО «ЕЦСВ», </w:t>
      </w:r>
    </w:p>
    <w:p w14:paraId="07C6E689" w14:textId="77777777" w:rsidR="008238FA" w:rsidRPr="00A77263" w:rsidRDefault="008238FA" w:rsidP="00A77263">
      <w:pPr>
        <w:autoSpaceDE w:val="0"/>
        <w:autoSpaceDN w:val="0"/>
        <w:adjustRightInd w:val="0"/>
        <w:ind w:firstLine="0"/>
        <w:jc w:val="both"/>
        <w:outlineLvl w:val="0"/>
        <w:rPr>
          <w:rFonts w:cs="Times New Roman"/>
          <w:szCs w:val="28"/>
        </w:rPr>
      </w:pPr>
      <w:r w:rsidRPr="00A77263">
        <w:rPr>
          <w:rFonts w:cs="Times New Roman"/>
          <w:szCs w:val="28"/>
        </w:rPr>
        <w:t>уполномоченное на принятие решений</w:t>
      </w:r>
    </w:p>
    <w:p w14:paraId="7486CBB7" w14:textId="77777777" w:rsidR="008238FA" w:rsidRPr="00A77263" w:rsidRDefault="008238FA" w:rsidP="00A77263">
      <w:pPr>
        <w:autoSpaceDE w:val="0"/>
        <w:autoSpaceDN w:val="0"/>
        <w:adjustRightInd w:val="0"/>
        <w:ind w:firstLine="0"/>
        <w:jc w:val="both"/>
        <w:outlineLvl w:val="0"/>
        <w:rPr>
          <w:rFonts w:cs="Times New Roman"/>
          <w:szCs w:val="28"/>
        </w:rPr>
      </w:pPr>
      <w:r w:rsidRPr="00A77263">
        <w:rPr>
          <w:rFonts w:cs="Times New Roman"/>
          <w:szCs w:val="28"/>
        </w:rPr>
        <w:t>о приеме/об отказе в приеме документов,</w:t>
      </w:r>
    </w:p>
    <w:p w14:paraId="7242234A" w14:textId="77777777" w:rsidR="008238FA" w:rsidRPr="00A77263" w:rsidRDefault="008238FA" w:rsidP="00A77263">
      <w:pPr>
        <w:pStyle w:val="1"/>
        <w:keepNext w:val="0"/>
        <w:autoSpaceDE w:val="0"/>
        <w:autoSpaceDN w:val="0"/>
        <w:adjustRightInd w:val="0"/>
        <w:snapToGrid/>
        <w:spacing w:before="0" w:after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en-US"/>
        </w:rPr>
      </w:pPr>
      <w:r w:rsidRPr="00A77263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en-US"/>
        </w:rPr>
        <w:lastRenderedPageBreak/>
        <w:t>необходимых для о предоставления</w:t>
      </w:r>
    </w:p>
    <w:p w14:paraId="3311E9EF" w14:textId="71BB024C" w:rsidR="00A77263" w:rsidRPr="00A77263" w:rsidRDefault="00A77263" w:rsidP="00A77263">
      <w:pPr>
        <w:pStyle w:val="1"/>
        <w:keepNext w:val="0"/>
        <w:autoSpaceDE w:val="0"/>
        <w:autoSpaceDN w:val="0"/>
        <w:adjustRightInd w:val="0"/>
        <w:snapToGrid/>
        <w:spacing w:before="0" w:after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en-US"/>
        </w:rPr>
      </w:pPr>
      <w:r w:rsidRPr="00A77263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en-US"/>
        </w:rPr>
        <w:t>ежемесячной</w:t>
      </w:r>
      <w:r w:rsidR="008238FA" w:rsidRPr="00A77263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en-US"/>
        </w:rPr>
        <w:t xml:space="preserve"> выплаты </w:t>
      </w:r>
      <w:r w:rsidRPr="00A77263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en-US"/>
        </w:rPr>
        <w:t xml:space="preserve">на детей, не посещающих </w:t>
      </w:r>
    </w:p>
    <w:p w14:paraId="51483776" w14:textId="77777777" w:rsidR="00A77263" w:rsidRPr="00A77263" w:rsidRDefault="00A77263" w:rsidP="00A77263">
      <w:pPr>
        <w:pStyle w:val="1"/>
        <w:keepNext w:val="0"/>
        <w:autoSpaceDE w:val="0"/>
        <w:autoSpaceDN w:val="0"/>
        <w:adjustRightInd w:val="0"/>
        <w:snapToGrid/>
        <w:spacing w:before="0" w:after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en-US"/>
        </w:rPr>
      </w:pPr>
      <w:r w:rsidRPr="00A77263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en-US"/>
        </w:rPr>
        <w:t xml:space="preserve">государственные или муниципальные </w:t>
      </w:r>
    </w:p>
    <w:p w14:paraId="6E50B8CE" w14:textId="2FAFDE10" w:rsidR="008238FA" w:rsidRPr="00A77263" w:rsidRDefault="00A77263" w:rsidP="00A77263">
      <w:pPr>
        <w:ind w:firstLine="0"/>
        <w:rPr>
          <w:rFonts w:cs="Times New Roman"/>
          <w:szCs w:val="28"/>
        </w:rPr>
      </w:pPr>
      <w:r w:rsidRPr="00A77263">
        <w:rPr>
          <w:rFonts w:cs="Times New Roman"/>
          <w:szCs w:val="28"/>
        </w:rPr>
        <w:t xml:space="preserve">дошкольные образовательные организации </w:t>
      </w:r>
      <w:r>
        <w:rPr>
          <w:rFonts w:cs="Times New Roman"/>
          <w:szCs w:val="28"/>
        </w:rPr>
        <w:t xml:space="preserve">         _____________</w:t>
      </w:r>
      <w:r w:rsidR="008238FA" w:rsidRPr="00A77263">
        <w:rPr>
          <w:rFonts w:cs="Times New Roman"/>
          <w:szCs w:val="28"/>
        </w:rPr>
        <w:t>___________</w:t>
      </w:r>
    </w:p>
    <w:p w14:paraId="29CE9878" w14:textId="77777777" w:rsidR="008238FA" w:rsidRDefault="008238FA" w:rsidP="008238FA">
      <w:pPr>
        <w:rPr>
          <w:rFonts w:cs="Times New Roman"/>
          <w:bCs/>
          <w:szCs w:val="28"/>
          <w:lang w:eastAsia="ru-RU"/>
        </w:rPr>
      </w:pPr>
      <w:r>
        <w:rPr>
          <w:rFonts w:cs="Times New Roman"/>
          <w:bCs/>
          <w:szCs w:val="28"/>
          <w:lang w:eastAsia="ru-RU"/>
        </w:rPr>
        <w:br w:type="page"/>
      </w:r>
    </w:p>
    <w:p w14:paraId="75BC0124" w14:textId="77777777" w:rsidR="008238FA" w:rsidRPr="004C7841" w:rsidRDefault="008238FA" w:rsidP="008238FA">
      <w:pPr>
        <w:rPr>
          <w:rFonts w:cs="Times New Roman"/>
          <w:bCs/>
          <w:szCs w:val="28"/>
          <w:lang w:eastAsia="ru-RU"/>
        </w:rPr>
      </w:pPr>
    </w:p>
    <w:p w14:paraId="4884C235" w14:textId="77777777" w:rsidR="008238FA" w:rsidRDefault="008238FA" w:rsidP="008238FA">
      <w:pPr>
        <w:ind w:firstLine="4820"/>
        <w:rPr>
          <w:rFonts w:cs="Times New Roman"/>
          <w:szCs w:val="28"/>
        </w:rPr>
      </w:pPr>
      <w:r>
        <w:rPr>
          <w:rFonts w:cs="Times New Roman"/>
          <w:bCs/>
          <w:szCs w:val="28"/>
          <w:lang w:eastAsia="ru-RU"/>
        </w:rPr>
        <w:t>П</w:t>
      </w:r>
      <w:r>
        <w:rPr>
          <w:rFonts w:cs="Times New Roman"/>
          <w:szCs w:val="28"/>
        </w:rPr>
        <w:t>риложение 6</w:t>
      </w:r>
    </w:p>
    <w:p w14:paraId="281B361C" w14:textId="77777777" w:rsidR="008238FA" w:rsidRDefault="008238FA" w:rsidP="008238FA">
      <w:pPr>
        <w:ind w:firstLine="4820"/>
        <w:rPr>
          <w:rFonts w:cs="Times New Roman"/>
          <w:szCs w:val="28"/>
        </w:rPr>
      </w:pPr>
      <w:r>
        <w:rPr>
          <w:rFonts w:cs="Times New Roman"/>
          <w:szCs w:val="28"/>
        </w:rPr>
        <w:t>к Административному регламенту</w:t>
      </w:r>
    </w:p>
    <w:p w14:paraId="36F79542" w14:textId="77777777" w:rsidR="008238FA" w:rsidRDefault="008238FA" w:rsidP="008238FA">
      <w:pPr>
        <w:ind w:firstLine="4820"/>
        <w:rPr>
          <w:rFonts w:cs="Times New Roman"/>
          <w:szCs w:val="28"/>
        </w:rPr>
      </w:pPr>
    </w:p>
    <w:p w14:paraId="5325CA96" w14:textId="77777777" w:rsidR="008238FA" w:rsidRDefault="008238FA" w:rsidP="008238FA">
      <w:pPr>
        <w:pStyle w:val="22"/>
        <w:shd w:val="clear" w:color="auto" w:fill="auto"/>
        <w:spacing w:before="0" w:after="0" w:line="240" w:lineRule="auto"/>
        <w:ind w:right="240"/>
        <w:jc w:val="center"/>
        <w:rPr>
          <w:sz w:val="28"/>
          <w:szCs w:val="28"/>
        </w:rPr>
      </w:pPr>
      <w:bookmarkStart w:id="21" w:name="bookmark45"/>
      <w:r w:rsidRPr="0048103A">
        <w:rPr>
          <w:sz w:val="28"/>
          <w:szCs w:val="28"/>
        </w:rPr>
        <w:t>Перечень направляемых в межведомственном информационном запросе</w:t>
      </w:r>
      <w:bookmarkEnd w:id="21"/>
      <w:r w:rsidRPr="0048103A">
        <w:rPr>
          <w:sz w:val="28"/>
          <w:szCs w:val="28"/>
        </w:rPr>
        <w:t xml:space="preserve"> сведений</w:t>
      </w:r>
    </w:p>
    <w:p w14:paraId="6BD9AC83" w14:textId="77777777" w:rsidR="008238FA" w:rsidRPr="0048103A" w:rsidRDefault="008238FA" w:rsidP="008238FA">
      <w:pPr>
        <w:pStyle w:val="22"/>
        <w:shd w:val="clear" w:color="auto" w:fill="auto"/>
        <w:spacing w:before="0" w:after="0" w:line="240" w:lineRule="auto"/>
        <w:ind w:right="240"/>
        <w:jc w:val="center"/>
        <w:rPr>
          <w:sz w:val="28"/>
          <w:szCs w:val="28"/>
        </w:rPr>
      </w:pPr>
    </w:p>
    <w:p w14:paraId="18BC1D7F" w14:textId="77777777" w:rsidR="008238FA" w:rsidRPr="00712E25" w:rsidRDefault="008238FA" w:rsidP="008238FA">
      <w:pPr>
        <w:pStyle w:val="31"/>
        <w:numPr>
          <w:ilvl w:val="0"/>
          <w:numId w:val="4"/>
        </w:numPr>
        <w:shd w:val="clear" w:color="auto" w:fill="auto"/>
        <w:spacing w:after="0" w:line="240" w:lineRule="auto"/>
        <w:ind w:left="0" w:firstLine="0"/>
        <w:jc w:val="center"/>
        <w:rPr>
          <w:b w:val="0"/>
          <w:bCs w:val="0"/>
          <w:sz w:val="28"/>
          <w:szCs w:val="28"/>
        </w:rPr>
      </w:pPr>
      <w:r w:rsidRPr="00712E25">
        <w:rPr>
          <w:b w:val="0"/>
          <w:bCs w:val="0"/>
          <w:sz w:val="28"/>
          <w:szCs w:val="28"/>
        </w:rPr>
        <w:t>Сведения о рождении ребенка</w:t>
      </w:r>
    </w:p>
    <w:p w14:paraId="03C44704" w14:textId="77777777" w:rsidR="008238FA" w:rsidRDefault="008238FA" w:rsidP="008238FA">
      <w:pPr>
        <w:pStyle w:val="31"/>
        <w:shd w:val="clear" w:color="auto" w:fill="auto"/>
        <w:spacing w:after="0" w:line="240" w:lineRule="auto"/>
        <w:ind w:left="709" w:firstLine="0"/>
        <w:jc w:val="left"/>
        <w:rPr>
          <w:sz w:val="28"/>
          <w:szCs w:val="28"/>
        </w:rPr>
      </w:pPr>
    </w:p>
    <w:p w14:paraId="1BE50892" w14:textId="77777777" w:rsidR="008238FA" w:rsidRDefault="008238FA" w:rsidP="008238FA">
      <w:pPr>
        <w:autoSpaceDE w:val="0"/>
        <w:autoSpaceDN w:val="0"/>
        <w:adjustRightInd w:val="0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1.1</w:t>
      </w:r>
      <w:r w:rsidRPr="000224F1">
        <w:rPr>
          <w:rFonts w:cs="Times New Roman"/>
          <w:szCs w:val="28"/>
        </w:rPr>
        <w:t>.</w:t>
      </w:r>
      <w:r w:rsidRPr="000224F1">
        <w:rPr>
          <w:rFonts w:cs="Times New Roman"/>
          <w:b/>
          <w:szCs w:val="28"/>
        </w:rPr>
        <w:t xml:space="preserve"> </w:t>
      </w:r>
      <w:r w:rsidRPr="000224F1">
        <w:rPr>
          <w:rFonts w:cs="Times New Roman"/>
          <w:szCs w:val="28"/>
        </w:rPr>
        <w:t>Предоставление сведений о рождении ребенка в форме электронного документа (атрибутивный состав запроса)</w:t>
      </w:r>
    </w:p>
    <w:p w14:paraId="3C8691A5" w14:textId="77777777" w:rsidR="008238FA" w:rsidRPr="000224F1" w:rsidRDefault="008238FA" w:rsidP="008238FA">
      <w:pPr>
        <w:autoSpaceDE w:val="0"/>
        <w:autoSpaceDN w:val="0"/>
        <w:adjustRightInd w:val="0"/>
        <w:jc w:val="center"/>
        <w:rPr>
          <w:rStyle w:val="5"/>
          <w:rFonts w:eastAsiaTheme="minorHAnsi"/>
          <w:b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94"/>
        <w:gridCol w:w="3120"/>
        <w:gridCol w:w="1857"/>
        <w:gridCol w:w="1858"/>
        <w:gridCol w:w="1858"/>
      </w:tblGrid>
      <w:tr w:rsidR="008238FA" w14:paraId="4F901CB1" w14:textId="77777777" w:rsidTr="00A77263">
        <w:tc>
          <w:tcPr>
            <w:tcW w:w="594" w:type="dxa"/>
          </w:tcPr>
          <w:p w14:paraId="118E4129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№ п/п</w:t>
            </w:r>
          </w:p>
        </w:tc>
        <w:tc>
          <w:tcPr>
            <w:tcW w:w="3120" w:type="dxa"/>
          </w:tcPr>
          <w:p w14:paraId="196669AF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857" w:type="dxa"/>
          </w:tcPr>
          <w:p w14:paraId="08F1235D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858" w:type="dxa"/>
          </w:tcPr>
          <w:p w14:paraId="25E65086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858" w:type="dxa"/>
          </w:tcPr>
          <w:p w14:paraId="0FABDED4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Код атрибута</w:t>
            </w:r>
          </w:p>
        </w:tc>
      </w:tr>
      <w:tr w:rsidR="008238FA" w14:paraId="3F305ED8" w14:textId="77777777" w:rsidTr="00A77263">
        <w:tc>
          <w:tcPr>
            <w:tcW w:w="594" w:type="dxa"/>
          </w:tcPr>
          <w:p w14:paraId="66A99C8C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120" w:type="dxa"/>
          </w:tcPr>
          <w:p w14:paraId="13E7966E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1857" w:type="dxa"/>
          </w:tcPr>
          <w:p w14:paraId="3682BF32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1858" w:type="dxa"/>
          </w:tcPr>
          <w:p w14:paraId="50EDB4B5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1858" w:type="dxa"/>
          </w:tcPr>
          <w:p w14:paraId="4A3A71E6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</w:tr>
      <w:tr w:rsidR="008238FA" w14:paraId="2480B685" w14:textId="77777777" w:rsidTr="00A77263">
        <w:tc>
          <w:tcPr>
            <w:tcW w:w="9287" w:type="dxa"/>
            <w:gridSpan w:val="5"/>
          </w:tcPr>
          <w:p w14:paraId="3DB35996" w14:textId="77777777" w:rsidR="008238FA" w:rsidRPr="00712E25" w:rsidRDefault="008238FA" w:rsidP="00812FD2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12E25">
              <w:rPr>
                <w:b w:val="0"/>
                <w:sz w:val="28"/>
                <w:szCs w:val="28"/>
              </w:rPr>
              <w:t>Сведения о лице, в отношении которого сформирован запрос</w:t>
            </w:r>
          </w:p>
        </w:tc>
      </w:tr>
      <w:tr w:rsidR="008238FA" w14:paraId="1CB20CF0" w14:textId="77777777" w:rsidTr="00A77263">
        <w:tc>
          <w:tcPr>
            <w:tcW w:w="594" w:type="dxa"/>
          </w:tcPr>
          <w:p w14:paraId="78E6DCC9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120" w:type="dxa"/>
          </w:tcPr>
          <w:p w14:paraId="4BB10E5E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Фамилия </w:t>
            </w:r>
          </w:p>
        </w:tc>
        <w:tc>
          <w:tcPr>
            <w:tcW w:w="1857" w:type="dxa"/>
          </w:tcPr>
          <w:p w14:paraId="62811605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Строка </w:t>
            </w:r>
          </w:p>
        </w:tc>
        <w:tc>
          <w:tcPr>
            <w:tcW w:w="1858" w:type="dxa"/>
          </w:tcPr>
          <w:p w14:paraId="0D36B0E9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58" w:type="dxa"/>
          </w:tcPr>
          <w:p w14:paraId="062D8E20" w14:textId="77777777" w:rsidR="008238FA" w:rsidRPr="00B47EE2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0C40E2">
              <w:rPr>
                <w:b w:val="0"/>
                <w:sz w:val="28"/>
                <w:szCs w:val="28"/>
              </w:rPr>
              <w:t>МВ.РР.1.1</w:t>
            </w:r>
          </w:p>
        </w:tc>
      </w:tr>
      <w:tr w:rsidR="008238FA" w14:paraId="710866F3" w14:textId="77777777" w:rsidTr="00A77263">
        <w:tc>
          <w:tcPr>
            <w:tcW w:w="594" w:type="dxa"/>
          </w:tcPr>
          <w:p w14:paraId="75A70636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3120" w:type="dxa"/>
          </w:tcPr>
          <w:p w14:paraId="23A63A35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Имя </w:t>
            </w:r>
          </w:p>
        </w:tc>
        <w:tc>
          <w:tcPr>
            <w:tcW w:w="1857" w:type="dxa"/>
          </w:tcPr>
          <w:p w14:paraId="3B13CF02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01F94BB5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58" w:type="dxa"/>
          </w:tcPr>
          <w:p w14:paraId="53DA1946" w14:textId="77777777" w:rsidR="008238FA" w:rsidRPr="000C40E2" w:rsidRDefault="008238FA" w:rsidP="00812FD2">
            <w:pPr>
              <w:ind w:firstLine="0"/>
            </w:pPr>
            <w:r w:rsidRPr="000C40E2">
              <w:rPr>
                <w:rFonts w:cs="Times New Roman"/>
                <w:szCs w:val="28"/>
              </w:rPr>
              <w:t>МВ.РР</w:t>
            </w:r>
            <w:r>
              <w:rPr>
                <w:rFonts w:cs="Times New Roman"/>
                <w:szCs w:val="28"/>
              </w:rPr>
              <w:t>.1.2</w:t>
            </w:r>
          </w:p>
        </w:tc>
      </w:tr>
      <w:tr w:rsidR="008238FA" w14:paraId="069C2AE8" w14:textId="77777777" w:rsidTr="00A77263">
        <w:tc>
          <w:tcPr>
            <w:tcW w:w="594" w:type="dxa"/>
          </w:tcPr>
          <w:p w14:paraId="6A6264EC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3120" w:type="dxa"/>
          </w:tcPr>
          <w:p w14:paraId="5BC69A42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Отчество </w:t>
            </w:r>
          </w:p>
        </w:tc>
        <w:tc>
          <w:tcPr>
            <w:tcW w:w="1857" w:type="dxa"/>
          </w:tcPr>
          <w:p w14:paraId="6D18BEB9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6959BCDC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58" w:type="dxa"/>
          </w:tcPr>
          <w:p w14:paraId="32AF354A" w14:textId="77777777" w:rsidR="008238FA" w:rsidRPr="000C40E2" w:rsidRDefault="008238FA" w:rsidP="00812FD2">
            <w:pPr>
              <w:ind w:firstLine="0"/>
            </w:pPr>
            <w:r w:rsidRPr="000C40E2">
              <w:rPr>
                <w:rFonts w:cs="Times New Roman"/>
                <w:szCs w:val="28"/>
              </w:rPr>
              <w:t>МВ.РР</w:t>
            </w:r>
            <w:r>
              <w:rPr>
                <w:rFonts w:cs="Times New Roman"/>
                <w:szCs w:val="28"/>
              </w:rPr>
              <w:t>.1.3</w:t>
            </w:r>
          </w:p>
        </w:tc>
      </w:tr>
      <w:tr w:rsidR="008238FA" w14:paraId="3A36E555" w14:textId="77777777" w:rsidTr="00A77263">
        <w:tc>
          <w:tcPr>
            <w:tcW w:w="594" w:type="dxa"/>
          </w:tcPr>
          <w:p w14:paraId="3026C3A6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3120" w:type="dxa"/>
          </w:tcPr>
          <w:p w14:paraId="5A2C8813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857" w:type="dxa"/>
          </w:tcPr>
          <w:p w14:paraId="796D39C2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Дата </w:t>
            </w:r>
          </w:p>
        </w:tc>
        <w:tc>
          <w:tcPr>
            <w:tcW w:w="1858" w:type="dxa"/>
          </w:tcPr>
          <w:p w14:paraId="6E4DC727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58" w:type="dxa"/>
          </w:tcPr>
          <w:p w14:paraId="38DE10CA" w14:textId="77777777" w:rsidR="008238FA" w:rsidRPr="000C40E2" w:rsidRDefault="008238FA" w:rsidP="00812FD2">
            <w:pPr>
              <w:ind w:firstLine="0"/>
            </w:pPr>
            <w:r w:rsidRPr="000C40E2">
              <w:rPr>
                <w:rFonts w:cs="Times New Roman"/>
                <w:szCs w:val="28"/>
              </w:rPr>
              <w:t>МВ.РР</w:t>
            </w:r>
            <w:r>
              <w:rPr>
                <w:rFonts w:cs="Times New Roman"/>
                <w:szCs w:val="28"/>
              </w:rPr>
              <w:t>.1.4</w:t>
            </w:r>
          </w:p>
        </w:tc>
      </w:tr>
      <w:tr w:rsidR="008238FA" w14:paraId="3B78A06D" w14:textId="77777777" w:rsidTr="00A77263">
        <w:tc>
          <w:tcPr>
            <w:tcW w:w="594" w:type="dxa"/>
          </w:tcPr>
          <w:p w14:paraId="6708C073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  <w:tc>
          <w:tcPr>
            <w:tcW w:w="3120" w:type="dxa"/>
          </w:tcPr>
          <w:p w14:paraId="55CBDC0F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СНИЛС</w:t>
            </w:r>
          </w:p>
        </w:tc>
        <w:tc>
          <w:tcPr>
            <w:tcW w:w="1857" w:type="dxa"/>
          </w:tcPr>
          <w:p w14:paraId="08C614F4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321E7E87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58" w:type="dxa"/>
          </w:tcPr>
          <w:p w14:paraId="56E8C91F" w14:textId="77777777" w:rsidR="008238FA" w:rsidRPr="000C40E2" w:rsidRDefault="008238FA" w:rsidP="00812FD2">
            <w:pPr>
              <w:ind w:firstLine="0"/>
              <w:rPr>
                <w:rFonts w:cs="Times New Roman"/>
                <w:bCs/>
                <w:szCs w:val="28"/>
              </w:rPr>
            </w:pPr>
            <w:r w:rsidRPr="000C40E2">
              <w:rPr>
                <w:rFonts w:cs="Times New Roman"/>
                <w:bCs/>
                <w:szCs w:val="28"/>
              </w:rPr>
              <w:t>МВ.РР.1.5</w:t>
            </w:r>
          </w:p>
        </w:tc>
      </w:tr>
      <w:tr w:rsidR="008238FA" w14:paraId="7C12C92B" w14:textId="77777777" w:rsidTr="00A77263">
        <w:tc>
          <w:tcPr>
            <w:tcW w:w="594" w:type="dxa"/>
          </w:tcPr>
          <w:p w14:paraId="1DAF3A3C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6</w:t>
            </w:r>
          </w:p>
        </w:tc>
        <w:tc>
          <w:tcPr>
            <w:tcW w:w="3120" w:type="dxa"/>
          </w:tcPr>
          <w:p w14:paraId="6659D1F5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0C40E2">
              <w:rPr>
                <w:b w:val="0"/>
                <w:sz w:val="28"/>
                <w:szCs w:val="28"/>
              </w:rPr>
              <w:t>Серия свидетельства о рождении</w:t>
            </w:r>
          </w:p>
        </w:tc>
        <w:tc>
          <w:tcPr>
            <w:tcW w:w="1857" w:type="dxa"/>
          </w:tcPr>
          <w:p w14:paraId="1ED88CC2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749C9F67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58" w:type="dxa"/>
          </w:tcPr>
          <w:p w14:paraId="379C23B6" w14:textId="77777777" w:rsidR="008238FA" w:rsidRPr="000C40E2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</w:pPr>
            <w:r w:rsidRPr="000C40E2">
              <w:rPr>
                <w:b w:val="0"/>
                <w:sz w:val="28"/>
                <w:szCs w:val="28"/>
              </w:rPr>
              <w:t>МВ.РР</w:t>
            </w:r>
            <w:r>
              <w:rPr>
                <w:b w:val="0"/>
                <w:sz w:val="28"/>
                <w:szCs w:val="28"/>
              </w:rPr>
              <w:t>.1.6</w:t>
            </w:r>
          </w:p>
        </w:tc>
      </w:tr>
      <w:tr w:rsidR="008238FA" w14:paraId="1B3DF8B2" w14:textId="77777777" w:rsidTr="00A77263">
        <w:tc>
          <w:tcPr>
            <w:tcW w:w="594" w:type="dxa"/>
          </w:tcPr>
          <w:p w14:paraId="77BC5E78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7</w:t>
            </w:r>
          </w:p>
        </w:tc>
        <w:tc>
          <w:tcPr>
            <w:tcW w:w="3120" w:type="dxa"/>
          </w:tcPr>
          <w:p w14:paraId="10811882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0C40E2">
              <w:rPr>
                <w:b w:val="0"/>
                <w:sz w:val="28"/>
                <w:szCs w:val="28"/>
              </w:rPr>
              <w:t>Номер свидетельства о рождении</w:t>
            </w:r>
          </w:p>
        </w:tc>
        <w:tc>
          <w:tcPr>
            <w:tcW w:w="1857" w:type="dxa"/>
          </w:tcPr>
          <w:p w14:paraId="4395F0E5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858" w:type="dxa"/>
          </w:tcPr>
          <w:p w14:paraId="6A474779" w14:textId="77777777" w:rsidR="008238FA" w:rsidRPr="000C40E2" w:rsidRDefault="008238FA" w:rsidP="00A77263">
            <w:pPr>
              <w:rPr>
                <w:rFonts w:cs="Times New Roman"/>
                <w:bCs/>
                <w:szCs w:val="28"/>
              </w:rPr>
            </w:pPr>
          </w:p>
        </w:tc>
        <w:tc>
          <w:tcPr>
            <w:tcW w:w="1858" w:type="dxa"/>
          </w:tcPr>
          <w:p w14:paraId="4B8DD555" w14:textId="77777777" w:rsidR="008238FA" w:rsidRPr="000C40E2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</w:pPr>
            <w:r w:rsidRPr="000C40E2">
              <w:rPr>
                <w:b w:val="0"/>
                <w:sz w:val="28"/>
                <w:szCs w:val="28"/>
              </w:rPr>
              <w:t>МВ.РР</w:t>
            </w:r>
            <w:r>
              <w:rPr>
                <w:b w:val="0"/>
                <w:sz w:val="28"/>
                <w:szCs w:val="28"/>
              </w:rPr>
              <w:t>.1.7</w:t>
            </w:r>
          </w:p>
        </w:tc>
      </w:tr>
      <w:tr w:rsidR="008238FA" w14:paraId="2F11E51D" w14:textId="77777777" w:rsidTr="00A77263">
        <w:tc>
          <w:tcPr>
            <w:tcW w:w="594" w:type="dxa"/>
          </w:tcPr>
          <w:p w14:paraId="337A7DD6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8</w:t>
            </w:r>
          </w:p>
        </w:tc>
        <w:tc>
          <w:tcPr>
            <w:tcW w:w="3120" w:type="dxa"/>
          </w:tcPr>
          <w:p w14:paraId="7D3A44EB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0C40E2">
              <w:rPr>
                <w:b w:val="0"/>
                <w:sz w:val="28"/>
                <w:szCs w:val="28"/>
              </w:rPr>
              <w:t>Дата свидетельства о рождении</w:t>
            </w:r>
          </w:p>
        </w:tc>
        <w:tc>
          <w:tcPr>
            <w:tcW w:w="1857" w:type="dxa"/>
          </w:tcPr>
          <w:p w14:paraId="3F72E4D5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858" w:type="dxa"/>
          </w:tcPr>
          <w:p w14:paraId="35C183CA" w14:textId="77777777" w:rsidR="008238FA" w:rsidRPr="000C40E2" w:rsidRDefault="008238FA" w:rsidP="00A77263">
            <w:pPr>
              <w:rPr>
                <w:rFonts w:cs="Times New Roman"/>
                <w:bCs/>
                <w:szCs w:val="28"/>
              </w:rPr>
            </w:pPr>
          </w:p>
        </w:tc>
        <w:tc>
          <w:tcPr>
            <w:tcW w:w="1858" w:type="dxa"/>
          </w:tcPr>
          <w:p w14:paraId="5BE9B000" w14:textId="77777777" w:rsidR="008238FA" w:rsidRPr="000C40E2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</w:pPr>
            <w:r w:rsidRPr="000C40E2">
              <w:rPr>
                <w:b w:val="0"/>
                <w:sz w:val="28"/>
                <w:szCs w:val="28"/>
              </w:rPr>
              <w:t>МВ.РР</w:t>
            </w:r>
            <w:r>
              <w:rPr>
                <w:b w:val="0"/>
                <w:sz w:val="28"/>
                <w:szCs w:val="28"/>
              </w:rPr>
              <w:t>.1.</w:t>
            </w:r>
          </w:p>
        </w:tc>
      </w:tr>
      <w:tr w:rsidR="008238FA" w14:paraId="487EB4CB" w14:textId="77777777" w:rsidTr="00A77263">
        <w:tc>
          <w:tcPr>
            <w:tcW w:w="594" w:type="dxa"/>
          </w:tcPr>
          <w:p w14:paraId="5C8F5FB4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9</w:t>
            </w:r>
          </w:p>
        </w:tc>
        <w:tc>
          <w:tcPr>
            <w:tcW w:w="3120" w:type="dxa"/>
          </w:tcPr>
          <w:p w14:paraId="035751E3" w14:textId="77777777" w:rsidR="008238FA" w:rsidRPr="000C40E2" w:rsidRDefault="008238FA" w:rsidP="00812FD2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  <w:r w:rsidRPr="000C40E2">
              <w:rPr>
                <w:rFonts w:cs="Times New Roman"/>
                <w:bCs/>
                <w:szCs w:val="28"/>
              </w:rPr>
              <w:t>Наименование органа, выдавшего</w:t>
            </w:r>
          </w:p>
          <w:p w14:paraId="47ED2E9B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0C40E2">
              <w:rPr>
                <w:b w:val="0"/>
                <w:sz w:val="28"/>
                <w:szCs w:val="28"/>
              </w:rPr>
              <w:t>свидетельство о рождении</w:t>
            </w:r>
          </w:p>
        </w:tc>
        <w:tc>
          <w:tcPr>
            <w:tcW w:w="1857" w:type="dxa"/>
          </w:tcPr>
          <w:p w14:paraId="7121D289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3996D6FE" w14:textId="77777777" w:rsidR="008238FA" w:rsidRPr="000C40E2" w:rsidRDefault="008238FA" w:rsidP="00A77263">
            <w:pPr>
              <w:rPr>
                <w:rFonts w:cs="Times New Roman"/>
                <w:bCs/>
                <w:szCs w:val="28"/>
              </w:rPr>
            </w:pPr>
          </w:p>
        </w:tc>
        <w:tc>
          <w:tcPr>
            <w:tcW w:w="1858" w:type="dxa"/>
          </w:tcPr>
          <w:p w14:paraId="6AC2A69D" w14:textId="77777777" w:rsidR="008238FA" w:rsidRPr="000C40E2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</w:pPr>
            <w:r w:rsidRPr="000C40E2">
              <w:rPr>
                <w:b w:val="0"/>
                <w:sz w:val="28"/>
                <w:szCs w:val="28"/>
              </w:rPr>
              <w:t>МВ.РР.1.</w:t>
            </w:r>
            <w:r>
              <w:rPr>
                <w:b w:val="0"/>
                <w:sz w:val="28"/>
                <w:szCs w:val="28"/>
              </w:rPr>
              <w:t>9</w:t>
            </w:r>
          </w:p>
        </w:tc>
      </w:tr>
    </w:tbl>
    <w:p w14:paraId="3FEAAED5" w14:textId="77777777" w:rsidR="008238FA" w:rsidRDefault="008238FA" w:rsidP="008238FA">
      <w:pPr>
        <w:pStyle w:val="31"/>
        <w:shd w:val="clear" w:color="auto" w:fill="auto"/>
        <w:spacing w:after="0" w:line="240" w:lineRule="auto"/>
        <w:ind w:firstLine="709"/>
        <w:jc w:val="left"/>
        <w:rPr>
          <w:b w:val="0"/>
          <w:sz w:val="28"/>
          <w:szCs w:val="28"/>
        </w:rPr>
      </w:pPr>
    </w:p>
    <w:p w14:paraId="2941E81D" w14:textId="77777777" w:rsidR="008238FA" w:rsidRDefault="008238FA" w:rsidP="008238FA">
      <w:pPr>
        <w:pStyle w:val="31"/>
        <w:shd w:val="clear" w:color="auto" w:fill="auto"/>
        <w:spacing w:after="0" w:line="240" w:lineRule="auto"/>
        <w:ind w:firstLine="0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</w:t>
      </w:r>
      <w:r w:rsidRPr="00B47EE2">
        <w:rPr>
          <w:b w:val="0"/>
          <w:sz w:val="28"/>
          <w:szCs w:val="28"/>
        </w:rPr>
        <w:t xml:space="preserve">2. </w:t>
      </w:r>
      <w:r w:rsidRPr="00B871D5">
        <w:rPr>
          <w:b w:val="0"/>
          <w:sz w:val="28"/>
          <w:szCs w:val="28"/>
        </w:rPr>
        <w:t>Предоставление сведений о рождении ребенка в форме электронного документа</w:t>
      </w:r>
      <w:r w:rsidRPr="00B47EE2">
        <w:rPr>
          <w:b w:val="0"/>
          <w:sz w:val="28"/>
          <w:szCs w:val="28"/>
        </w:rPr>
        <w:t xml:space="preserve"> (атрибутный состав ответа на запрос)</w:t>
      </w:r>
    </w:p>
    <w:p w14:paraId="607265FE" w14:textId="77777777" w:rsidR="008238FA" w:rsidRDefault="008238FA" w:rsidP="008238FA">
      <w:pPr>
        <w:pStyle w:val="31"/>
        <w:shd w:val="clear" w:color="auto" w:fill="auto"/>
        <w:spacing w:after="0" w:line="240" w:lineRule="auto"/>
        <w:ind w:firstLine="709"/>
        <w:jc w:val="left"/>
        <w:rPr>
          <w:b w:val="0"/>
          <w:sz w:val="28"/>
          <w:szCs w:val="28"/>
        </w:rPr>
      </w:pPr>
    </w:p>
    <w:tbl>
      <w:tblPr>
        <w:tblStyle w:val="a7"/>
        <w:tblW w:w="9509" w:type="dxa"/>
        <w:tblLook w:val="04A0" w:firstRow="1" w:lastRow="0" w:firstColumn="1" w:lastColumn="0" w:noHBand="0" w:noVBand="1"/>
      </w:tblPr>
      <w:tblGrid>
        <w:gridCol w:w="594"/>
        <w:gridCol w:w="3342"/>
        <w:gridCol w:w="1857"/>
        <w:gridCol w:w="1858"/>
        <w:gridCol w:w="1858"/>
      </w:tblGrid>
      <w:tr w:rsidR="008238FA" w14:paraId="6842D19B" w14:textId="77777777" w:rsidTr="00A77263">
        <w:tc>
          <w:tcPr>
            <w:tcW w:w="594" w:type="dxa"/>
          </w:tcPr>
          <w:p w14:paraId="1FBFA9BA" w14:textId="77777777" w:rsidR="008238FA" w:rsidRDefault="008238FA" w:rsidP="00812FD2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№ п/п</w:t>
            </w:r>
          </w:p>
        </w:tc>
        <w:tc>
          <w:tcPr>
            <w:tcW w:w="3342" w:type="dxa"/>
          </w:tcPr>
          <w:p w14:paraId="16DEFFFE" w14:textId="77777777" w:rsidR="008238FA" w:rsidRDefault="008238FA" w:rsidP="00812FD2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857" w:type="dxa"/>
          </w:tcPr>
          <w:p w14:paraId="040F6854" w14:textId="77777777" w:rsidR="008238FA" w:rsidRDefault="008238FA" w:rsidP="00812FD2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858" w:type="dxa"/>
          </w:tcPr>
          <w:p w14:paraId="5E2202B4" w14:textId="77777777" w:rsidR="008238FA" w:rsidRDefault="008238FA" w:rsidP="00812FD2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858" w:type="dxa"/>
          </w:tcPr>
          <w:p w14:paraId="59CEA954" w14:textId="77777777" w:rsidR="008238FA" w:rsidRDefault="008238FA" w:rsidP="00812FD2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Код атрибута</w:t>
            </w:r>
          </w:p>
        </w:tc>
      </w:tr>
      <w:tr w:rsidR="008238FA" w14:paraId="567A1A31" w14:textId="77777777" w:rsidTr="00A77263">
        <w:tc>
          <w:tcPr>
            <w:tcW w:w="594" w:type="dxa"/>
          </w:tcPr>
          <w:p w14:paraId="66701C32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342" w:type="dxa"/>
          </w:tcPr>
          <w:p w14:paraId="75F691C9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1857" w:type="dxa"/>
          </w:tcPr>
          <w:p w14:paraId="0F43D43E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1858" w:type="dxa"/>
          </w:tcPr>
          <w:p w14:paraId="38320AB1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1858" w:type="dxa"/>
          </w:tcPr>
          <w:p w14:paraId="72D0FCAB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</w:tr>
      <w:tr w:rsidR="008238FA" w:rsidRPr="00994E44" w14:paraId="60DA675F" w14:textId="77777777" w:rsidTr="00A77263">
        <w:tc>
          <w:tcPr>
            <w:tcW w:w="9509" w:type="dxa"/>
            <w:gridSpan w:val="5"/>
          </w:tcPr>
          <w:p w14:paraId="254B9D33" w14:textId="77777777" w:rsidR="008238FA" w:rsidRPr="00994E44" w:rsidRDefault="008238FA" w:rsidP="00812FD2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B871D5">
              <w:rPr>
                <w:b w:val="0"/>
                <w:sz w:val="28"/>
                <w:szCs w:val="28"/>
              </w:rPr>
              <w:t>Сведения о лице, в отношении которого сформирован ответ</w:t>
            </w:r>
          </w:p>
        </w:tc>
      </w:tr>
      <w:tr w:rsidR="008238FA" w:rsidRPr="00994E44" w14:paraId="1F601E8D" w14:textId="77777777" w:rsidTr="00A77263">
        <w:tc>
          <w:tcPr>
            <w:tcW w:w="594" w:type="dxa"/>
          </w:tcPr>
          <w:p w14:paraId="35BC8A0B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342" w:type="dxa"/>
          </w:tcPr>
          <w:p w14:paraId="1D089C5E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Фамилия </w:t>
            </w:r>
          </w:p>
        </w:tc>
        <w:tc>
          <w:tcPr>
            <w:tcW w:w="1857" w:type="dxa"/>
          </w:tcPr>
          <w:p w14:paraId="6E6389DA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Строка </w:t>
            </w:r>
          </w:p>
        </w:tc>
        <w:tc>
          <w:tcPr>
            <w:tcW w:w="1858" w:type="dxa"/>
          </w:tcPr>
          <w:p w14:paraId="7BAC69E0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2066B5FB" w14:textId="77777777" w:rsidR="008238FA" w:rsidRPr="00B47EE2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0C40E2">
              <w:rPr>
                <w:b w:val="0"/>
                <w:sz w:val="28"/>
                <w:szCs w:val="28"/>
              </w:rPr>
              <w:t>МВ.РР.</w:t>
            </w:r>
            <w:r>
              <w:rPr>
                <w:b w:val="0"/>
                <w:sz w:val="28"/>
                <w:szCs w:val="28"/>
              </w:rPr>
              <w:t>2</w:t>
            </w:r>
            <w:r w:rsidRPr="000C40E2">
              <w:rPr>
                <w:b w:val="0"/>
                <w:sz w:val="28"/>
                <w:szCs w:val="28"/>
              </w:rPr>
              <w:t>.1</w:t>
            </w:r>
          </w:p>
        </w:tc>
      </w:tr>
      <w:tr w:rsidR="008238FA" w:rsidRPr="00994E44" w14:paraId="554C2C51" w14:textId="77777777" w:rsidTr="00A77263">
        <w:tc>
          <w:tcPr>
            <w:tcW w:w="594" w:type="dxa"/>
          </w:tcPr>
          <w:p w14:paraId="4580BBD3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3342" w:type="dxa"/>
          </w:tcPr>
          <w:p w14:paraId="76B254C2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Имя </w:t>
            </w:r>
          </w:p>
        </w:tc>
        <w:tc>
          <w:tcPr>
            <w:tcW w:w="1857" w:type="dxa"/>
          </w:tcPr>
          <w:p w14:paraId="326A7EC7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3A8E6C23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04D75E60" w14:textId="77777777" w:rsidR="008238FA" w:rsidRPr="000C40E2" w:rsidRDefault="008238FA" w:rsidP="00812FD2">
            <w:pPr>
              <w:ind w:firstLine="0"/>
            </w:pPr>
            <w:r w:rsidRPr="000C40E2">
              <w:rPr>
                <w:rFonts w:cs="Times New Roman"/>
                <w:szCs w:val="28"/>
              </w:rPr>
              <w:t>МВ.РР</w:t>
            </w:r>
            <w:r>
              <w:rPr>
                <w:rFonts w:cs="Times New Roman"/>
                <w:szCs w:val="28"/>
              </w:rPr>
              <w:t>.2.2</w:t>
            </w:r>
          </w:p>
        </w:tc>
      </w:tr>
      <w:tr w:rsidR="008238FA" w:rsidRPr="00994E44" w14:paraId="20B76BFC" w14:textId="77777777" w:rsidTr="00A77263">
        <w:tc>
          <w:tcPr>
            <w:tcW w:w="594" w:type="dxa"/>
          </w:tcPr>
          <w:p w14:paraId="664CF60A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3342" w:type="dxa"/>
          </w:tcPr>
          <w:p w14:paraId="3187DCF0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Отчество </w:t>
            </w:r>
          </w:p>
        </w:tc>
        <w:tc>
          <w:tcPr>
            <w:tcW w:w="1857" w:type="dxa"/>
          </w:tcPr>
          <w:p w14:paraId="4433ADF7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0DA5C136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2AF1FE59" w14:textId="77777777" w:rsidR="008238FA" w:rsidRPr="000C40E2" w:rsidRDefault="008238FA" w:rsidP="00812FD2">
            <w:pPr>
              <w:ind w:firstLine="0"/>
            </w:pPr>
            <w:r w:rsidRPr="000C40E2">
              <w:rPr>
                <w:rFonts w:cs="Times New Roman"/>
                <w:szCs w:val="28"/>
              </w:rPr>
              <w:t>МВ.РР</w:t>
            </w:r>
            <w:r>
              <w:rPr>
                <w:rFonts w:cs="Times New Roman"/>
                <w:szCs w:val="28"/>
              </w:rPr>
              <w:t>.2.3</w:t>
            </w:r>
          </w:p>
        </w:tc>
      </w:tr>
      <w:tr w:rsidR="008238FA" w:rsidRPr="00994E44" w14:paraId="7F973D88" w14:textId="77777777" w:rsidTr="00A77263">
        <w:tc>
          <w:tcPr>
            <w:tcW w:w="594" w:type="dxa"/>
          </w:tcPr>
          <w:p w14:paraId="37B6593F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lastRenderedPageBreak/>
              <w:t>4</w:t>
            </w:r>
          </w:p>
        </w:tc>
        <w:tc>
          <w:tcPr>
            <w:tcW w:w="3342" w:type="dxa"/>
          </w:tcPr>
          <w:p w14:paraId="698A904A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857" w:type="dxa"/>
          </w:tcPr>
          <w:p w14:paraId="03CE4EE3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Дата </w:t>
            </w:r>
          </w:p>
        </w:tc>
        <w:tc>
          <w:tcPr>
            <w:tcW w:w="1858" w:type="dxa"/>
          </w:tcPr>
          <w:p w14:paraId="1CB51270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69912076" w14:textId="77777777" w:rsidR="008238FA" w:rsidRPr="000C40E2" w:rsidRDefault="008238FA" w:rsidP="00812FD2">
            <w:pPr>
              <w:ind w:firstLine="0"/>
            </w:pPr>
            <w:r w:rsidRPr="000C40E2">
              <w:rPr>
                <w:rFonts w:cs="Times New Roman"/>
                <w:szCs w:val="28"/>
              </w:rPr>
              <w:t>МВ.РР</w:t>
            </w:r>
            <w:r>
              <w:rPr>
                <w:rFonts w:cs="Times New Roman"/>
                <w:szCs w:val="28"/>
              </w:rPr>
              <w:t>.2.4</w:t>
            </w:r>
          </w:p>
        </w:tc>
      </w:tr>
      <w:tr w:rsidR="008238FA" w:rsidRPr="00994E44" w14:paraId="7D3ABCDB" w14:textId="77777777" w:rsidTr="00A77263">
        <w:tc>
          <w:tcPr>
            <w:tcW w:w="594" w:type="dxa"/>
          </w:tcPr>
          <w:p w14:paraId="68209579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  <w:tc>
          <w:tcPr>
            <w:tcW w:w="3342" w:type="dxa"/>
          </w:tcPr>
          <w:p w14:paraId="45132197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СНИЛС</w:t>
            </w:r>
          </w:p>
        </w:tc>
        <w:tc>
          <w:tcPr>
            <w:tcW w:w="1857" w:type="dxa"/>
          </w:tcPr>
          <w:p w14:paraId="09FC8782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37E73E0D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3D443890" w14:textId="77777777" w:rsidR="008238FA" w:rsidRPr="000C40E2" w:rsidRDefault="008238FA" w:rsidP="00812FD2">
            <w:pPr>
              <w:ind w:firstLine="0"/>
              <w:rPr>
                <w:rFonts w:cs="Times New Roman"/>
                <w:bCs/>
                <w:szCs w:val="28"/>
              </w:rPr>
            </w:pPr>
            <w:r w:rsidRPr="000C40E2">
              <w:rPr>
                <w:rFonts w:cs="Times New Roman"/>
                <w:bCs/>
                <w:szCs w:val="28"/>
              </w:rPr>
              <w:t>МВ.РР</w:t>
            </w:r>
            <w:r>
              <w:rPr>
                <w:rFonts w:cs="Times New Roman"/>
                <w:bCs/>
                <w:szCs w:val="28"/>
              </w:rPr>
              <w:t>.2</w:t>
            </w:r>
            <w:r w:rsidRPr="000C40E2">
              <w:rPr>
                <w:rFonts w:cs="Times New Roman"/>
                <w:bCs/>
                <w:szCs w:val="28"/>
              </w:rPr>
              <w:t>.5</w:t>
            </w:r>
          </w:p>
        </w:tc>
      </w:tr>
      <w:tr w:rsidR="008238FA" w:rsidRPr="00994E44" w14:paraId="3D42A234" w14:textId="77777777" w:rsidTr="00A77263">
        <w:tc>
          <w:tcPr>
            <w:tcW w:w="9509" w:type="dxa"/>
            <w:gridSpan w:val="5"/>
          </w:tcPr>
          <w:p w14:paraId="516C27E0" w14:textId="77777777" w:rsidR="008238FA" w:rsidRPr="000C40E2" w:rsidRDefault="008238FA" w:rsidP="00812FD2">
            <w:pPr>
              <w:jc w:val="center"/>
              <w:rPr>
                <w:rFonts w:cs="Times New Roman"/>
                <w:bCs/>
                <w:szCs w:val="28"/>
              </w:rPr>
            </w:pPr>
            <w:r w:rsidRPr="00B871D5">
              <w:rPr>
                <w:rFonts w:cs="Times New Roman"/>
                <w:bCs/>
                <w:szCs w:val="28"/>
              </w:rPr>
              <w:t>Сведения о записи акта о рождении</w:t>
            </w:r>
          </w:p>
        </w:tc>
      </w:tr>
      <w:tr w:rsidR="008238FA" w:rsidRPr="00994E44" w14:paraId="0CEB87D6" w14:textId="77777777" w:rsidTr="00A77263">
        <w:tc>
          <w:tcPr>
            <w:tcW w:w="594" w:type="dxa"/>
          </w:tcPr>
          <w:p w14:paraId="405578F6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6</w:t>
            </w:r>
          </w:p>
        </w:tc>
        <w:tc>
          <w:tcPr>
            <w:tcW w:w="3342" w:type="dxa"/>
          </w:tcPr>
          <w:p w14:paraId="2A0E4791" w14:textId="77777777" w:rsidR="008238FA" w:rsidRPr="00D64E64" w:rsidRDefault="008238FA" w:rsidP="000937BD">
            <w:pPr>
              <w:pStyle w:val="31"/>
              <w:shd w:val="clear" w:color="auto" w:fill="auto"/>
              <w:spacing w:after="0" w:line="240" w:lineRule="auto"/>
              <w:ind w:left="-27" w:firstLine="0"/>
              <w:jc w:val="left"/>
              <w:rPr>
                <w:b w:val="0"/>
                <w:sz w:val="28"/>
                <w:szCs w:val="28"/>
              </w:rPr>
            </w:pPr>
            <w:r w:rsidRPr="00D64E64">
              <w:rPr>
                <w:b w:val="0"/>
                <w:sz w:val="28"/>
                <w:szCs w:val="28"/>
              </w:rPr>
              <w:t>Номер записи акта</w:t>
            </w:r>
          </w:p>
        </w:tc>
        <w:tc>
          <w:tcPr>
            <w:tcW w:w="1857" w:type="dxa"/>
          </w:tcPr>
          <w:p w14:paraId="00DC431F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left="-27"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858" w:type="dxa"/>
          </w:tcPr>
          <w:p w14:paraId="1D07ADA4" w14:textId="77777777" w:rsidR="008238FA" w:rsidRPr="00D64E64" w:rsidRDefault="008238FA" w:rsidP="000937BD">
            <w:pPr>
              <w:ind w:left="-27" w:firstLine="0"/>
              <w:rPr>
                <w:rFonts w:cs="Times New Roman"/>
                <w:bCs/>
                <w:szCs w:val="28"/>
              </w:rPr>
            </w:pPr>
            <w:r w:rsidRPr="00D64E64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858" w:type="dxa"/>
          </w:tcPr>
          <w:p w14:paraId="4A9D3AF4" w14:textId="77777777" w:rsidR="008238FA" w:rsidRPr="00D64E64" w:rsidRDefault="008238FA" w:rsidP="000937BD">
            <w:pPr>
              <w:ind w:left="-27" w:firstLine="0"/>
              <w:rPr>
                <w:rFonts w:cs="Times New Roman"/>
                <w:bCs/>
                <w:szCs w:val="28"/>
              </w:rPr>
            </w:pPr>
            <w:r w:rsidRPr="002C6170">
              <w:rPr>
                <w:rFonts w:cs="Times New Roman"/>
                <w:bCs/>
                <w:szCs w:val="28"/>
              </w:rPr>
              <w:t>МВ.РР.2.</w:t>
            </w:r>
            <w:r>
              <w:rPr>
                <w:rFonts w:cs="Times New Roman"/>
                <w:bCs/>
                <w:szCs w:val="28"/>
              </w:rPr>
              <w:t>6</w:t>
            </w:r>
          </w:p>
        </w:tc>
      </w:tr>
      <w:tr w:rsidR="008238FA" w:rsidRPr="00994E44" w14:paraId="6ED7F91C" w14:textId="77777777" w:rsidTr="00A77263">
        <w:tc>
          <w:tcPr>
            <w:tcW w:w="594" w:type="dxa"/>
          </w:tcPr>
          <w:p w14:paraId="42C6C8CD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7</w:t>
            </w:r>
          </w:p>
        </w:tc>
        <w:tc>
          <w:tcPr>
            <w:tcW w:w="3342" w:type="dxa"/>
          </w:tcPr>
          <w:p w14:paraId="5F1232D1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left="-27" w:firstLine="0"/>
              <w:jc w:val="left"/>
              <w:rPr>
                <w:b w:val="0"/>
                <w:sz w:val="28"/>
                <w:szCs w:val="28"/>
              </w:rPr>
            </w:pPr>
            <w:r w:rsidRPr="00D64E64">
              <w:rPr>
                <w:b w:val="0"/>
                <w:sz w:val="28"/>
                <w:szCs w:val="28"/>
              </w:rPr>
              <w:t>Дата составления записи акта о рождении</w:t>
            </w:r>
          </w:p>
        </w:tc>
        <w:tc>
          <w:tcPr>
            <w:tcW w:w="1857" w:type="dxa"/>
          </w:tcPr>
          <w:p w14:paraId="58346DAA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left="-27"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858" w:type="dxa"/>
          </w:tcPr>
          <w:p w14:paraId="6E60089E" w14:textId="77777777" w:rsidR="008238FA" w:rsidRPr="00D64E64" w:rsidRDefault="008238FA" w:rsidP="000937BD">
            <w:pPr>
              <w:ind w:left="-27" w:firstLine="0"/>
              <w:rPr>
                <w:rFonts w:cs="Times New Roman"/>
                <w:bCs/>
                <w:szCs w:val="28"/>
              </w:rPr>
            </w:pPr>
            <w:r w:rsidRPr="00D64E64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858" w:type="dxa"/>
          </w:tcPr>
          <w:p w14:paraId="75378AE2" w14:textId="77777777" w:rsidR="008238FA" w:rsidRPr="00D64E64" w:rsidRDefault="008238FA" w:rsidP="000937BD">
            <w:pPr>
              <w:ind w:left="-27" w:firstLine="0"/>
              <w:rPr>
                <w:rFonts w:cs="Times New Roman"/>
                <w:bCs/>
                <w:szCs w:val="28"/>
              </w:rPr>
            </w:pPr>
            <w:r w:rsidRPr="002C6170">
              <w:rPr>
                <w:rFonts w:cs="Times New Roman"/>
                <w:bCs/>
                <w:szCs w:val="28"/>
              </w:rPr>
              <w:t>МВ.РР.2</w:t>
            </w:r>
            <w:r>
              <w:rPr>
                <w:rFonts w:cs="Times New Roman"/>
                <w:bCs/>
                <w:szCs w:val="28"/>
              </w:rPr>
              <w:t>.7</w:t>
            </w:r>
          </w:p>
        </w:tc>
      </w:tr>
      <w:tr w:rsidR="008238FA" w:rsidRPr="00994E44" w14:paraId="4B4092B5" w14:textId="77777777" w:rsidTr="00A77263">
        <w:tc>
          <w:tcPr>
            <w:tcW w:w="594" w:type="dxa"/>
          </w:tcPr>
          <w:p w14:paraId="6E7C8E7F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8</w:t>
            </w:r>
          </w:p>
        </w:tc>
        <w:tc>
          <w:tcPr>
            <w:tcW w:w="3342" w:type="dxa"/>
          </w:tcPr>
          <w:p w14:paraId="3B738A8F" w14:textId="77777777" w:rsidR="008238FA" w:rsidRPr="00D64E64" w:rsidRDefault="008238FA" w:rsidP="000937BD">
            <w:pPr>
              <w:autoSpaceDE w:val="0"/>
              <w:autoSpaceDN w:val="0"/>
              <w:adjustRightInd w:val="0"/>
              <w:ind w:left="-27" w:firstLine="0"/>
              <w:rPr>
                <w:rFonts w:cs="Times New Roman"/>
                <w:bCs/>
                <w:szCs w:val="28"/>
              </w:rPr>
            </w:pPr>
            <w:r w:rsidRPr="00D64E64">
              <w:rPr>
                <w:rFonts w:cs="Times New Roman"/>
                <w:bCs/>
                <w:szCs w:val="28"/>
              </w:rPr>
              <w:t>Полное наименование органа ЗАГС, которым</w:t>
            </w:r>
          </w:p>
          <w:p w14:paraId="5A97637E" w14:textId="77777777" w:rsidR="008238FA" w:rsidRPr="00D64E64" w:rsidRDefault="008238FA" w:rsidP="000937BD">
            <w:pPr>
              <w:autoSpaceDE w:val="0"/>
              <w:autoSpaceDN w:val="0"/>
              <w:adjustRightInd w:val="0"/>
              <w:ind w:left="-27" w:firstLine="0"/>
              <w:rPr>
                <w:rFonts w:cs="Times New Roman"/>
                <w:bCs/>
                <w:szCs w:val="28"/>
              </w:rPr>
            </w:pPr>
            <w:r w:rsidRPr="00D64E64">
              <w:rPr>
                <w:rFonts w:cs="Times New Roman"/>
                <w:bCs/>
                <w:szCs w:val="28"/>
              </w:rPr>
              <w:t>произведена государственная регистрация</w:t>
            </w:r>
          </w:p>
          <w:p w14:paraId="7CD0C6EA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left="-27" w:firstLine="0"/>
              <w:jc w:val="left"/>
              <w:rPr>
                <w:b w:val="0"/>
                <w:sz w:val="28"/>
                <w:szCs w:val="28"/>
              </w:rPr>
            </w:pPr>
            <w:r w:rsidRPr="00D64E64">
              <w:rPr>
                <w:b w:val="0"/>
                <w:sz w:val="28"/>
                <w:szCs w:val="28"/>
              </w:rPr>
              <w:t>акта гражданского состояния</w:t>
            </w:r>
          </w:p>
        </w:tc>
        <w:tc>
          <w:tcPr>
            <w:tcW w:w="1857" w:type="dxa"/>
          </w:tcPr>
          <w:p w14:paraId="706BFFA8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left="-27"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7A3BCB96" w14:textId="77777777" w:rsidR="008238FA" w:rsidRPr="00D64E64" w:rsidRDefault="008238FA" w:rsidP="000937BD">
            <w:pPr>
              <w:ind w:left="-27" w:firstLine="0"/>
              <w:rPr>
                <w:rFonts w:cs="Times New Roman"/>
                <w:bCs/>
                <w:szCs w:val="28"/>
              </w:rPr>
            </w:pPr>
            <w:r w:rsidRPr="00D64E64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858" w:type="dxa"/>
          </w:tcPr>
          <w:p w14:paraId="62FE278F" w14:textId="77777777" w:rsidR="008238FA" w:rsidRPr="00D64E64" w:rsidRDefault="008238FA" w:rsidP="000937BD">
            <w:pPr>
              <w:ind w:left="-27" w:firstLine="0"/>
              <w:rPr>
                <w:rFonts w:cs="Times New Roman"/>
                <w:bCs/>
                <w:szCs w:val="28"/>
              </w:rPr>
            </w:pPr>
            <w:r w:rsidRPr="002C6170">
              <w:rPr>
                <w:rFonts w:cs="Times New Roman"/>
                <w:bCs/>
                <w:szCs w:val="28"/>
              </w:rPr>
              <w:t>МВ.РР.2.</w:t>
            </w:r>
            <w:r>
              <w:rPr>
                <w:rFonts w:cs="Times New Roman"/>
                <w:bCs/>
                <w:szCs w:val="28"/>
              </w:rPr>
              <w:t>8</w:t>
            </w:r>
          </w:p>
        </w:tc>
      </w:tr>
      <w:tr w:rsidR="008238FA" w:rsidRPr="00994E44" w14:paraId="4DDC1FC5" w14:textId="77777777" w:rsidTr="00A77263">
        <w:tc>
          <w:tcPr>
            <w:tcW w:w="594" w:type="dxa"/>
          </w:tcPr>
          <w:p w14:paraId="074909F7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9</w:t>
            </w:r>
          </w:p>
        </w:tc>
        <w:tc>
          <w:tcPr>
            <w:tcW w:w="3342" w:type="dxa"/>
          </w:tcPr>
          <w:p w14:paraId="181004E7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left="-27" w:firstLine="0"/>
              <w:jc w:val="left"/>
              <w:rPr>
                <w:b w:val="0"/>
                <w:sz w:val="28"/>
                <w:szCs w:val="28"/>
              </w:rPr>
            </w:pPr>
            <w:r w:rsidRPr="00D64E64">
              <w:rPr>
                <w:b w:val="0"/>
                <w:sz w:val="28"/>
                <w:szCs w:val="28"/>
              </w:rPr>
              <w:t>Серия свидетельства</w:t>
            </w:r>
          </w:p>
        </w:tc>
        <w:tc>
          <w:tcPr>
            <w:tcW w:w="1857" w:type="dxa"/>
          </w:tcPr>
          <w:p w14:paraId="3998BFED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left="-27"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3407AECE" w14:textId="77777777" w:rsidR="008238FA" w:rsidRPr="00D64E64" w:rsidRDefault="008238FA" w:rsidP="000937BD">
            <w:pPr>
              <w:ind w:left="-27" w:firstLine="0"/>
              <w:rPr>
                <w:rFonts w:cs="Times New Roman"/>
                <w:bCs/>
                <w:szCs w:val="28"/>
              </w:rPr>
            </w:pPr>
            <w:r w:rsidRPr="00D64E64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858" w:type="dxa"/>
          </w:tcPr>
          <w:p w14:paraId="25C9E828" w14:textId="77777777" w:rsidR="008238FA" w:rsidRPr="00D64E64" w:rsidRDefault="008238FA" w:rsidP="000937BD">
            <w:pPr>
              <w:ind w:left="-27" w:firstLine="0"/>
              <w:rPr>
                <w:rFonts w:cs="Times New Roman"/>
                <w:bCs/>
                <w:szCs w:val="28"/>
              </w:rPr>
            </w:pPr>
            <w:r w:rsidRPr="002C6170">
              <w:rPr>
                <w:rFonts w:cs="Times New Roman"/>
                <w:bCs/>
                <w:szCs w:val="28"/>
              </w:rPr>
              <w:t>МВ.РР.2.</w:t>
            </w:r>
            <w:r>
              <w:rPr>
                <w:rFonts w:cs="Times New Roman"/>
                <w:bCs/>
                <w:szCs w:val="28"/>
              </w:rPr>
              <w:t>9</w:t>
            </w:r>
          </w:p>
        </w:tc>
      </w:tr>
      <w:tr w:rsidR="008238FA" w:rsidRPr="00994E44" w14:paraId="4D546049" w14:textId="77777777" w:rsidTr="00A77263">
        <w:tc>
          <w:tcPr>
            <w:tcW w:w="594" w:type="dxa"/>
          </w:tcPr>
          <w:p w14:paraId="10BBAF39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10</w:t>
            </w:r>
          </w:p>
        </w:tc>
        <w:tc>
          <w:tcPr>
            <w:tcW w:w="3342" w:type="dxa"/>
          </w:tcPr>
          <w:p w14:paraId="0B3DCB58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left="-27" w:firstLine="0"/>
              <w:jc w:val="left"/>
              <w:rPr>
                <w:b w:val="0"/>
                <w:sz w:val="28"/>
                <w:szCs w:val="28"/>
              </w:rPr>
            </w:pPr>
            <w:r w:rsidRPr="00D64E64">
              <w:rPr>
                <w:b w:val="0"/>
                <w:sz w:val="28"/>
                <w:szCs w:val="28"/>
              </w:rPr>
              <w:t>Номер свидетельства</w:t>
            </w:r>
          </w:p>
        </w:tc>
        <w:tc>
          <w:tcPr>
            <w:tcW w:w="1857" w:type="dxa"/>
          </w:tcPr>
          <w:p w14:paraId="5CAE93D5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left="-27"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858" w:type="dxa"/>
          </w:tcPr>
          <w:p w14:paraId="306A3A4E" w14:textId="77777777" w:rsidR="008238FA" w:rsidRPr="00D64E64" w:rsidRDefault="008238FA" w:rsidP="000937BD">
            <w:pPr>
              <w:ind w:left="-27" w:firstLine="0"/>
              <w:rPr>
                <w:rFonts w:cs="Times New Roman"/>
                <w:bCs/>
                <w:szCs w:val="28"/>
              </w:rPr>
            </w:pPr>
            <w:r w:rsidRPr="00D64E64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858" w:type="dxa"/>
          </w:tcPr>
          <w:p w14:paraId="764B99B3" w14:textId="77777777" w:rsidR="008238FA" w:rsidRPr="00D64E64" w:rsidRDefault="008238FA" w:rsidP="000937BD">
            <w:pPr>
              <w:ind w:left="-27" w:firstLine="0"/>
              <w:rPr>
                <w:rFonts w:cs="Times New Roman"/>
                <w:bCs/>
                <w:szCs w:val="28"/>
              </w:rPr>
            </w:pPr>
            <w:r w:rsidRPr="002C6170">
              <w:rPr>
                <w:rFonts w:cs="Times New Roman"/>
                <w:bCs/>
                <w:szCs w:val="28"/>
              </w:rPr>
              <w:t>МВ.РР.2.</w:t>
            </w:r>
            <w:r>
              <w:rPr>
                <w:rFonts w:cs="Times New Roman"/>
                <w:bCs/>
                <w:szCs w:val="28"/>
              </w:rPr>
              <w:t>10</w:t>
            </w:r>
          </w:p>
        </w:tc>
      </w:tr>
      <w:tr w:rsidR="008238FA" w:rsidRPr="00994E44" w14:paraId="4A36D88A" w14:textId="77777777" w:rsidTr="00A77263">
        <w:tc>
          <w:tcPr>
            <w:tcW w:w="594" w:type="dxa"/>
          </w:tcPr>
          <w:p w14:paraId="38FEBEE4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11</w:t>
            </w:r>
          </w:p>
        </w:tc>
        <w:tc>
          <w:tcPr>
            <w:tcW w:w="3342" w:type="dxa"/>
          </w:tcPr>
          <w:p w14:paraId="1FEDF9A9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left="-27" w:firstLine="0"/>
              <w:jc w:val="left"/>
              <w:rPr>
                <w:b w:val="0"/>
                <w:sz w:val="28"/>
                <w:szCs w:val="28"/>
              </w:rPr>
            </w:pPr>
            <w:r w:rsidRPr="00D64E64">
              <w:rPr>
                <w:b w:val="0"/>
                <w:sz w:val="28"/>
                <w:szCs w:val="28"/>
              </w:rPr>
              <w:t>Дата выдачи свидетельства</w:t>
            </w:r>
          </w:p>
        </w:tc>
        <w:tc>
          <w:tcPr>
            <w:tcW w:w="1857" w:type="dxa"/>
          </w:tcPr>
          <w:p w14:paraId="078F9127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left="-27"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Дата </w:t>
            </w:r>
          </w:p>
        </w:tc>
        <w:tc>
          <w:tcPr>
            <w:tcW w:w="1858" w:type="dxa"/>
          </w:tcPr>
          <w:p w14:paraId="29C046F5" w14:textId="77777777" w:rsidR="008238FA" w:rsidRPr="00D64E64" w:rsidRDefault="008238FA" w:rsidP="000937BD">
            <w:pPr>
              <w:ind w:left="-27" w:firstLine="0"/>
              <w:rPr>
                <w:rFonts w:cs="Times New Roman"/>
                <w:bCs/>
                <w:szCs w:val="28"/>
              </w:rPr>
            </w:pPr>
            <w:r w:rsidRPr="00D64E64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858" w:type="dxa"/>
          </w:tcPr>
          <w:p w14:paraId="506EEAE9" w14:textId="77777777" w:rsidR="008238FA" w:rsidRPr="00D64E64" w:rsidRDefault="008238FA" w:rsidP="000937BD">
            <w:pPr>
              <w:ind w:left="-27" w:firstLine="0"/>
              <w:rPr>
                <w:rFonts w:cs="Times New Roman"/>
                <w:bCs/>
                <w:szCs w:val="28"/>
              </w:rPr>
            </w:pPr>
            <w:r w:rsidRPr="002C6170">
              <w:rPr>
                <w:rFonts w:cs="Times New Roman"/>
                <w:bCs/>
                <w:szCs w:val="28"/>
              </w:rPr>
              <w:t>МВ.РР.2.</w:t>
            </w:r>
            <w:r>
              <w:rPr>
                <w:rFonts w:cs="Times New Roman"/>
                <w:bCs/>
                <w:szCs w:val="28"/>
              </w:rPr>
              <w:t>11</w:t>
            </w:r>
          </w:p>
        </w:tc>
      </w:tr>
      <w:tr w:rsidR="008238FA" w:rsidRPr="00994E44" w14:paraId="39660F94" w14:textId="77777777" w:rsidTr="00A77263">
        <w:tc>
          <w:tcPr>
            <w:tcW w:w="594" w:type="dxa"/>
          </w:tcPr>
          <w:p w14:paraId="351E158D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12</w:t>
            </w:r>
          </w:p>
        </w:tc>
        <w:tc>
          <w:tcPr>
            <w:tcW w:w="3342" w:type="dxa"/>
          </w:tcPr>
          <w:p w14:paraId="5E2D9FE2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left="-27" w:firstLine="0"/>
              <w:jc w:val="left"/>
              <w:rPr>
                <w:b w:val="0"/>
                <w:sz w:val="28"/>
                <w:szCs w:val="28"/>
              </w:rPr>
            </w:pPr>
            <w:r w:rsidRPr="00D64E64">
              <w:rPr>
                <w:b w:val="0"/>
                <w:sz w:val="28"/>
                <w:szCs w:val="28"/>
              </w:rPr>
              <w:t>Пол</w:t>
            </w:r>
          </w:p>
        </w:tc>
        <w:tc>
          <w:tcPr>
            <w:tcW w:w="1857" w:type="dxa"/>
          </w:tcPr>
          <w:p w14:paraId="175B7CE4" w14:textId="77777777" w:rsidR="008238FA" w:rsidRPr="00D64E64" w:rsidRDefault="008238FA" w:rsidP="000937BD">
            <w:pPr>
              <w:ind w:left="-27" w:firstLine="0"/>
              <w:rPr>
                <w:rFonts w:cs="Times New Roman"/>
                <w:bCs/>
                <w:szCs w:val="28"/>
              </w:rPr>
            </w:pPr>
            <w:r w:rsidRPr="00D64E64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858" w:type="dxa"/>
          </w:tcPr>
          <w:p w14:paraId="2BD2FDDD" w14:textId="77777777" w:rsidR="008238FA" w:rsidRPr="00D64E64" w:rsidRDefault="008238FA" w:rsidP="000937BD">
            <w:pPr>
              <w:ind w:left="-27" w:firstLine="0"/>
              <w:rPr>
                <w:rFonts w:cs="Times New Roman"/>
                <w:bCs/>
                <w:szCs w:val="28"/>
              </w:rPr>
            </w:pPr>
            <w:r w:rsidRPr="00D64E64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858" w:type="dxa"/>
          </w:tcPr>
          <w:p w14:paraId="5861C241" w14:textId="77777777" w:rsidR="008238FA" w:rsidRPr="00D64E64" w:rsidRDefault="008238FA" w:rsidP="000937BD">
            <w:pPr>
              <w:ind w:left="-27" w:firstLine="0"/>
              <w:rPr>
                <w:rFonts w:cs="Times New Roman"/>
                <w:bCs/>
                <w:szCs w:val="28"/>
              </w:rPr>
            </w:pPr>
            <w:r w:rsidRPr="002C6170">
              <w:rPr>
                <w:rFonts w:cs="Times New Roman"/>
                <w:bCs/>
                <w:szCs w:val="28"/>
              </w:rPr>
              <w:t>МВ.РР.2.</w:t>
            </w:r>
            <w:r>
              <w:rPr>
                <w:rFonts w:cs="Times New Roman"/>
                <w:bCs/>
                <w:szCs w:val="28"/>
              </w:rPr>
              <w:t>12</w:t>
            </w:r>
          </w:p>
        </w:tc>
      </w:tr>
      <w:tr w:rsidR="008238FA" w:rsidRPr="00994E44" w14:paraId="313638B7" w14:textId="77777777" w:rsidTr="00A77263">
        <w:tc>
          <w:tcPr>
            <w:tcW w:w="594" w:type="dxa"/>
          </w:tcPr>
          <w:p w14:paraId="1B70840C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13</w:t>
            </w:r>
          </w:p>
        </w:tc>
        <w:tc>
          <w:tcPr>
            <w:tcW w:w="3342" w:type="dxa"/>
          </w:tcPr>
          <w:p w14:paraId="46868DAF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left="-27" w:firstLine="0"/>
              <w:jc w:val="left"/>
              <w:rPr>
                <w:b w:val="0"/>
                <w:sz w:val="28"/>
                <w:szCs w:val="28"/>
              </w:rPr>
            </w:pPr>
            <w:r w:rsidRPr="00D64E64">
              <w:rPr>
                <w:b w:val="0"/>
                <w:sz w:val="28"/>
                <w:szCs w:val="28"/>
              </w:rPr>
              <w:t>Место рождения (текстом)</w:t>
            </w:r>
          </w:p>
        </w:tc>
        <w:tc>
          <w:tcPr>
            <w:tcW w:w="1857" w:type="dxa"/>
          </w:tcPr>
          <w:p w14:paraId="32F65DCC" w14:textId="77777777" w:rsidR="008238FA" w:rsidRPr="00D64E64" w:rsidRDefault="008238FA" w:rsidP="000937BD">
            <w:pPr>
              <w:ind w:left="-27" w:firstLine="0"/>
              <w:rPr>
                <w:rFonts w:cs="Times New Roman"/>
                <w:bCs/>
                <w:szCs w:val="28"/>
              </w:rPr>
            </w:pPr>
            <w:r w:rsidRPr="00D64E64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858" w:type="dxa"/>
          </w:tcPr>
          <w:p w14:paraId="3079322D" w14:textId="77777777" w:rsidR="008238FA" w:rsidRPr="00D64E64" w:rsidRDefault="008238FA" w:rsidP="000937BD">
            <w:pPr>
              <w:ind w:left="-27" w:firstLine="0"/>
              <w:rPr>
                <w:rFonts w:cs="Times New Roman"/>
                <w:bCs/>
                <w:szCs w:val="28"/>
              </w:rPr>
            </w:pPr>
            <w:r w:rsidRPr="00D64E64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858" w:type="dxa"/>
          </w:tcPr>
          <w:p w14:paraId="3486C4BC" w14:textId="77777777" w:rsidR="008238FA" w:rsidRPr="00D64E64" w:rsidRDefault="008238FA" w:rsidP="000937BD">
            <w:pPr>
              <w:ind w:left="-27" w:firstLine="0"/>
              <w:rPr>
                <w:rFonts w:cs="Times New Roman"/>
                <w:bCs/>
                <w:szCs w:val="28"/>
              </w:rPr>
            </w:pPr>
            <w:r w:rsidRPr="002C6170">
              <w:rPr>
                <w:rFonts w:cs="Times New Roman"/>
                <w:bCs/>
                <w:szCs w:val="28"/>
              </w:rPr>
              <w:t>МВ.РР.2.</w:t>
            </w:r>
            <w:r>
              <w:rPr>
                <w:rFonts w:cs="Times New Roman"/>
                <w:bCs/>
                <w:szCs w:val="28"/>
              </w:rPr>
              <w:t>13</w:t>
            </w:r>
          </w:p>
        </w:tc>
      </w:tr>
      <w:tr w:rsidR="008238FA" w:rsidRPr="00994E44" w14:paraId="7EFFE2BA" w14:textId="77777777" w:rsidTr="00A77263">
        <w:tc>
          <w:tcPr>
            <w:tcW w:w="594" w:type="dxa"/>
          </w:tcPr>
          <w:p w14:paraId="082A84D9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14</w:t>
            </w:r>
          </w:p>
        </w:tc>
        <w:tc>
          <w:tcPr>
            <w:tcW w:w="3342" w:type="dxa"/>
          </w:tcPr>
          <w:p w14:paraId="62372D6E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left="-27" w:firstLine="0"/>
              <w:jc w:val="left"/>
              <w:rPr>
                <w:b w:val="0"/>
                <w:sz w:val="28"/>
                <w:szCs w:val="28"/>
              </w:rPr>
            </w:pPr>
            <w:r w:rsidRPr="00D64E64">
              <w:rPr>
                <w:b w:val="0"/>
                <w:sz w:val="28"/>
                <w:szCs w:val="28"/>
              </w:rPr>
              <w:t>Наименование страны</w:t>
            </w:r>
          </w:p>
        </w:tc>
        <w:tc>
          <w:tcPr>
            <w:tcW w:w="1857" w:type="dxa"/>
          </w:tcPr>
          <w:p w14:paraId="79D6C26E" w14:textId="77777777" w:rsidR="008238FA" w:rsidRPr="00D64E64" w:rsidRDefault="008238FA" w:rsidP="000937BD">
            <w:pPr>
              <w:ind w:left="-27" w:firstLine="0"/>
              <w:rPr>
                <w:rFonts w:cs="Times New Roman"/>
                <w:bCs/>
                <w:szCs w:val="28"/>
              </w:rPr>
            </w:pPr>
            <w:r w:rsidRPr="00D64E64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858" w:type="dxa"/>
          </w:tcPr>
          <w:p w14:paraId="3EEDDE43" w14:textId="77777777" w:rsidR="008238FA" w:rsidRPr="00D64E64" w:rsidRDefault="008238FA" w:rsidP="000937BD">
            <w:pPr>
              <w:ind w:left="-27" w:firstLine="0"/>
              <w:rPr>
                <w:rFonts w:cs="Times New Roman"/>
                <w:bCs/>
                <w:szCs w:val="28"/>
              </w:rPr>
            </w:pPr>
            <w:r w:rsidRPr="00D64E64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858" w:type="dxa"/>
          </w:tcPr>
          <w:p w14:paraId="4674842F" w14:textId="77777777" w:rsidR="008238FA" w:rsidRPr="00D64E64" w:rsidRDefault="008238FA" w:rsidP="000937BD">
            <w:pPr>
              <w:ind w:left="-27" w:firstLine="0"/>
              <w:rPr>
                <w:rFonts w:cs="Times New Roman"/>
                <w:bCs/>
                <w:szCs w:val="28"/>
              </w:rPr>
            </w:pPr>
            <w:r w:rsidRPr="002C6170">
              <w:rPr>
                <w:rFonts w:cs="Times New Roman"/>
                <w:bCs/>
                <w:szCs w:val="28"/>
              </w:rPr>
              <w:t>МВ.РР.2.</w:t>
            </w:r>
            <w:r>
              <w:rPr>
                <w:rFonts w:cs="Times New Roman"/>
                <w:bCs/>
                <w:szCs w:val="28"/>
              </w:rPr>
              <w:t>14</w:t>
            </w:r>
          </w:p>
        </w:tc>
      </w:tr>
      <w:tr w:rsidR="008238FA" w:rsidRPr="00994E44" w14:paraId="1EDE82B4" w14:textId="77777777" w:rsidTr="00A77263">
        <w:tc>
          <w:tcPr>
            <w:tcW w:w="594" w:type="dxa"/>
          </w:tcPr>
          <w:p w14:paraId="39A9E9BD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15</w:t>
            </w:r>
          </w:p>
        </w:tc>
        <w:tc>
          <w:tcPr>
            <w:tcW w:w="3342" w:type="dxa"/>
          </w:tcPr>
          <w:p w14:paraId="4678CE5A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left="-27" w:firstLine="0"/>
              <w:jc w:val="left"/>
              <w:rPr>
                <w:b w:val="0"/>
                <w:sz w:val="28"/>
                <w:szCs w:val="28"/>
              </w:rPr>
            </w:pPr>
            <w:r w:rsidRPr="00D64E64">
              <w:rPr>
                <w:b w:val="0"/>
                <w:sz w:val="28"/>
                <w:szCs w:val="28"/>
              </w:rPr>
              <w:t>Наименование субъекта</w:t>
            </w:r>
          </w:p>
        </w:tc>
        <w:tc>
          <w:tcPr>
            <w:tcW w:w="1857" w:type="dxa"/>
          </w:tcPr>
          <w:p w14:paraId="2391329B" w14:textId="77777777" w:rsidR="008238FA" w:rsidRPr="00D64E64" w:rsidRDefault="008238FA" w:rsidP="000937BD">
            <w:pPr>
              <w:ind w:left="-27" w:firstLine="0"/>
              <w:rPr>
                <w:rFonts w:cs="Times New Roman"/>
                <w:bCs/>
                <w:szCs w:val="28"/>
              </w:rPr>
            </w:pPr>
            <w:r w:rsidRPr="00D64E64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858" w:type="dxa"/>
          </w:tcPr>
          <w:p w14:paraId="144F2AF8" w14:textId="77777777" w:rsidR="008238FA" w:rsidRPr="00D64E64" w:rsidRDefault="008238FA" w:rsidP="000937BD">
            <w:pPr>
              <w:ind w:left="-27" w:firstLine="0"/>
              <w:rPr>
                <w:rFonts w:cs="Times New Roman"/>
                <w:bCs/>
                <w:szCs w:val="28"/>
              </w:rPr>
            </w:pPr>
            <w:r w:rsidRPr="00D64E64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858" w:type="dxa"/>
          </w:tcPr>
          <w:p w14:paraId="3C302A96" w14:textId="77777777" w:rsidR="008238FA" w:rsidRPr="00D64E64" w:rsidRDefault="008238FA" w:rsidP="000937BD">
            <w:pPr>
              <w:ind w:left="-27" w:firstLine="0"/>
              <w:rPr>
                <w:rFonts w:cs="Times New Roman"/>
                <w:bCs/>
                <w:szCs w:val="28"/>
              </w:rPr>
            </w:pPr>
            <w:r w:rsidRPr="002C6170">
              <w:rPr>
                <w:rFonts w:cs="Times New Roman"/>
                <w:bCs/>
                <w:szCs w:val="28"/>
              </w:rPr>
              <w:t>МВ.РР.2.</w:t>
            </w:r>
            <w:r>
              <w:rPr>
                <w:rFonts w:cs="Times New Roman"/>
                <w:bCs/>
                <w:szCs w:val="28"/>
              </w:rPr>
              <w:t>1</w:t>
            </w:r>
            <w:r w:rsidRPr="002C6170">
              <w:rPr>
                <w:rFonts w:cs="Times New Roman"/>
                <w:bCs/>
                <w:szCs w:val="28"/>
              </w:rPr>
              <w:t>5</w:t>
            </w:r>
          </w:p>
        </w:tc>
      </w:tr>
      <w:tr w:rsidR="008238FA" w:rsidRPr="00994E44" w14:paraId="68A11E14" w14:textId="77777777" w:rsidTr="00A77263">
        <w:tc>
          <w:tcPr>
            <w:tcW w:w="594" w:type="dxa"/>
          </w:tcPr>
          <w:p w14:paraId="5948EE6F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16</w:t>
            </w:r>
          </w:p>
        </w:tc>
        <w:tc>
          <w:tcPr>
            <w:tcW w:w="3342" w:type="dxa"/>
          </w:tcPr>
          <w:p w14:paraId="5DEFF742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left="-27" w:firstLine="0"/>
              <w:jc w:val="left"/>
              <w:rPr>
                <w:b w:val="0"/>
                <w:sz w:val="28"/>
                <w:szCs w:val="28"/>
              </w:rPr>
            </w:pPr>
            <w:r w:rsidRPr="00D64E64">
              <w:rPr>
                <w:b w:val="0"/>
                <w:sz w:val="28"/>
                <w:szCs w:val="28"/>
              </w:rPr>
              <w:t>Наименование района</w:t>
            </w:r>
          </w:p>
        </w:tc>
        <w:tc>
          <w:tcPr>
            <w:tcW w:w="1857" w:type="dxa"/>
          </w:tcPr>
          <w:p w14:paraId="59ED7E22" w14:textId="77777777" w:rsidR="008238FA" w:rsidRPr="00D64E64" w:rsidRDefault="008238FA" w:rsidP="000937BD">
            <w:pPr>
              <w:ind w:left="-27" w:firstLine="0"/>
              <w:rPr>
                <w:rFonts w:cs="Times New Roman"/>
                <w:bCs/>
                <w:szCs w:val="28"/>
              </w:rPr>
            </w:pPr>
            <w:r w:rsidRPr="00D64E64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858" w:type="dxa"/>
          </w:tcPr>
          <w:p w14:paraId="070CD26B" w14:textId="77777777" w:rsidR="008238FA" w:rsidRPr="00D64E64" w:rsidRDefault="008238FA" w:rsidP="000937BD">
            <w:pPr>
              <w:ind w:left="-27" w:firstLine="0"/>
              <w:rPr>
                <w:rFonts w:cs="Times New Roman"/>
                <w:bCs/>
                <w:szCs w:val="28"/>
              </w:rPr>
            </w:pPr>
            <w:r w:rsidRPr="00D64E64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858" w:type="dxa"/>
          </w:tcPr>
          <w:p w14:paraId="11F11436" w14:textId="77777777" w:rsidR="008238FA" w:rsidRPr="00D64E64" w:rsidRDefault="008238FA" w:rsidP="000937BD">
            <w:pPr>
              <w:ind w:left="-27" w:firstLine="0"/>
              <w:rPr>
                <w:rFonts w:cs="Times New Roman"/>
                <w:bCs/>
                <w:szCs w:val="28"/>
              </w:rPr>
            </w:pPr>
            <w:r w:rsidRPr="002C6170">
              <w:rPr>
                <w:rFonts w:cs="Times New Roman"/>
                <w:bCs/>
                <w:szCs w:val="28"/>
              </w:rPr>
              <w:t>МВ.РР.2.</w:t>
            </w:r>
            <w:r>
              <w:rPr>
                <w:rFonts w:cs="Times New Roman"/>
                <w:bCs/>
                <w:szCs w:val="28"/>
              </w:rPr>
              <w:t>16</w:t>
            </w:r>
          </w:p>
        </w:tc>
      </w:tr>
      <w:tr w:rsidR="008238FA" w:rsidRPr="00994E44" w14:paraId="5F7F207B" w14:textId="77777777" w:rsidTr="00A77263">
        <w:tc>
          <w:tcPr>
            <w:tcW w:w="594" w:type="dxa"/>
          </w:tcPr>
          <w:p w14:paraId="080BC387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17</w:t>
            </w:r>
          </w:p>
        </w:tc>
        <w:tc>
          <w:tcPr>
            <w:tcW w:w="3342" w:type="dxa"/>
          </w:tcPr>
          <w:p w14:paraId="4658D8DA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left="-27" w:firstLine="0"/>
              <w:jc w:val="left"/>
              <w:rPr>
                <w:b w:val="0"/>
                <w:sz w:val="28"/>
                <w:szCs w:val="28"/>
              </w:rPr>
            </w:pPr>
            <w:r w:rsidRPr="00D64E64">
              <w:rPr>
                <w:b w:val="0"/>
                <w:sz w:val="28"/>
                <w:szCs w:val="28"/>
              </w:rPr>
              <w:t>Наименование города</w:t>
            </w:r>
          </w:p>
        </w:tc>
        <w:tc>
          <w:tcPr>
            <w:tcW w:w="1857" w:type="dxa"/>
          </w:tcPr>
          <w:p w14:paraId="5983EF9F" w14:textId="77777777" w:rsidR="008238FA" w:rsidRPr="00D64E64" w:rsidRDefault="008238FA" w:rsidP="000937BD">
            <w:pPr>
              <w:ind w:left="-27" w:firstLine="0"/>
              <w:rPr>
                <w:rFonts w:cs="Times New Roman"/>
                <w:bCs/>
                <w:szCs w:val="28"/>
              </w:rPr>
            </w:pPr>
            <w:r w:rsidRPr="00D64E64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858" w:type="dxa"/>
          </w:tcPr>
          <w:p w14:paraId="358C8B17" w14:textId="77777777" w:rsidR="008238FA" w:rsidRPr="00D64E64" w:rsidRDefault="008238FA" w:rsidP="000937BD">
            <w:pPr>
              <w:ind w:left="-27" w:firstLine="0"/>
              <w:rPr>
                <w:rFonts w:cs="Times New Roman"/>
                <w:bCs/>
                <w:szCs w:val="28"/>
              </w:rPr>
            </w:pPr>
            <w:r w:rsidRPr="00D64E64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858" w:type="dxa"/>
          </w:tcPr>
          <w:p w14:paraId="6BC0D382" w14:textId="77777777" w:rsidR="008238FA" w:rsidRPr="00D64E64" w:rsidRDefault="008238FA" w:rsidP="000937BD">
            <w:pPr>
              <w:ind w:left="-27" w:firstLine="0"/>
              <w:rPr>
                <w:rFonts w:cs="Times New Roman"/>
                <w:bCs/>
                <w:szCs w:val="28"/>
              </w:rPr>
            </w:pPr>
            <w:r w:rsidRPr="002C6170">
              <w:rPr>
                <w:rFonts w:cs="Times New Roman"/>
                <w:bCs/>
                <w:szCs w:val="28"/>
              </w:rPr>
              <w:t>МВ.РР.2.</w:t>
            </w:r>
            <w:r>
              <w:rPr>
                <w:rFonts w:cs="Times New Roman"/>
                <w:bCs/>
                <w:szCs w:val="28"/>
              </w:rPr>
              <w:t>17</w:t>
            </w:r>
          </w:p>
        </w:tc>
      </w:tr>
      <w:tr w:rsidR="008238FA" w:rsidRPr="00994E44" w14:paraId="1EA783E1" w14:textId="77777777" w:rsidTr="00A77263">
        <w:tc>
          <w:tcPr>
            <w:tcW w:w="594" w:type="dxa"/>
          </w:tcPr>
          <w:p w14:paraId="2B0DEB12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18</w:t>
            </w:r>
          </w:p>
        </w:tc>
        <w:tc>
          <w:tcPr>
            <w:tcW w:w="3342" w:type="dxa"/>
          </w:tcPr>
          <w:p w14:paraId="4FFFE9F4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left="-27" w:firstLine="0"/>
              <w:jc w:val="left"/>
              <w:rPr>
                <w:b w:val="0"/>
                <w:sz w:val="28"/>
                <w:szCs w:val="28"/>
              </w:rPr>
            </w:pPr>
            <w:r w:rsidRPr="00D64E64">
              <w:rPr>
                <w:b w:val="0"/>
                <w:sz w:val="28"/>
                <w:szCs w:val="28"/>
              </w:rPr>
              <w:t>Наименование населенного пункта</w:t>
            </w:r>
          </w:p>
        </w:tc>
        <w:tc>
          <w:tcPr>
            <w:tcW w:w="1857" w:type="dxa"/>
          </w:tcPr>
          <w:p w14:paraId="27BF1C5E" w14:textId="77777777" w:rsidR="008238FA" w:rsidRPr="00D64E64" w:rsidRDefault="008238FA" w:rsidP="000937BD">
            <w:pPr>
              <w:ind w:left="-27" w:firstLine="0"/>
              <w:rPr>
                <w:rFonts w:cs="Times New Roman"/>
                <w:bCs/>
                <w:szCs w:val="28"/>
              </w:rPr>
            </w:pPr>
            <w:r w:rsidRPr="00D64E64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858" w:type="dxa"/>
          </w:tcPr>
          <w:p w14:paraId="69B01D1C" w14:textId="77777777" w:rsidR="008238FA" w:rsidRPr="00D64E64" w:rsidRDefault="008238FA" w:rsidP="000937BD">
            <w:pPr>
              <w:ind w:left="-27" w:firstLine="0"/>
              <w:rPr>
                <w:rFonts w:cs="Times New Roman"/>
                <w:bCs/>
                <w:szCs w:val="28"/>
              </w:rPr>
            </w:pPr>
            <w:r w:rsidRPr="00D64E64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858" w:type="dxa"/>
          </w:tcPr>
          <w:p w14:paraId="2459A8A5" w14:textId="77777777" w:rsidR="008238FA" w:rsidRPr="00D64E64" w:rsidRDefault="008238FA" w:rsidP="000937BD">
            <w:pPr>
              <w:ind w:left="-27" w:firstLine="0"/>
              <w:rPr>
                <w:rFonts w:cs="Times New Roman"/>
                <w:bCs/>
                <w:szCs w:val="28"/>
              </w:rPr>
            </w:pPr>
            <w:r w:rsidRPr="002C6170">
              <w:rPr>
                <w:rFonts w:cs="Times New Roman"/>
                <w:bCs/>
                <w:szCs w:val="28"/>
              </w:rPr>
              <w:t>МВ.РР.2.</w:t>
            </w:r>
            <w:r>
              <w:rPr>
                <w:rFonts w:cs="Times New Roman"/>
                <w:bCs/>
                <w:szCs w:val="28"/>
              </w:rPr>
              <w:t>18</w:t>
            </w:r>
          </w:p>
        </w:tc>
      </w:tr>
      <w:tr w:rsidR="008238FA" w:rsidRPr="00994E44" w14:paraId="5DEA91C8" w14:textId="77777777" w:rsidTr="00A77263">
        <w:tc>
          <w:tcPr>
            <w:tcW w:w="9509" w:type="dxa"/>
            <w:gridSpan w:val="5"/>
          </w:tcPr>
          <w:p w14:paraId="1B7B2296" w14:textId="77777777" w:rsidR="008238FA" w:rsidRPr="000C40E2" w:rsidRDefault="008238FA" w:rsidP="000937BD">
            <w:pPr>
              <w:ind w:left="-27" w:firstLine="0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Сведения о матери</w:t>
            </w:r>
          </w:p>
        </w:tc>
      </w:tr>
      <w:tr w:rsidR="008238FA" w:rsidRPr="00994E44" w14:paraId="13F08D98" w14:textId="77777777" w:rsidTr="00A77263">
        <w:tc>
          <w:tcPr>
            <w:tcW w:w="594" w:type="dxa"/>
          </w:tcPr>
          <w:p w14:paraId="0AE795D4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19</w:t>
            </w:r>
          </w:p>
        </w:tc>
        <w:tc>
          <w:tcPr>
            <w:tcW w:w="3342" w:type="dxa"/>
          </w:tcPr>
          <w:p w14:paraId="716B9644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left="-27"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Код страны гражданства </w:t>
            </w:r>
          </w:p>
        </w:tc>
        <w:tc>
          <w:tcPr>
            <w:tcW w:w="1857" w:type="dxa"/>
          </w:tcPr>
          <w:p w14:paraId="4770AE02" w14:textId="77777777" w:rsidR="008238FA" w:rsidRDefault="008238FA" w:rsidP="000937BD">
            <w:pPr>
              <w:ind w:left="-27" w:firstLine="0"/>
            </w:pPr>
            <w:r w:rsidRPr="008F2243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858" w:type="dxa"/>
          </w:tcPr>
          <w:p w14:paraId="48D04D94" w14:textId="77777777" w:rsidR="008238FA" w:rsidRDefault="008238FA" w:rsidP="000937BD">
            <w:pPr>
              <w:ind w:left="-27" w:firstLine="0"/>
            </w:pPr>
            <w:r w:rsidRPr="003E11A0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858" w:type="dxa"/>
          </w:tcPr>
          <w:p w14:paraId="7A3D1236" w14:textId="77777777" w:rsidR="008238FA" w:rsidRDefault="008238FA" w:rsidP="000937BD">
            <w:pPr>
              <w:ind w:left="-27" w:firstLine="0"/>
            </w:pPr>
            <w:r w:rsidRPr="006C65D1">
              <w:rPr>
                <w:rFonts w:cs="Times New Roman"/>
                <w:bCs/>
                <w:szCs w:val="28"/>
              </w:rPr>
              <w:t>МВ.РР.2.</w:t>
            </w:r>
            <w:r>
              <w:rPr>
                <w:rFonts w:cs="Times New Roman"/>
                <w:bCs/>
                <w:szCs w:val="28"/>
              </w:rPr>
              <w:t>19</w:t>
            </w:r>
          </w:p>
        </w:tc>
      </w:tr>
      <w:tr w:rsidR="008238FA" w:rsidRPr="00994E44" w14:paraId="046B0EF6" w14:textId="77777777" w:rsidTr="00A77263">
        <w:tc>
          <w:tcPr>
            <w:tcW w:w="594" w:type="dxa"/>
          </w:tcPr>
          <w:p w14:paraId="0E74A9F5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20</w:t>
            </w:r>
          </w:p>
        </w:tc>
        <w:tc>
          <w:tcPr>
            <w:tcW w:w="3342" w:type="dxa"/>
          </w:tcPr>
          <w:p w14:paraId="2CA8D626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left="-27"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Полное наименование страны гражданства</w:t>
            </w:r>
          </w:p>
        </w:tc>
        <w:tc>
          <w:tcPr>
            <w:tcW w:w="1857" w:type="dxa"/>
          </w:tcPr>
          <w:p w14:paraId="642C47D8" w14:textId="77777777" w:rsidR="008238FA" w:rsidRDefault="008238FA" w:rsidP="000937BD">
            <w:pPr>
              <w:ind w:left="-27" w:firstLine="0"/>
            </w:pPr>
            <w:r w:rsidRPr="008F2243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858" w:type="dxa"/>
          </w:tcPr>
          <w:p w14:paraId="11CD13B8" w14:textId="77777777" w:rsidR="008238FA" w:rsidRDefault="008238FA" w:rsidP="000937BD">
            <w:pPr>
              <w:ind w:left="-27" w:firstLine="0"/>
            </w:pPr>
            <w:r w:rsidRPr="003E11A0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858" w:type="dxa"/>
          </w:tcPr>
          <w:p w14:paraId="037A430D" w14:textId="77777777" w:rsidR="008238FA" w:rsidRDefault="008238FA" w:rsidP="000937BD">
            <w:pPr>
              <w:ind w:left="-27" w:firstLine="0"/>
            </w:pPr>
            <w:r w:rsidRPr="006C65D1">
              <w:rPr>
                <w:rFonts w:cs="Times New Roman"/>
                <w:bCs/>
                <w:szCs w:val="28"/>
              </w:rPr>
              <w:t>МВ.РР.2.</w:t>
            </w:r>
            <w:r>
              <w:rPr>
                <w:rFonts w:cs="Times New Roman"/>
                <w:bCs/>
                <w:szCs w:val="28"/>
              </w:rPr>
              <w:t>20</w:t>
            </w:r>
          </w:p>
        </w:tc>
      </w:tr>
      <w:tr w:rsidR="008238FA" w:rsidRPr="00994E44" w14:paraId="29B416E9" w14:textId="77777777" w:rsidTr="00A77263">
        <w:tc>
          <w:tcPr>
            <w:tcW w:w="594" w:type="dxa"/>
          </w:tcPr>
          <w:p w14:paraId="1A29A08D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21</w:t>
            </w:r>
          </w:p>
        </w:tc>
        <w:tc>
          <w:tcPr>
            <w:tcW w:w="3342" w:type="dxa"/>
          </w:tcPr>
          <w:p w14:paraId="4A010901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left="-27"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Фамилия </w:t>
            </w:r>
          </w:p>
        </w:tc>
        <w:tc>
          <w:tcPr>
            <w:tcW w:w="1857" w:type="dxa"/>
          </w:tcPr>
          <w:p w14:paraId="24C345A7" w14:textId="77777777" w:rsidR="008238FA" w:rsidRDefault="008238FA" w:rsidP="000937BD">
            <w:pPr>
              <w:ind w:left="-27" w:firstLine="0"/>
            </w:pPr>
            <w:r w:rsidRPr="008F2243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858" w:type="dxa"/>
          </w:tcPr>
          <w:p w14:paraId="7253ECC9" w14:textId="77777777" w:rsidR="008238FA" w:rsidRDefault="008238FA" w:rsidP="000937BD">
            <w:pPr>
              <w:ind w:left="-27" w:firstLine="0"/>
            </w:pPr>
            <w:r w:rsidRPr="003E11A0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858" w:type="dxa"/>
          </w:tcPr>
          <w:p w14:paraId="18AFC20C" w14:textId="77777777" w:rsidR="008238FA" w:rsidRDefault="008238FA" w:rsidP="000937BD">
            <w:pPr>
              <w:ind w:left="-27" w:firstLine="0"/>
            </w:pPr>
            <w:r w:rsidRPr="006C65D1">
              <w:rPr>
                <w:rFonts w:cs="Times New Roman"/>
                <w:bCs/>
                <w:szCs w:val="28"/>
              </w:rPr>
              <w:t>МВ.РР.2.</w:t>
            </w:r>
            <w:r>
              <w:rPr>
                <w:rFonts w:cs="Times New Roman"/>
                <w:bCs/>
                <w:szCs w:val="28"/>
              </w:rPr>
              <w:t>21</w:t>
            </w:r>
          </w:p>
        </w:tc>
      </w:tr>
      <w:tr w:rsidR="008238FA" w:rsidRPr="00994E44" w14:paraId="5C51DA46" w14:textId="77777777" w:rsidTr="00A77263">
        <w:tc>
          <w:tcPr>
            <w:tcW w:w="594" w:type="dxa"/>
          </w:tcPr>
          <w:p w14:paraId="7CDFA63B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22</w:t>
            </w:r>
          </w:p>
        </w:tc>
        <w:tc>
          <w:tcPr>
            <w:tcW w:w="3342" w:type="dxa"/>
          </w:tcPr>
          <w:p w14:paraId="2AF9317A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left="-27"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Имя </w:t>
            </w:r>
          </w:p>
        </w:tc>
        <w:tc>
          <w:tcPr>
            <w:tcW w:w="1857" w:type="dxa"/>
          </w:tcPr>
          <w:p w14:paraId="34EBDB87" w14:textId="77777777" w:rsidR="008238FA" w:rsidRDefault="008238FA" w:rsidP="000937BD">
            <w:pPr>
              <w:ind w:left="-27" w:firstLine="0"/>
            </w:pPr>
            <w:r w:rsidRPr="008F2243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858" w:type="dxa"/>
          </w:tcPr>
          <w:p w14:paraId="5751AB73" w14:textId="77777777" w:rsidR="008238FA" w:rsidRDefault="008238FA" w:rsidP="000937BD">
            <w:pPr>
              <w:ind w:left="-27" w:firstLine="0"/>
            </w:pPr>
            <w:r w:rsidRPr="003E11A0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858" w:type="dxa"/>
          </w:tcPr>
          <w:p w14:paraId="732B39B5" w14:textId="77777777" w:rsidR="008238FA" w:rsidRDefault="008238FA" w:rsidP="000937BD">
            <w:pPr>
              <w:ind w:left="-27" w:firstLine="0"/>
            </w:pPr>
            <w:r w:rsidRPr="006C65D1">
              <w:rPr>
                <w:rFonts w:cs="Times New Roman"/>
                <w:bCs/>
                <w:szCs w:val="28"/>
              </w:rPr>
              <w:t>МВ.РР.2.</w:t>
            </w:r>
            <w:r>
              <w:rPr>
                <w:rFonts w:cs="Times New Roman"/>
                <w:bCs/>
                <w:szCs w:val="28"/>
              </w:rPr>
              <w:t>22</w:t>
            </w:r>
          </w:p>
        </w:tc>
      </w:tr>
      <w:tr w:rsidR="008238FA" w:rsidRPr="00994E44" w14:paraId="2DF51ED8" w14:textId="77777777" w:rsidTr="00A77263">
        <w:tc>
          <w:tcPr>
            <w:tcW w:w="594" w:type="dxa"/>
          </w:tcPr>
          <w:p w14:paraId="4B2FA3A5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23</w:t>
            </w:r>
          </w:p>
        </w:tc>
        <w:tc>
          <w:tcPr>
            <w:tcW w:w="3342" w:type="dxa"/>
          </w:tcPr>
          <w:p w14:paraId="7DA5C036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left="-27"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Отчество </w:t>
            </w:r>
          </w:p>
        </w:tc>
        <w:tc>
          <w:tcPr>
            <w:tcW w:w="1857" w:type="dxa"/>
          </w:tcPr>
          <w:p w14:paraId="5ACBDE90" w14:textId="77777777" w:rsidR="008238FA" w:rsidRDefault="008238FA" w:rsidP="000937BD">
            <w:pPr>
              <w:ind w:left="-27" w:firstLine="0"/>
            </w:pPr>
            <w:r w:rsidRPr="008F2243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858" w:type="dxa"/>
          </w:tcPr>
          <w:p w14:paraId="5A261965" w14:textId="77777777" w:rsidR="008238FA" w:rsidRDefault="008238FA" w:rsidP="000937BD">
            <w:pPr>
              <w:ind w:left="-27" w:firstLine="0"/>
            </w:pPr>
            <w:r w:rsidRPr="003E11A0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858" w:type="dxa"/>
          </w:tcPr>
          <w:p w14:paraId="02A924CB" w14:textId="77777777" w:rsidR="008238FA" w:rsidRDefault="008238FA" w:rsidP="000937BD">
            <w:pPr>
              <w:ind w:left="-27" w:firstLine="0"/>
            </w:pPr>
            <w:r w:rsidRPr="006C65D1">
              <w:rPr>
                <w:rFonts w:cs="Times New Roman"/>
                <w:bCs/>
                <w:szCs w:val="28"/>
              </w:rPr>
              <w:t>МВ.РР.2.</w:t>
            </w:r>
            <w:r>
              <w:rPr>
                <w:rFonts w:cs="Times New Roman"/>
                <w:bCs/>
                <w:szCs w:val="28"/>
              </w:rPr>
              <w:t>23</w:t>
            </w:r>
          </w:p>
        </w:tc>
      </w:tr>
      <w:tr w:rsidR="008238FA" w:rsidRPr="00994E44" w14:paraId="17D67516" w14:textId="77777777" w:rsidTr="00A77263">
        <w:tc>
          <w:tcPr>
            <w:tcW w:w="594" w:type="dxa"/>
          </w:tcPr>
          <w:p w14:paraId="2FAD068F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24</w:t>
            </w:r>
          </w:p>
        </w:tc>
        <w:tc>
          <w:tcPr>
            <w:tcW w:w="3342" w:type="dxa"/>
          </w:tcPr>
          <w:p w14:paraId="1BE16E5F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left="-27"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Наименование страны</w:t>
            </w:r>
          </w:p>
        </w:tc>
        <w:tc>
          <w:tcPr>
            <w:tcW w:w="1857" w:type="dxa"/>
          </w:tcPr>
          <w:p w14:paraId="325404DC" w14:textId="77777777" w:rsidR="008238FA" w:rsidRDefault="008238FA" w:rsidP="000937BD">
            <w:pPr>
              <w:ind w:left="-27" w:firstLine="0"/>
            </w:pPr>
            <w:r w:rsidRPr="008F2243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858" w:type="dxa"/>
          </w:tcPr>
          <w:p w14:paraId="5C4B374C" w14:textId="77777777" w:rsidR="008238FA" w:rsidRDefault="008238FA" w:rsidP="000937BD">
            <w:pPr>
              <w:ind w:left="-27" w:firstLine="0"/>
            </w:pPr>
            <w:r w:rsidRPr="003E11A0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858" w:type="dxa"/>
          </w:tcPr>
          <w:p w14:paraId="4C955479" w14:textId="77777777" w:rsidR="008238FA" w:rsidRDefault="008238FA" w:rsidP="000937BD">
            <w:pPr>
              <w:ind w:left="-27" w:firstLine="0"/>
            </w:pPr>
            <w:r w:rsidRPr="006C65D1">
              <w:rPr>
                <w:rFonts w:cs="Times New Roman"/>
                <w:bCs/>
                <w:szCs w:val="28"/>
              </w:rPr>
              <w:t>МВ.РР.2.</w:t>
            </w:r>
            <w:r>
              <w:rPr>
                <w:rFonts w:cs="Times New Roman"/>
                <w:bCs/>
                <w:szCs w:val="28"/>
              </w:rPr>
              <w:t>24</w:t>
            </w:r>
          </w:p>
        </w:tc>
      </w:tr>
      <w:tr w:rsidR="008238FA" w:rsidRPr="00994E44" w14:paraId="7BFFED14" w14:textId="77777777" w:rsidTr="00A77263">
        <w:tc>
          <w:tcPr>
            <w:tcW w:w="594" w:type="dxa"/>
          </w:tcPr>
          <w:p w14:paraId="19567947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25</w:t>
            </w:r>
          </w:p>
        </w:tc>
        <w:tc>
          <w:tcPr>
            <w:tcW w:w="3342" w:type="dxa"/>
          </w:tcPr>
          <w:p w14:paraId="257759AF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left="-27" w:firstLine="0"/>
              <w:jc w:val="left"/>
              <w:rPr>
                <w:b w:val="0"/>
                <w:sz w:val="28"/>
                <w:szCs w:val="28"/>
              </w:rPr>
            </w:pPr>
            <w:r w:rsidRPr="00D64E64">
              <w:rPr>
                <w:b w:val="0"/>
                <w:sz w:val="28"/>
                <w:szCs w:val="28"/>
              </w:rPr>
              <w:t>Наименование субъекта</w:t>
            </w:r>
          </w:p>
        </w:tc>
        <w:tc>
          <w:tcPr>
            <w:tcW w:w="1857" w:type="dxa"/>
          </w:tcPr>
          <w:p w14:paraId="6EB84D96" w14:textId="77777777" w:rsidR="008238FA" w:rsidRDefault="008238FA" w:rsidP="000937BD">
            <w:pPr>
              <w:ind w:left="-27" w:firstLine="0"/>
            </w:pPr>
            <w:r w:rsidRPr="008F2243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858" w:type="dxa"/>
          </w:tcPr>
          <w:p w14:paraId="2F856A7B" w14:textId="77777777" w:rsidR="008238FA" w:rsidRDefault="008238FA" w:rsidP="000937BD">
            <w:pPr>
              <w:ind w:left="-27" w:firstLine="0"/>
            </w:pPr>
            <w:r w:rsidRPr="003E11A0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858" w:type="dxa"/>
          </w:tcPr>
          <w:p w14:paraId="2C52B53F" w14:textId="77777777" w:rsidR="008238FA" w:rsidRDefault="008238FA" w:rsidP="000937BD">
            <w:pPr>
              <w:ind w:left="-27" w:firstLine="0"/>
            </w:pPr>
            <w:r w:rsidRPr="006C65D1">
              <w:rPr>
                <w:rFonts w:cs="Times New Roman"/>
                <w:bCs/>
                <w:szCs w:val="28"/>
              </w:rPr>
              <w:t>МВ.РР.2.</w:t>
            </w:r>
            <w:r>
              <w:rPr>
                <w:rFonts w:cs="Times New Roman"/>
                <w:bCs/>
                <w:szCs w:val="28"/>
              </w:rPr>
              <w:t>25</w:t>
            </w:r>
          </w:p>
        </w:tc>
      </w:tr>
      <w:tr w:rsidR="008238FA" w:rsidRPr="00994E44" w14:paraId="037725C2" w14:textId="77777777" w:rsidTr="00A77263">
        <w:tc>
          <w:tcPr>
            <w:tcW w:w="594" w:type="dxa"/>
          </w:tcPr>
          <w:p w14:paraId="24370523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26</w:t>
            </w:r>
          </w:p>
        </w:tc>
        <w:tc>
          <w:tcPr>
            <w:tcW w:w="3342" w:type="dxa"/>
          </w:tcPr>
          <w:p w14:paraId="6DCCE6B4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left="-27" w:firstLine="0"/>
              <w:jc w:val="left"/>
              <w:rPr>
                <w:b w:val="0"/>
                <w:sz w:val="28"/>
                <w:szCs w:val="28"/>
              </w:rPr>
            </w:pPr>
            <w:r w:rsidRPr="00D64E64">
              <w:rPr>
                <w:b w:val="0"/>
                <w:sz w:val="28"/>
                <w:szCs w:val="28"/>
              </w:rPr>
              <w:t>Наименование района</w:t>
            </w:r>
          </w:p>
        </w:tc>
        <w:tc>
          <w:tcPr>
            <w:tcW w:w="1857" w:type="dxa"/>
          </w:tcPr>
          <w:p w14:paraId="68BB832C" w14:textId="77777777" w:rsidR="008238FA" w:rsidRDefault="008238FA" w:rsidP="000937BD">
            <w:pPr>
              <w:ind w:left="-27" w:firstLine="0"/>
            </w:pPr>
            <w:r w:rsidRPr="008F2243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858" w:type="dxa"/>
          </w:tcPr>
          <w:p w14:paraId="7CA40B84" w14:textId="77777777" w:rsidR="008238FA" w:rsidRDefault="008238FA" w:rsidP="000937BD">
            <w:pPr>
              <w:ind w:left="-27" w:firstLine="0"/>
            </w:pPr>
            <w:r w:rsidRPr="003E11A0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858" w:type="dxa"/>
          </w:tcPr>
          <w:p w14:paraId="3C5AD3AB" w14:textId="77777777" w:rsidR="008238FA" w:rsidRDefault="008238FA" w:rsidP="000937BD">
            <w:pPr>
              <w:ind w:left="-27" w:firstLine="0"/>
            </w:pPr>
            <w:r w:rsidRPr="006C65D1">
              <w:rPr>
                <w:rFonts w:cs="Times New Roman"/>
                <w:bCs/>
                <w:szCs w:val="28"/>
              </w:rPr>
              <w:t>МВ.РР.2.</w:t>
            </w:r>
            <w:r>
              <w:rPr>
                <w:rFonts w:cs="Times New Roman"/>
                <w:bCs/>
                <w:szCs w:val="28"/>
              </w:rPr>
              <w:t>26</w:t>
            </w:r>
          </w:p>
        </w:tc>
      </w:tr>
      <w:tr w:rsidR="008238FA" w:rsidRPr="00994E44" w14:paraId="3A3E0A07" w14:textId="77777777" w:rsidTr="00A77263">
        <w:tc>
          <w:tcPr>
            <w:tcW w:w="594" w:type="dxa"/>
          </w:tcPr>
          <w:p w14:paraId="0CF046C4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27</w:t>
            </w:r>
          </w:p>
        </w:tc>
        <w:tc>
          <w:tcPr>
            <w:tcW w:w="3342" w:type="dxa"/>
          </w:tcPr>
          <w:p w14:paraId="78D78506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left="-27" w:firstLine="0"/>
              <w:jc w:val="left"/>
              <w:rPr>
                <w:b w:val="0"/>
                <w:sz w:val="28"/>
                <w:szCs w:val="28"/>
              </w:rPr>
            </w:pPr>
            <w:r w:rsidRPr="00D64E64">
              <w:rPr>
                <w:b w:val="0"/>
                <w:sz w:val="28"/>
                <w:szCs w:val="28"/>
              </w:rPr>
              <w:t>Наименование города</w:t>
            </w:r>
          </w:p>
        </w:tc>
        <w:tc>
          <w:tcPr>
            <w:tcW w:w="1857" w:type="dxa"/>
          </w:tcPr>
          <w:p w14:paraId="7F171D61" w14:textId="77777777" w:rsidR="008238FA" w:rsidRDefault="008238FA" w:rsidP="000937BD">
            <w:pPr>
              <w:ind w:left="-27" w:firstLine="0"/>
            </w:pPr>
            <w:r w:rsidRPr="008F2243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858" w:type="dxa"/>
          </w:tcPr>
          <w:p w14:paraId="34CF0927" w14:textId="77777777" w:rsidR="008238FA" w:rsidRDefault="008238FA" w:rsidP="000937BD">
            <w:pPr>
              <w:ind w:left="-27" w:firstLine="0"/>
            </w:pPr>
            <w:r w:rsidRPr="003E11A0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858" w:type="dxa"/>
          </w:tcPr>
          <w:p w14:paraId="059EDAD6" w14:textId="77777777" w:rsidR="008238FA" w:rsidRDefault="008238FA" w:rsidP="000937BD">
            <w:pPr>
              <w:ind w:left="-27" w:firstLine="0"/>
            </w:pPr>
            <w:r w:rsidRPr="006C65D1">
              <w:rPr>
                <w:rFonts w:cs="Times New Roman"/>
                <w:bCs/>
                <w:szCs w:val="28"/>
              </w:rPr>
              <w:t>МВ.РР.2.</w:t>
            </w:r>
            <w:r>
              <w:rPr>
                <w:rFonts w:cs="Times New Roman"/>
                <w:bCs/>
                <w:szCs w:val="28"/>
              </w:rPr>
              <w:t>27</w:t>
            </w:r>
          </w:p>
        </w:tc>
      </w:tr>
      <w:tr w:rsidR="008238FA" w:rsidRPr="00994E44" w14:paraId="607488D6" w14:textId="77777777" w:rsidTr="00A77263">
        <w:tc>
          <w:tcPr>
            <w:tcW w:w="594" w:type="dxa"/>
          </w:tcPr>
          <w:p w14:paraId="7913708D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28</w:t>
            </w:r>
          </w:p>
        </w:tc>
        <w:tc>
          <w:tcPr>
            <w:tcW w:w="3342" w:type="dxa"/>
          </w:tcPr>
          <w:p w14:paraId="79D1D265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left="-27" w:firstLine="0"/>
              <w:jc w:val="left"/>
              <w:rPr>
                <w:b w:val="0"/>
                <w:sz w:val="28"/>
                <w:szCs w:val="28"/>
              </w:rPr>
            </w:pPr>
            <w:r w:rsidRPr="00D64E64">
              <w:rPr>
                <w:b w:val="0"/>
                <w:sz w:val="28"/>
                <w:szCs w:val="28"/>
              </w:rPr>
              <w:t>Наименование населенного пункта</w:t>
            </w:r>
          </w:p>
        </w:tc>
        <w:tc>
          <w:tcPr>
            <w:tcW w:w="1857" w:type="dxa"/>
          </w:tcPr>
          <w:p w14:paraId="01817298" w14:textId="77777777" w:rsidR="008238FA" w:rsidRDefault="008238FA" w:rsidP="000937BD">
            <w:pPr>
              <w:ind w:left="-27" w:firstLine="0"/>
            </w:pPr>
            <w:r w:rsidRPr="008F2243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858" w:type="dxa"/>
          </w:tcPr>
          <w:p w14:paraId="5E15D51C" w14:textId="77777777" w:rsidR="008238FA" w:rsidRDefault="008238FA" w:rsidP="000937BD">
            <w:pPr>
              <w:ind w:left="-27" w:firstLine="0"/>
            </w:pPr>
            <w:r w:rsidRPr="003E11A0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858" w:type="dxa"/>
          </w:tcPr>
          <w:p w14:paraId="069D6D3E" w14:textId="77777777" w:rsidR="008238FA" w:rsidRDefault="008238FA" w:rsidP="000937BD">
            <w:pPr>
              <w:ind w:left="-27" w:firstLine="0"/>
            </w:pPr>
            <w:r w:rsidRPr="006C65D1">
              <w:rPr>
                <w:rFonts w:cs="Times New Roman"/>
                <w:bCs/>
                <w:szCs w:val="28"/>
              </w:rPr>
              <w:t>МВ.РР.2.</w:t>
            </w:r>
            <w:r>
              <w:rPr>
                <w:rFonts w:cs="Times New Roman"/>
                <w:bCs/>
                <w:szCs w:val="28"/>
              </w:rPr>
              <w:t>28</w:t>
            </w:r>
          </w:p>
        </w:tc>
      </w:tr>
      <w:tr w:rsidR="008238FA" w:rsidRPr="00994E44" w14:paraId="6693EA0D" w14:textId="77777777" w:rsidTr="00A77263">
        <w:tc>
          <w:tcPr>
            <w:tcW w:w="594" w:type="dxa"/>
          </w:tcPr>
          <w:p w14:paraId="71B2651D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29</w:t>
            </w:r>
          </w:p>
        </w:tc>
        <w:tc>
          <w:tcPr>
            <w:tcW w:w="3342" w:type="dxa"/>
          </w:tcPr>
          <w:p w14:paraId="63DDEE89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left="-27"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857" w:type="dxa"/>
          </w:tcPr>
          <w:p w14:paraId="5414F847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left="-27"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Дата </w:t>
            </w:r>
          </w:p>
        </w:tc>
        <w:tc>
          <w:tcPr>
            <w:tcW w:w="1858" w:type="dxa"/>
          </w:tcPr>
          <w:p w14:paraId="438594F5" w14:textId="77777777" w:rsidR="008238FA" w:rsidRDefault="008238FA" w:rsidP="000937BD">
            <w:pPr>
              <w:ind w:left="-27" w:firstLine="0"/>
            </w:pPr>
            <w:r w:rsidRPr="003E11A0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858" w:type="dxa"/>
          </w:tcPr>
          <w:p w14:paraId="76B05AAF" w14:textId="77777777" w:rsidR="008238FA" w:rsidRDefault="008238FA" w:rsidP="000937BD">
            <w:pPr>
              <w:ind w:left="-27" w:firstLine="0"/>
            </w:pPr>
            <w:r w:rsidRPr="006C65D1">
              <w:rPr>
                <w:rFonts w:cs="Times New Roman"/>
                <w:bCs/>
                <w:szCs w:val="28"/>
              </w:rPr>
              <w:t>МВ.РР.2.</w:t>
            </w:r>
            <w:r>
              <w:rPr>
                <w:rFonts w:cs="Times New Roman"/>
                <w:bCs/>
                <w:szCs w:val="28"/>
              </w:rPr>
              <w:t>29</w:t>
            </w:r>
          </w:p>
        </w:tc>
      </w:tr>
      <w:tr w:rsidR="008238FA" w:rsidRPr="00994E44" w14:paraId="51A2E504" w14:textId="77777777" w:rsidTr="00A77263">
        <w:tc>
          <w:tcPr>
            <w:tcW w:w="594" w:type="dxa"/>
          </w:tcPr>
          <w:p w14:paraId="5386E5F0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30</w:t>
            </w:r>
          </w:p>
        </w:tc>
        <w:tc>
          <w:tcPr>
            <w:tcW w:w="3342" w:type="dxa"/>
          </w:tcPr>
          <w:p w14:paraId="793013A2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left="-27"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Серия и номер документа, удостоверяющего личность</w:t>
            </w:r>
          </w:p>
        </w:tc>
        <w:tc>
          <w:tcPr>
            <w:tcW w:w="1857" w:type="dxa"/>
          </w:tcPr>
          <w:p w14:paraId="446E19D3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left="-27"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858" w:type="dxa"/>
          </w:tcPr>
          <w:p w14:paraId="4EE183C0" w14:textId="77777777" w:rsidR="008238FA" w:rsidRDefault="008238FA" w:rsidP="000937BD">
            <w:pPr>
              <w:ind w:left="-27" w:firstLine="0"/>
            </w:pPr>
            <w:r w:rsidRPr="003E11A0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858" w:type="dxa"/>
          </w:tcPr>
          <w:p w14:paraId="3C883D42" w14:textId="77777777" w:rsidR="008238FA" w:rsidRDefault="008238FA" w:rsidP="000937BD">
            <w:pPr>
              <w:ind w:left="-27" w:firstLine="0"/>
            </w:pPr>
            <w:r w:rsidRPr="006C65D1">
              <w:rPr>
                <w:rFonts w:cs="Times New Roman"/>
                <w:bCs/>
                <w:szCs w:val="28"/>
              </w:rPr>
              <w:t>МВ.РР.2.</w:t>
            </w:r>
            <w:r>
              <w:rPr>
                <w:rFonts w:cs="Times New Roman"/>
                <w:bCs/>
                <w:szCs w:val="28"/>
              </w:rPr>
              <w:t>30</w:t>
            </w:r>
          </w:p>
        </w:tc>
      </w:tr>
      <w:tr w:rsidR="008238FA" w:rsidRPr="00994E44" w14:paraId="7034AF26" w14:textId="77777777" w:rsidTr="00A77263">
        <w:tc>
          <w:tcPr>
            <w:tcW w:w="594" w:type="dxa"/>
          </w:tcPr>
          <w:p w14:paraId="7138B4B3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31</w:t>
            </w:r>
          </w:p>
        </w:tc>
        <w:tc>
          <w:tcPr>
            <w:tcW w:w="3342" w:type="dxa"/>
          </w:tcPr>
          <w:p w14:paraId="27792699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left="-27"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Дата выдачи документа, </w:t>
            </w:r>
            <w:r>
              <w:rPr>
                <w:b w:val="0"/>
                <w:sz w:val="28"/>
                <w:szCs w:val="28"/>
              </w:rPr>
              <w:lastRenderedPageBreak/>
              <w:t>удостоверяющего личность</w:t>
            </w:r>
          </w:p>
        </w:tc>
        <w:tc>
          <w:tcPr>
            <w:tcW w:w="1857" w:type="dxa"/>
          </w:tcPr>
          <w:p w14:paraId="6DCA80E3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left="-27"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858" w:type="dxa"/>
          </w:tcPr>
          <w:p w14:paraId="0CBF8558" w14:textId="77777777" w:rsidR="008238FA" w:rsidRDefault="008238FA" w:rsidP="000937BD">
            <w:pPr>
              <w:ind w:left="-27" w:firstLine="0"/>
            </w:pPr>
            <w:r w:rsidRPr="003E11A0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858" w:type="dxa"/>
          </w:tcPr>
          <w:p w14:paraId="2A6B44A1" w14:textId="77777777" w:rsidR="008238FA" w:rsidRDefault="008238FA" w:rsidP="000937BD">
            <w:pPr>
              <w:ind w:left="-27" w:firstLine="0"/>
            </w:pPr>
            <w:r w:rsidRPr="006C65D1">
              <w:rPr>
                <w:rFonts w:cs="Times New Roman"/>
                <w:bCs/>
                <w:szCs w:val="28"/>
              </w:rPr>
              <w:t>МВ.РР.2.</w:t>
            </w:r>
            <w:r>
              <w:rPr>
                <w:rFonts w:cs="Times New Roman"/>
                <w:bCs/>
                <w:szCs w:val="28"/>
              </w:rPr>
              <w:t>31</w:t>
            </w:r>
          </w:p>
        </w:tc>
      </w:tr>
      <w:tr w:rsidR="008238FA" w:rsidRPr="00994E44" w14:paraId="40C84776" w14:textId="77777777" w:rsidTr="00A77263">
        <w:tc>
          <w:tcPr>
            <w:tcW w:w="594" w:type="dxa"/>
          </w:tcPr>
          <w:p w14:paraId="30303CC4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32</w:t>
            </w:r>
          </w:p>
        </w:tc>
        <w:tc>
          <w:tcPr>
            <w:tcW w:w="3342" w:type="dxa"/>
          </w:tcPr>
          <w:p w14:paraId="4597FDB3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left="-27"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Наименование органа, выдавшего документ, удостоверяющий личность</w:t>
            </w:r>
          </w:p>
        </w:tc>
        <w:tc>
          <w:tcPr>
            <w:tcW w:w="1857" w:type="dxa"/>
          </w:tcPr>
          <w:p w14:paraId="72EC9557" w14:textId="77777777" w:rsidR="008238FA" w:rsidRPr="00C41B09" w:rsidRDefault="008238FA" w:rsidP="000937BD">
            <w:pPr>
              <w:pStyle w:val="31"/>
              <w:shd w:val="clear" w:color="auto" w:fill="auto"/>
              <w:spacing w:after="0" w:line="240" w:lineRule="auto"/>
              <w:ind w:left="-27" w:firstLine="0"/>
              <w:jc w:val="left"/>
              <w:rPr>
                <w:b w:val="0"/>
                <w:sz w:val="28"/>
                <w:szCs w:val="28"/>
              </w:rPr>
            </w:pPr>
            <w:r w:rsidRPr="00C41B09">
              <w:rPr>
                <w:b w:val="0"/>
                <w:bCs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792A1839" w14:textId="77777777" w:rsidR="008238FA" w:rsidRDefault="008238FA" w:rsidP="000937BD">
            <w:pPr>
              <w:ind w:left="-27" w:firstLine="0"/>
            </w:pPr>
            <w:r w:rsidRPr="003E11A0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858" w:type="dxa"/>
          </w:tcPr>
          <w:p w14:paraId="5EF03904" w14:textId="77777777" w:rsidR="008238FA" w:rsidRDefault="008238FA" w:rsidP="000937BD">
            <w:pPr>
              <w:ind w:left="-27" w:firstLine="0"/>
            </w:pPr>
            <w:r w:rsidRPr="006C65D1">
              <w:rPr>
                <w:rFonts w:cs="Times New Roman"/>
                <w:bCs/>
                <w:szCs w:val="28"/>
              </w:rPr>
              <w:t>МВ.РР.2.</w:t>
            </w:r>
            <w:r>
              <w:rPr>
                <w:rFonts w:cs="Times New Roman"/>
                <w:bCs/>
                <w:szCs w:val="28"/>
              </w:rPr>
              <w:t>32</w:t>
            </w:r>
          </w:p>
        </w:tc>
      </w:tr>
      <w:tr w:rsidR="008238FA" w:rsidRPr="00994E44" w14:paraId="54CB27D3" w14:textId="77777777" w:rsidTr="00A77263">
        <w:tc>
          <w:tcPr>
            <w:tcW w:w="594" w:type="dxa"/>
          </w:tcPr>
          <w:p w14:paraId="5E6A611E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33</w:t>
            </w:r>
          </w:p>
        </w:tc>
        <w:tc>
          <w:tcPr>
            <w:tcW w:w="3342" w:type="dxa"/>
          </w:tcPr>
          <w:p w14:paraId="321CA147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left="-27"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Код подразделения органа, выдавшего документ, удостоверяющий личность</w:t>
            </w:r>
          </w:p>
        </w:tc>
        <w:tc>
          <w:tcPr>
            <w:tcW w:w="1857" w:type="dxa"/>
          </w:tcPr>
          <w:p w14:paraId="0F63F16B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left="-27"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858" w:type="dxa"/>
          </w:tcPr>
          <w:p w14:paraId="08315A6F" w14:textId="77777777" w:rsidR="008238FA" w:rsidRDefault="008238FA" w:rsidP="000937BD">
            <w:pPr>
              <w:ind w:left="-27" w:firstLine="0"/>
            </w:pPr>
            <w:r w:rsidRPr="003E11A0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858" w:type="dxa"/>
          </w:tcPr>
          <w:p w14:paraId="68670F84" w14:textId="77777777" w:rsidR="008238FA" w:rsidRDefault="008238FA" w:rsidP="000937BD">
            <w:pPr>
              <w:ind w:left="-27" w:firstLine="0"/>
            </w:pPr>
            <w:r w:rsidRPr="006C65D1">
              <w:rPr>
                <w:rFonts w:cs="Times New Roman"/>
                <w:bCs/>
                <w:szCs w:val="28"/>
              </w:rPr>
              <w:t>МВ.РР.2.</w:t>
            </w:r>
            <w:r>
              <w:rPr>
                <w:rFonts w:cs="Times New Roman"/>
                <w:bCs/>
                <w:szCs w:val="28"/>
              </w:rPr>
              <w:t>33</w:t>
            </w:r>
          </w:p>
        </w:tc>
      </w:tr>
      <w:tr w:rsidR="008238FA" w:rsidRPr="00994E44" w14:paraId="249AA74E" w14:textId="77777777" w:rsidTr="00A77263">
        <w:tc>
          <w:tcPr>
            <w:tcW w:w="594" w:type="dxa"/>
          </w:tcPr>
          <w:p w14:paraId="10C3A093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34</w:t>
            </w:r>
          </w:p>
        </w:tc>
        <w:tc>
          <w:tcPr>
            <w:tcW w:w="3342" w:type="dxa"/>
          </w:tcPr>
          <w:p w14:paraId="3BF3CF7D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left="-27"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Адрес места жительства на территории Российской Федерации (текст)</w:t>
            </w:r>
          </w:p>
        </w:tc>
        <w:tc>
          <w:tcPr>
            <w:tcW w:w="1857" w:type="dxa"/>
          </w:tcPr>
          <w:p w14:paraId="136BCF12" w14:textId="77777777" w:rsidR="008238FA" w:rsidRPr="00C41B09" w:rsidRDefault="008238FA" w:rsidP="000937BD">
            <w:pPr>
              <w:ind w:left="-27" w:firstLine="0"/>
            </w:pPr>
            <w:r w:rsidRPr="00C41B09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858" w:type="dxa"/>
          </w:tcPr>
          <w:p w14:paraId="29F3A528" w14:textId="77777777" w:rsidR="008238FA" w:rsidRDefault="008238FA" w:rsidP="000937BD">
            <w:pPr>
              <w:ind w:left="-27" w:firstLine="0"/>
            </w:pPr>
            <w:r w:rsidRPr="003E11A0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858" w:type="dxa"/>
          </w:tcPr>
          <w:p w14:paraId="0313AB2E" w14:textId="77777777" w:rsidR="008238FA" w:rsidRDefault="008238FA" w:rsidP="000937BD">
            <w:pPr>
              <w:ind w:left="-27" w:firstLine="0"/>
            </w:pPr>
            <w:r w:rsidRPr="006C65D1">
              <w:rPr>
                <w:rFonts w:cs="Times New Roman"/>
                <w:bCs/>
                <w:szCs w:val="28"/>
              </w:rPr>
              <w:t>МВ.РР.2.</w:t>
            </w:r>
            <w:r>
              <w:rPr>
                <w:rFonts w:cs="Times New Roman"/>
                <w:bCs/>
                <w:szCs w:val="28"/>
              </w:rPr>
              <w:t>34</w:t>
            </w:r>
          </w:p>
        </w:tc>
      </w:tr>
      <w:tr w:rsidR="008238FA" w:rsidRPr="00994E44" w14:paraId="656ED136" w14:textId="77777777" w:rsidTr="00A77263">
        <w:tc>
          <w:tcPr>
            <w:tcW w:w="594" w:type="dxa"/>
          </w:tcPr>
          <w:p w14:paraId="5C111987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35</w:t>
            </w:r>
          </w:p>
        </w:tc>
        <w:tc>
          <w:tcPr>
            <w:tcW w:w="3342" w:type="dxa"/>
          </w:tcPr>
          <w:p w14:paraId="170D37BF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left="-27"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Адрес по КЛАДР</w:t>
            </w:r>
          </w:p>
        </w:tc>
        <w:tc>
          <w:tcPr>
            <w:tcW w:w="1857" w:type="dxa"/>
          </w:tcPr>
          <w:p w14:paraId="71205CD8" w14:textId="77777777" w:rsidR="008238FA" w:rsidRPr="00C41B09" w:rsidRDefault="008238FA" w:rsidP="000937BD">
            <w:pPr>
              <w:ind w:left="-27" w:firstLine="0"/>
            </w:pPr>
            <w:r w:rsidRPr="00C41B09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858" w:type="dxa"/>
          </w:tcPr>
          <w:p w14:paraId="0196CF19" w14:textId="77777777" w:rsidR="008238FA" w:rsidRDefault="008238FA" w:rsidP="000937BD">
            <w:pPr>
              <w:ind w:left="-27" w:firstLine="0"/>
            </w:pPr>
            <w:r w:rsidRPr="003E11A0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858" w:type="dxa"/>
          </w:tcPr>
          <w:p w14:paraId="119392AE" w14:textId="77777777" w:rsidR="008238FA" w:rsidRDefault="008238FA" w:rsidP="000937BD">
            <w:pPr>
              <w:ind w:left="-27" w:firstLine="0"/>
            </w:pPr>
            <w:r w:rsidRPr="006C65D1">
              <w:rPr>
                <w:rFonts w:cs="Times New Roman"/>
                <w:bCs/>
                <w:szCs w:val="28"/>
              </w:rPr>
              <w:t>МВ.РР.2.</w:t>
            </w:r>
            <w:r>
              <w:rPr>
                <w:rFonts w:cs="Times New Roman"/>
                <w:bCs/>
                <w:szCs w:val="28"/>
              </w:rPr>
              <w:t>35</w:t>
            </w:r>
          </w:p>
        </w:tc>
      </w:tr>
      <w:tr w:rsidR="008238FA" w:rsidRPr="00994E44" w14:paraId="011D9E3B" w14:textId="77777777" w:rsidTr="00A77263">
        <w:tc>
          <w:tcPr>
            <w:tcW w:w="594" w:type="dxa"/>
          </w:tcPr>
          <w:p w14:paraId="675CEC34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36</w:t>
            </w:r>
          </w:p>
        </w:tc>
        <w:tc>
          <w:tcPr>
            <w:tcW w:w="3342" w:type="dxa"/>
          </w:tcPr>
          <w:p w14:paraId="72DE787B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left="-27"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Адрес по ФИАС</w:t>
            </w:r>
          </w:p>
        </w:tc>
        <w:tc>
          <w:tcPr>
            <w:tcW w:w="1857" w:type="dxa"/>
          </w:tcPr>
          <w:p w14:paraId="5BC0EE9C" w14:textId="77777777" w:rsidR="008238FA" w:rsidRPr="00C41B09" w:rsidRDefault="008238FA" w:rsidP="000937BD">
            <w:pPr>
              <w:ind w:left="-27" w:firstLine="0"/>
            </w:pPr>
            <w:r w:rsidRPr="00C41B09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858" w:type="dxa"/>
          </w:tcPr>
          <w:p w14:paraId="138EAE1E" w14:textId="77777777" w:rsidR="008238FA" w:rsidRDefault="008238FA" w:rsidP="000937BD">
            <w:pPr>
              <w:ind w:left="-27" w:firstLine="0"/>
            </w:pPr>
            <w:r w:rsidRPr="003E11A0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858" w:type="dxa"/>
          </w:tcPr>
          <w:p w14:paraId="63BA6766" w14:textId="77777777" w:rsidR="008238FA" w:rsidRDefault="008238FA" w:rsidP="000937BD">
            <w:pPr>
              <w:ind w:left="-27" w:firstLine="0"/>
            </w:pPr>
            <w:r w:rsidRPr="006C65D1">
              <w:rPr>
                <w:rFonts w:cs="Times New Roman"/>
                <w:bCs/>
                <w:szCs w:val="28"/>
              </w:rPr>
              <w:t>МВ.РР.2.</w:t>
            </w:r>
            <w:r>
              <w:rPr>
                <w:rFonts w:cs="Times New Roman"/>
                <w:bCs/>
                <w:szCs w:val="28"/>
              </w:rPr>
              <w:t>36</w:t>
            </w:r>
          </w:p>
        </w:tc>
      </w:tr>
      <w:tr w:rsidR="008238FA" w:rsidRPr="00994E44" w14:paraId="4746440C" w14:textId="77777777" w:rsidTr="00A77263">
        <w:tc>
          <w:tcPr>
            <w:tcW w:w="594" w:type="dxa"/>
          </w:tcPr>
          <w:p w14:paraId="684BFFAB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37</w:t>
            </w:r>
          </w:p>
        </w:tc>
        <w:tc>
          <w:tcPr>
            <w:tcW w:w="3342" w:type="dxa"/>
          </w:tcPr>
          <w:p w14:paraId="469C32D7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left="-27"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Адрес места жительства за пределами Российской Федерации</w:t>
            </w:r>
          </w:p>
        </w:tc>
        <w:tc>
          <w:tcPr>
            <w:tcW w:w="1857" w:type="dxa"/>
          </w:tcPr>
          <w:p w14:paraId="715740BD" w14:textId="77777777" w:rsidR="008238FA" w:rsidRPr="00C41B09" w:rsidRDefault="008238FA" w:rsidP="000937BD">
            <w:pPr>
              <w:ind w:left="-27" w:firstLine="0"/>
            </w:pPr>
            <w:r w:rsidRPr="00C41B09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858" w:type="dxa"/>
          </w:tcPr>
          <w:p w14:paraId="3B5B7C4F" w14:textId="77777777" w:rsidR="008238FA" w:rsidRDefault="008238FA" w:rsidP="000937BD">
            <w:pPr>
              <w:ind w:left="-27" w:firstLine="0"/>
            </w:pPr>
            <w:r w:rsidRPr="003E11A0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858" w:type="dxa"/>
          </w:tcPr>
          <w:p w14:paraId="3FBCC109" w14:textId="77777777" w:rsidR="008238FA" w:rsidRDefault="008238FA" w:rsidP="000937BD">
            <w:pPr>
              <w:ind w:left="-27" w:firstLine="0"/>
            </w:pPr>
            <w:r w:rsidRPr="006C65D1">
              <w:rPr>
                <w:rFonts w:cs="Times New Roman"/>
                <w:bCs/>
                <w:szCs w:val="28"/>
              </w:rPr>
              <w:t>МВ.РР.2.</w:t>
            </w:r>
            <w:r>
              <w:rPr>
                <w:rFonts w:cs="Times New Roman"/>
                <w:bCs/>
                <w:szCs w:val="28"/>
              </w:rPr>
              <w:t>37</w:t>
            </w:r>
          </w:p>
        </w:tc>
      </w:tr>
      <w:tr w:rsidR="008238FA" w:rsidRPr="00994E44" w14:paraId="494C81DA" w14:textId="77777777" w:rsidTr="00A77263">
        <w:tc>
          <w:tcPr>
            <w:tcW w:w="594" w:type="dxa"/>
          </w:tcPr>
          <w:p w14:paraId="6DAD48AA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38</w:t>
            </w:r>
          </w:p>
        </w:tc>
        <w:tc>
          <w:tcPr>
            <w:tcW w:w="3342" w:type="dxa"/>
          </w:tcPr>
          <w:p w14:paraId="2BC98677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left="-27"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Код страны</w:t>
            </w:r>
          </w:p>
        </w:tc>
        <w:tc>
          <w:tcPr>
            <w:tcW w:w="1857" w:type="dxa"/>
          </w:tcPr>
          <w:p w14:paraId="6D383B80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left="-27"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858" w:type="dxa"/>
          </w:tcPr>
          <w:p w14:paraId="214F8727" w14:textId="77777777" w:rsidR="008238FA" w:rsidRDefault="008238FA" w:rsidP="000937BD">
            <w:pPr>
              <w:ind w:left="-27" w:firstLine="0"/>
            </w:pPr>
            <w:r w:rsidRPr="003E11A0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858" w:type="dxa"/>
          </w:tcPr>
          <w:p w14:paraId="03009B25" w14:textId="77777777" w:rsidR="008238FA" w:rsidRDefault="008238FA" w:rsidP="000937BD">
            <w:pPr>
              <w:ind w:left="-27" w:firstLine="0"/>
            </w:pPr>
            <w:r w:rsidRPr="006C65D1">
              <w:rPr>
                <w:rFonts w:cs="Times New Roman"/>
                <w:bCs/>
                <w:szCs w:val="28"/>
              </w:rPr>
              <w:t>МВ.РР.2.</w:t>
            </w:r>
            <w:r>
              <w:rPr>
                <w:rFonts w:cs="Times New Roman"/>
                <w:bCs/>
                <w:szCs w:val="28"/>
              </w:rPr>
              <w:t>38</w:t>
            </w:r>
          </w:p>
        </w:tc>
      </w:tr>
      <w:tr w:rsidR="008238FA" w:rsidRPr="00994E44" w14:paraId="11884D1D" w14:textId="77777777" w:rsidTr="00A77263">
        <w:tc>
          <w:tcPr>
            <w:tcW w:w="594" w:type="dxa"/>
          </w:tcPr>
          <w:p w14:paraId="171E76DF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39</w:t>
            </w:r>
          </w:p>
        </w:tc>
        <w:tc>
          <w:tcPr>
            <w:tcW w:w="3342" w:type="dxa"/>
          </w:tcPr>
          <w:p w14:paraId="06C2F7FF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left="-27"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Полное наименование страны</w:t>
            </w:r>
          </w:p>
        </w:tc>
        <w:tc>
          <w:tcPr>
            <w:tcW w:w="1857" w:type="dxa"/>
          </w:tcPr>
          <w:p w14:paraId="00B0A0D9" w14:textId="77777777" w:rsidR="008238FA" w:rsidRDefault="008238FA" w:rsidP="000937BD">
            <w:pPr>
              <w:ind w:left="-27" w:firstLine="0"/>
            </w:pPr>
            <w:r w:rsidRPr="00913CB3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858" w:type="dxa"/>
          </w:tcPr>
          <w:p w14:paraId="13174295" w14:textId="77777777" w:rsidR="008238FA" w:rsidRDefault="008238FA" w:rsidP="000937BD">
            <w:pPr>
              <w:ind w:left="-27" w:firstLine="0"/>
            </w:pPr>
            <w:r w:rsidRPr="003E11A0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858" w:type="dxa"/>
          </w:tcPr>
          <w:p w14:paraId="7E6205E0" w14:textId="77777777" w:rsidR="008238FA" w:rsidRDefault="008238FA" w:rsidP="000937BD">
            <w:pPr>
              <w:ind w:left="-27" w:firstLine="0"/>
            </w:pPr>
            <w:r w:rsidRPr="006C65D1">
              <w:rPr>
                <w:rFonts w:cs="Times New Roman"/>
                <w:bCs/>
                <w:szCs w:val="28"/>
              </w:rPr>
              <w:t>МВ.РР.2.</w:t>
            </w:r>
            <w:r>
              <w:rPr>
                <w:rFonts w:cs="Times New Roman"/>
                <w:bCs/>
                <w:szCs w:val="28"/>
              </w:rPr>
              <w:t>39</w:t>
            </w:r>
          </w:p>
        </w:tc>
      </w:tr>
      <w:tr w:rsidR="008238FA" w:rsidRPr="00994E44" w14:paraId="070140CF" w14:textId="77777777" w:rsidTr="00A77263">
        <w:tc>
          <w:tcPr>
            <w:tcW w:w="594" w:type="dxa"/>
          </w:tcPr>
          <w:p w14:paraId="35030E9A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40</w:t>
            </w:r>
          </w:p>
        </w:tc>
        <w:tc>
          <w:tcPr>
            <w:tcW w:w="3342" w:type="dxa"/>
          </w:tcPr>
          <w:p w14:paraId="51540535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left="-27"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Адрес</w:t>
            </w:r>
          </w:p>
        </w:tc>
        <w:tc>
          <w:tcPr>
            <w:tcW w:w="1857" w:type="dxa"/>
          </w:tcPr>
          <w:p w14:paraId="1F58A53D" w14:textId="77777777" w:rsidR="008238FA" w:rsidRDefault="008238FA" w:rsidP="000937BD">
            <w:pPr>
              <w:ind w:left="-27" w:firstLine="0"/>
            </w:pPr>
            <w:r w:rsidRPr="00913CB3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858" w:type="dxa"/>
          </w:tcPr>
          <w:p w14:paraId="26C7C69D" w14:textId="77777777" w:rsidR="008238FA" w:rsidRDefault="008238FA" w:rsidP="000937BD">
            <w:pPr>
              <w:ind w:left="-27" w:firstLine="0"/>
            </w:pPr>
            <w:r w:rsidRPr="003E11A0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858" w:type="dxa"/>
          </w:tcPr>
          <w:p w14:paraId="591B4A61" w14:textId="77777777" w:rsidR="008238FA" w:rsidRDefault="008238FA" w:rsidP="000937BD">
            <w:pPr>
              <w:ind w:left="-27" w:firstLine="0"/>
            </w:pPr>
            <w:r w:rsidRPr="006C65D1">
              <w:rPr>
                <w:rFonts w:cs="Times New Roman"/>
                <w:bCs/>
                <w:szCs w:val="28"/>
              </w:rPr>
              <w:t>МВ.РР.2.</w:t>
            </w:r>
            <w:r>
              <w:rPr>
                <w:rFonts w:cs="Times New Roman"/>
                <w:bCs/>
                <w:szCs w:val="28"/>
              </w:rPr>
              <w:t>40</w:t>
            </w:r>
          </w:p>
        </w:tc>
      </w:tr>
      <w:tr w:rsidR="008238FA" w:rsidRPr="00994E44" w14:paraId="2611F9D0" w14:textId="77777777" w:rsidTr="00A77263">
        <w:tc>
          <w:tcPr>
            <w:tcW w:w="9509" w:type="dxa"/>
            <w:gridSpan w:val="5"/>
          </w:tcPr>
          <w:p w14:paraId="5620094F" w14:textId="77777777" w:rsidR="008238FA" w:rsidRPr="000C40E2" w:rsidRDefault="008238FA" w:rsidP="000937BD">
            <w:pPr>
              <w:ind w:left="-27" w:firstLine="0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Сведения об отце</w:t>
            </w:r>
          </w:p>
        </w:tc>
      </w:tr>
      <w:tr w:rsidR="008238FA" w:rsidRPr="00994E44" w14:paraId="59AB556A" w14:textId="77777777" w:rsidTr="00A77263">
        <w:tc>
          <w:tcPr>
            <w:tcW w:w="594" w:type="dxa"/>
          </w:tcPr>
          <w:p w14:paraId="1AA95970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41</w:t>
            </w:r>
          </w:p>
        </w:tc>
        <w:tc>
          <w:tcPr>
            <w:tcW w:w="3342" w:type="dxa"/>
          </w:tcPr>
          <w:p w14:paraId="6DD8CBFE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left="-27"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Код страны гражданства </w:t>
            </w:r>
          </w:p>
        </w:tc>
        <w:tc>
          <w:tcPr>
            <w:tcW w:w="1857" w:type="dxa"/>
          </w:tcPr>
          <w:p w14:paraId="3116B2DB" w14:textId="77777777" w:rsidR="008238FA" w:rsidRDefault="008238FA" w:rsidP="000937BD">
            <w:pPr>
              <w:ind w:left="-27" w:firstLine="0"/>
            </w:pPr>
            <w:r w:rsidRPr="008F2243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858" w:type="dxa"/>
          </w:tcPr>
          <w:p w14:paraId="4ED83E78" w14:textId="77777777" w:rsidR="008238FA" w:rsidRDefault="008238FA" w:rsidP="000937BD">
            <w:pPr>
              <w:ind w:left="-27" w:firstLine="0"/>
            </w:pPr>
            <w:r w:rsidRPr="003E11A0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858" w:type="dxa"/>
          </w:tcPr>
          <w:p w14:paraId="58E1634D" w14:textId="77777777" w:rsidR="008238FA" w:rsidRDefault="008238FA" w:rsidP="000937BD">
            <w:pPr>
              <w:ind w:left="-27" w:firstLine="0"/>
            </w:pPr>
            <w:r w:rsidRPr="006C65D1">
              <w:rPr>
                <w:rFonts w:cs="Times New Roman"/>
                <w:bCs/>
                <w:szCs w:val="28"/>
              </w:rPr>
              <w:t>МВ.РР.2.</w:t>
            </w:r>
            <w:r>
              <w:rPr>
                <w:rFonts w:cs="Times New Roman"/>
                <w:bCs/>
                <w:szCs w:val="28"/>
              </w:rPr>
              <w:t>41</w:t>
            </w:r>
          </w:p>
        </w:tc>
      </w:tr>
      <w:tr w:rsidR="008238FA" w:rsidRPr="00994E44" w14:paraId="7791DB6F" w14:textId="77777777" w:rsidTr="00A77263">
        <w:tc>
          <w:tcPr>
            <w:tcW w:w="594" w:type="dxa"/>
          </w:tcPr>
          <w:p w14:paraId="1CF8B88C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42</w:t>
            </w:r>
          </w:p>
        </w:tc>
        <w:tc>
          <w:tcPr>
            <w:tcW w:w="3342" w:type="dxa"/>
          </w:tcPr>
          <w:p w14:paraId="0CCCA210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left="-27"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Полное наименование страны гражданства</w:t>
            </w:r>
          </w:p>
        </w:tc>
        <w:tc>
          <w:tcPr>
            <w:tcW w:w="1857" w:type="dxa"/>
          </w:tcPr>
          <w:p w14:paraId="2171F311" w14:textId="77777777" w:rsidR="008238FA" w:rsidRDefault="008238FA" w:rsidP="000937BD">
            <w:pPr>
              <w:ind w:left="-27" w:firstLine="0"/>
            </w:pPr>
            <w:r w:rsidRPr="008F2243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858" w:type="dxa"/>
          </w:tcPr>
          <w:p w14:paraId="2B868FF2" w14:textId="77777777" w:rsidR="008238FA" w:rsidRDefault="008238FA" w:rsidP="000937BD">
            <w:pPr>
              <w:ind w:left="-27" w:firstLine="0"/>
            </w:pPr>
            <w:r w:rsidRPr="003E11A0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858" w:type="dxa"/>
          </w:tcPr>
          <w:p w14:paraId="644CF64D" w14:textId="77777777" w:rsidR="008238FA" w:rsidRDefault="008238FA" w:rsidP="000937BD">
            <w:pPr>
              <w:ind w:left="-27" w:firstLine="0"/>
            </w:pPr>
            <w:r w:rsidRPr="006C65D1">
              <w:rPr>
                <w:rFonts w:cs="Times New Roman"/>
                <w:bCs/>
                <w:szCs w:val="28"/>
              </w:rPr>
              <w:t>МВ.РР.2.</w:t>
            </w:r>
            <w:r>
              <w:rPr>
                <w:rFonts w:cs="Times New Roman"/>
                <w:bCs/>
                <w:szCs w:val="28"/>
              </w:rPr>
              <w:t>42</w:t>
            </w:r>
          </w:p>
        </w:tc>
      </w:tr>
      <w:tr w:rsidR="008238FA" w:rsidRPr="00994E44" w14:paraId="25538A41" w14:textId="77777777" w:rsidTr="00A77263">
        <w:tc>
          <w:tcPr>
            <w:tcW w:w="594" w:type="dxa"/>
          </w:tcPr>
          <w:p w14:paraId="319C2E02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43</w:t>
            </w:r>
          </w:p>
        </w:tc>
        <w:tc>
          <w:tcPr>
            <w:tcW w:w="3342" w:type="dxa"/>
          </w:tcPr>
          <w:p w14:paraId="4F9DBFCB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left="-27"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Фамилия </w:t>
            </w:r>
          </w:p>
        </w:tc>
        <w:tc>
          <w:tcPr>
            <w:tcW w:w="1857" w:type="dxa"/>
          </w:tcPr>
          <w:p w14:paraId="71D3AA02" w14:textId="77777777" w:rsidR="008238FA" w:rsidRDefault="008238FA" w:rsidP="000937BD">
            <w:pPr>
              <w:ind w:left="-27" w:firstLine="0"/>
            </w:pPr>
            <w:r w:rsidRPr="008F2243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858" w:type="dxa"/>
          </w:tcPr>
          <w:p w14:paraId="602DF1B5" w14:textId="77777777" w:rsidR="008238FA" w:rsidRDefault="008238FA" w:rsidP="000937BD">
            <w:pPr>
              <w:ind w:left="-27" w:firstLine="0"/>
            </w:pPr>
            <w:r w:rsidRPr="003E11A0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858" w:type="dxa"/>
          </w:tcPr>
          <w:p w14:paraId="5D9E84A5" w14:textId="77777777" w:rsidR="008238FA" w:rsidRDefault="008238FA" w:rsidP="000937BD">
            <w:pPr>
              <w:ind w:left="-27" w:firstLine="0"/>
            </w:pPr>
            <w:r w:rsidRPr="006C65D1">
              <w:rPr>
                <w:rFonts w:cs="Times New Roman"/>
                <w:bCs/>
                <w:szCs w:val="28"/>
              </w:rPr>
              <w:t>МВ.РР.2.</w:t>
            </w:r>
            <w:r>
              <w:rPr>
                <w:rFonts w:cs="Times New Roman"/>
                <w:bCs/>
                <w:szCs w:val="28"/>
              </w:rPr>
              <w:t>43</w:t>
            </w:r>
          </w:p>
        </w:tc>
      </w:tr>
      <w:tr w:rsidR="008238FA" w:rsidRPr="00994E44" w14:paraId="77E28FDF" w14:textId="77777777" w:rsidTr="00A77263">
        <w:tc>
          <w:tcPr>
            <w:tcW w:w="594" w:type="dxa"/>
          </w:tcPr>
          <w:p w14:paraId="10EBB110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44</w:t>
            </w:r>
          </w:p>
        </w:tc>
        <w:tc>
          <w:tcPr>
            <w:tcW w:w="3342" w:type="dxa"/>
          </w:tcPr>
          <w:p w14:paraId="3CF4774C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left="-27"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Имя </w:t>
            </w:r>
          </w:p>
        </w:tc>
        <w:tc>
          <w:tcPr>
            <w:tcW w:w="1857" w:type="dxa"/>
          </w:tcPr>
          <w:p w14:paraId="09917934" w14:textId="77777777" w:rsidR="008238FA" w:rsidRDefault="008238FA" w:rsidP="000937BD">
            <w:pPr>
              <w:ind w:left="-27" w:firstLine="0"/>
            </w:pPr>
            <w:r w:rsidRPr="008F2243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858" w:type="dxa"/>
          </w:tcPr>
          <w:p w14:paraId="2CE36428" w14:textId="77777777" w:rsidR="008238FA" w:rsidRDefault="008238FA" w:rsidP="000937BD">
            <w:pPr>
              <w:ind w:left="-27" w:firstLine="0"/>
            </w:pPr>
            <w:r w:rsidRPr="003E11A0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858" w:type="dxa"/>
          </w:tcPr>
          <w:p w14:paraId="2A862913" w14:textId="77777777" w:rsidR="008238FA" w:rsidRDefault="008238FA" w:rsidP="000937BD">
            <w:pPr>
              <w:ind w:left="-27" w:firstLine="0"/>
            </w:pPr>
            <w:r w:rsidRPr="006C65D1">
              <w:rPr>
                <w:rFonts w:cs="Times New Roman"/>
                <w:bCs/>
                <w:szCs w:val="28"/>
              </w:rPr>
              <w:t>МВ.РР.2.</w:t>
            </w:r>
            <w:r>
              <w:rPr>
                <w:rFonts w:cs="Times New Roman"/>
                <w:bCs/>
                <w:szCs w:val="28"/>
              </w:rPr>
              <w:t>44</w:t>
            </w:r>
          </w:p>
        </w:tc>
      </w:tr>
      <w:tr w:rsidR="008238FA" w:rsidRPr="00994E44" w14:paraId="451240F4" w14:textId="77777777" w:rsidTr="00A77263">
        <w:tc>
          <w:tcPr>
            <w:tcW w:w="594" w:type="dxa"/>
          </w:tcPr>
          <w:p w14:paraId="49B65346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45</w:t>
            </w:r>
          </w:p>
        </w:tc>
        <w:tc>
          <w:tcPr>
            <w:tcW w:w="3342" w:type="dxa"/>
          </w:tcPr>
          <w:p w14:paraId="72A5889B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left="-27"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Отчество </w:t>
            </w:r>
          </w:p>
        </w:tc>
        <w:tc>
          <w:tcPr>
            <w:tcW w:w="1857" w:type="dxa"/>
          </w:tcPr>
          <w:p w14:paraId="53769CE4" w14:textId="77777777" w:rsidR="008238FA" w:rsidRDefault="008238FA" w:rsidP="000937BD">
            <w:pPr>
              <w:ind w:left="-27" w:firstLine="0"/>
            </w:pPr>
            <w:r w:rsidRPr="008F2243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858" w:type="dxa"/>
          </w:tcPr>
          <w:p w14:paraId="086DB6F7" w14:textId="77777777" w:rsidR="008238FA" w:rsidRDefault="008238FA" w:rsidP="000937BD">
            <w:pPr>
              <w:ind w:left="-27" w:firstLine="0"/>
            </w:pPr>
            <w:r w:rsidRPr="003E11A0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858" w:type="dxa"/>
          </w:tcPr>
          <w:p w14:paraId="7410D6ED" w14:textId="77777777" w:rsidR="008238FA" w:rsidRDefault="008238FA" w:rsidP="000937BD">
            <w:pPr>
              <w:ind w:left="-27" w:firstLine="0"/>
            </w:pPr>
            <w:r w:rsidRPr="006C65D1">
              <w:rPr>
                <w:rFonts w:cs="Times New Roman"/>
                <w:bCs/>
                <w:szCs w:val="28"/>
              </w:rPr>
              <w:t>МВ.РР.2.</w:t>
            </w:r>
            <w:r>
              <w:rPr>
                <w:rFonts w:cs="Times New Roman"/>
                <w:bCs/>
                <w:szCs w:val="28"/>
              </w:rPr>
              <w:t>45</w:t>
            </w:r>
          </w:p>
        </w:tc>
      </w:tr>
      <w:tr w:rsidR="008238FA" w:rsidRPr="00994E44" w14:paraId="2F6BD1E5" w14:textId="77777777" w:rsidTr="00A77263">
        <w:tc>
          <w:tcPr>
            <w:tcW w:w="594" w:type="dxa"/>
          </w:tcPr>
          <w:p w14:paraId="6852980C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46</w:t>
            </w:r>
          </w:p>
        </w:tc>
        <w:tc>
          <w:tcPr>
            <w:tcW w:w="3342" w:type="dxa"/>
          </w:tcPr>
          <w:p w14:paraId="439FE22B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left="-27"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Наименование страны</w:t>
            </w:r>
          </w:p>
        </w:tc>
        <w:tc>
          <w:tcPr>
            <w:tcW w:w="1857" w:type="dxa"/>
          </w:tcPr>
          <w:p w14:paraId="67B47558" w14:textId="77777777" w:rsidR="008238FA" w:rsidRDefault="008238FA" w:rsidP="000937BD">
            <w:pPr>
              <w:ind w:left="-27" w:firstLine="0"/>
            </w:pPr>
            <w:r w:rsidRPr="008F2243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858" w:type="dxa"/>
          </w:tcPr>
          <w:p w14:paraId="11069620" w14:textId="77777777" w:rsidR="008238FA" w:rsidRDefault="008238FA" w:rsidP="000937BD">
            <w:pPr>
              <w:ind w:left="-27" w:firstLine="0"/>
            </w:pPr>
            <w:r w:rsidRPr="003E11A0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858" w:type="dxa"/>
          </w:tcPr>
          <w:p w14:paraId="44BA0558" w14:textId="77777777" w:rsidR="008238FA" w:rsidRDefault="008238FA" w:rsidP="000937BD">
            <w:pPr>
              <w:ind w:left="-27" w:firstLine="0"/>
            </w:pPr>
            <w:r w:rsidRPr="006C65D1">
              <w:rPr>
                <w:rFonts w:cs="Times New Roman"/>
                <w:bCs/>
                <w:szCs w:val="28"/>
              </w:rPr>
              <w:t>МВ.РР.2.</w:t>
            </w:r>
            <w:r>
              <w:rPr>
                <w:rFonts w:cs="Times New Roman"/>
                <w:bCs/>
                <w:szCs w:val="28"/>
              </w:rPr>
              <w:t>46</w:t>
            </w:r>
          </w:p>
        </w:tc>
      </w:tr>
      <w:tr w:rsidR="008238FA" w:rsidRPr="00994E44" w14:paraId="5A094414" w14:textId="77777777" w:rsidTr="00A77263">
        <w:tc>
          <w:tcPr>
            <w:tcW w:w="594" w:type="dxa"/>
          </w:tcPr>
          <w:p w14:paraId="565FF843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47</w:t>
            </w:r>
          </w:p>
        </w:tc>
        <w:tc>
          <w:tcPr>
            <w:tcW w:w="3342" w:type="dxa"/>
          </w:tcPr>
          <w:p w14:paraId="3AC3F36A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left="-27" w:firstLine="0"/>
              <w:jc w:val="left"/>
              <w:rPr>
                <w:b w:val="0"/>
                <w:sz w:val="28"/>
                <w:szCs w:val="28"/>
              </w:rPr>
            </w:pPr>
            <w:r w:rsidRPr="00D64E64">
              <w:rPr>
                <w:b w:val="0"/>
                <w:sz w:val="28"/>
                <w:szCs w:val="28"/>
              </w:rPr>
              <w:t>Наименование субъекта</w:t>
            </w:r>
          </w:p>
        </w:tc>
        <w:tc>
          <w:tcPr>
            <w:tcW w:w="1857" w:type="dxa"/>
          </w:tcPr>
          <w:p w14:paraId="0A5DF184" w14:textId="77777777" w:rsidR="008238FA" w:rsidRDefault="008238FA" w:rsidP="000937BD">
            <w:pPr>
              <w:ind w:left="-27" w:firstLine="0"/>
            </w:pPr>
            <w:r w:rsidRPr="008F2243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858" w:type="dxa"/>
          </w:tcPr>
          <w:p w14:paraId="51071DC8" w14:textId="77777777" w:rsidR="008238FA" w:rsidRDefault="008238FA" w:rsidP="000937BD">
            <w:pPr>
              <w:ind w:left="-27" w:firstLine="0"/>
            </w:pPr>
            <w:r w:rsidRPr="003E11A0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858" w:type="dxa"/>
          </w:tcPr>
          <w:p w14:paraId="190E70C7" w14:textId="77777777" w:rsidR="008238FA" w:rsidRDefault="008238FA" w:rsidP="000937BD">
            <w:pPr>
              <w:ind w:left="-27" w:firstLine="0"/>
            </w:pPr>
            <w:r w:rsidRPr="006C65D1">
              <w:rPr>
                <w:rFonts w:cs="Times New Roman"/>
                <w:bCs/>
                <w:szCs w:val="28"/>
              </w:rPr>
              <w:t>МВ.РР.2.</w:t>
            </w:r>
            <w:r>
              <w:rPr>
                <w:rFonts w:cs="Times New Roman"/>
                <w:bCs/>
                <w:szCs w:val="28"/>
              </w:rPr>
              <w:t>47</w:t>
            </w:r>
          </w:p>
        </w:tc>
      </w:tr>
      <w:tr w:rsidR="008238FA" w:rsidRPr="00994E44" w14:paraId="323DB5FC" w14:textId="77777777" w:rsidTr="00A77263">
        <w:tc>
          <w:tcPr>
            <w:tcW w:w="594" w:type="dxa"/>
          </w:tcPr>
          <w:p w14:paraId="30859F8A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48</w:t>
            </w:r>
          </w:p>
        </w:tc>
        <w:tc>
          <w:tcPr>
            <w:tcW w:w="3342" w:type="dxa"/>
          </w:tcPr>
          <w:p w14:paraId="114636AB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left="-27" w:firstLine="0"/>
              <w:jc w:val="left"/>
              <w:rPr>
                <w:b w:val="0"/>
                <w:sz w:val="28"/>
                <w:szCs w:val="28"/>
              </w:rPr>
            </w:pPr>
            <w:r w:rsidRPr="00D64E64">
              <w:rPr>
                <w:b w:val="0"/>
                <w:sz w:val="28"/>
                <w:szCs w:val="28"/>
              </w:rPr>
              <w:t>Наименование района</w:t>
            </w:r>
          </w:p>
        </w:tc>
        <w:tc>
          <w:tcPr>
            <w:tcW w:w="1857" w:type="dxa"/>
          </w:tcPr>
          <w:p w14:paraId="4DAC072D" w14:textId="77777777" w:rsidR="008238FA" w:rsidRDefault="008238FA" w:rsidP="000937BD">
            <w:pPr>
              <w:ind w:left="-27" w:firstLine="0"/>
            </w:pPr>
            <w:r w:rsidRPr="008F2243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858" w:type="dxa"/>
          </w:tcPr>
          <w:p w14:paraId="5B9C2702" w14:textId="77777777" w:rsidR="008238FA" w:rsidRDefault="008238FA" w:rsidP="000937BD">
            <w:pPr>
              <w:ind w:left="-27" w:firstLine="0"/>
            </w:pPr>
            <w:r w:rsidRPr="003E11A0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858" w:type="dxa"/>
          </w:tcPr>
          <w:p w14:paraId="10915384" w14:textId="77777777" w:rsidR="008238FA" w:rsidRDefault="008238FA" w:rsidP="000937BD">
            <w:pPr>
              <w:ind w:left="-27" w:firstLine="0"/>
            </w:pPr>
            <w:r w:rsidRPr="006C65D1">
              <w:rPr>
                <w:rFonts w:cs="Times New Roman"/>
                <w:bCs/>
                <w:szCs w:val="28"/>
              </w:rPr>
              <w:t>МВ.РР.2.</w:t>
            </w:r>
            <w:r>
              <w:rPr>
                <w:rFonts w:cs="Times New Roman"/>
                <w:bCs/>
                <w:szCs w:val="28"/>
              </w:rPr>
              <w:t>48</w:t>
            </w:r>
          </w:p>
        </w:tc>
      </w:tr>
      <w:tr w:rsidR="008238FA" w:rsidRPr="00994E44" w14:paraId="2F1F2D4D" w14:textId="77777777" w:rsidTr="00A77263">
        <w:tc>
          <w:tcPr>
            <w:tcW w:w="594" w:type="dxa"/>
          </w:tcPr>
          <w:p w14:paraId="047B65E2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49</w:t>
            </w:r>
          </w:p>
        </w:tc>
        <w:tc>
          <w:tcPr>
            <w:tcW w:w="3342" w:type="dxa"/>
          </w:tcPr>
          <w:p w14:paraId="0D0040B5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left="-27" w:firstLine="0"/>
              <w:jc w:val="left"/>
              <w:rPr>
                <w:b w:val="0"/>
                <w:sz w:val="28"/>
                <w:szCs w:val="28"/>
              </w:rPr>
            </w:pPr>
            <w:r w:rsidRPr="00D64E64">
              <w:rPr>
                <w:b w:val="0"/>
                <w:sz w:val="28"/>
                <w:szCs w:val="28"/>
              </w:rPr>
              <w:t>Наименование города</w:t>
            </w:r>
          </w:p>
        </w:tc>
        <w:tc>
          <w:tcPr>
            <w:tcW w:w="1857" w:type="dxa"/>
          </w:tcPr>
          <w:p w14:paraId="5DBF1CAB" w14:textId="77777777" w:rsidR="008238FA" w:rsidRDefault="008238FA" w:rsidP="000937BD">
            <w:pPr>
              <w:ind w:left="-27" w:firstLine="0"/>
            </w:pPr>
            <w:r w:rsidRPr="008F2243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858" w:type="dxa"/>
          </w:tcPr>
          <w:p w14:paraId="07BBBFD0" w14:textId="77777777" w:rsidR="008238FA" w:rsidRDefault="008238FA" w:rsidP="000937BD">
            <w:pPr>
              <w:ind w:left="-27" w:firstLine="0"/>
            </w:pPr>
            <w:r w:rsidRPr="003E11A0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858" w:type="dxa"/>
          </w:tcPr>
          <w:p w14:paraId="48BA536C" w14:textId="77777777" w:rsidR="008238FA" w:rsidRDefault="008238FA" w:rsidP="000937BD">
            <w:pPr>
              <w:ind w:left="-27" w:firstLine="0"/>
            </w:pPr>
            <w:r w:rsidRPr="006C65D1">
              <w:rPr>
                <w:rFonts w:cs="Times New Roman"/>
                <w:bCs/>
                <w:szCs w:val="28"/>
              </w:rPr>
              <w:t>МВ.РР.2.</w:t>
            </w:r>
            <w:r>
              <w:rPr>
                <w:rFonts w:cs="Times New Roman"/>
                <w:bCs/>
                <w:szCs w:val="28"/>
              </w:rPr>
              <w:t>49</w:t>
            </w:r>
          </w:p>
        </w:tc>
      </w:tr>
      <w:tr w:rsidR="008238FA" w:rsidRPr="00994E44" w14:paraId="70CD6462" w14:textId="77777777" w:rsidTr="00A77263">
        <w:tc>
          <w:tcPr>
            <w:tcW w:w="594" w:type="dxa"/>
          </w:tcPr>
          <w:p w14:paraId="5A19BF5C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50</w:t>
            </w:r>
          </w:p>
        </w:tc>
        <w:tc>
          <w:tcPr>
            <w:tcW w:w="3342" w:type="dxa"/>
          </w:tcPr>
          <w:p w14:paraId="28CF04D7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left="-27" w:firstLine="0"/>
              <w:jc w:val="left"/>
              <w:rPr>
                <w:b w:val="0"/>
                <w:sz w:val="28"/>
                <w:szCs w:val="28"/>
              </w:rPr>
            </w:pPr>
            <w:r w:rsidRPr="00D64E64">
              <w:rPr>
                <w:b w:val="0"/>
                <w:sz w:val="28"/>
                <w:szCs w:val="28"/>
              </w:rPr>
              <w:t>Наименование населенного пункта</w:t>
            </w:r>
          </w:p>
        </w:tc>
        <w:tc>
          <w:tcPr>
            <w:tcW w:w="1857" w:type="dxa"/>
          </w:tcPr>
          <w:p w14:paraId="28F96C78" w14:textId="77777777" w:rsidR="008238FA" w:rsidRDefault="008238FA" w:rsidP="000937BD">
            <w:pPr>
              <w:ind w:left="-27" w:firstLine="0"/>
            </w:pPr>
            <w:r w:rsidRPr="008F2243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858" w:type="dxa"/>
          </w:tcPr>
          <w:p w14:paraId="03C31290" w14:textId="77777777" w:rsidR="008238FA" w:rsidRDefault="008238FA" w:rsidP="000937BD">
            <w:pPr>
              <w:ind w:left="-27" w:firstLine="0"/>
            </w:pPr>
            <w:r w:rsidRPr="003E11A0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858" w:type="dxa"/>
          </w:tcPr>
          <w:p w14:paraId="6DABBF0E" w14:textId="77777777" w:rsidR="008238FA" w:rsidRDefault="008238FA" w:rsidP="000937BD">
            <w:pPr>
              <w:ind w:left="-27" w:firstLine="0"/>
            </w:pPr>
            <w:r w:rsidRPr="006C65D1">
              <w:rPr>
                <w:rFonts w:cs="Times New Roman"/>
                <w:bCs/>
                <w:szCs w:val="28"/>
              </w:rPr>
              <w:t>МВ.РР.2.</w:t>
            </w:r>
            <w:r>
              <w:rPr>
                <w:rFonts w:cs="Times New Roman"/>
                <w:bCs/>
                <w:szCs w:val="28"/>
              </w:rPr>
              <w:t>50</w:t>
            </w:r>
          </w:p>
        </w:tc>
      </w:tr>
      <w:tr w:rsidR="008238FA" w:rsidRPr="00994E44" w14:paraId="5717B191" w14:textId="77777777" w:rsidTr="00A77263">
        <w:tc>
          <w:tcPr>
            <w:tcW w:w="594" w:type="dxa"/>
          </w:tcPr>
          <w:p w14:paraId="1290FDD0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51</w:t>
            </w:r>
          </w:p>
        </w:tc>
        <w:tc>
          <w:tcPr>
            <w:tcW w:w="3342" w:type="dxa"/>
          </w:tcPr>
          <w:p w14:paraId="5F65D1ED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left="-27"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857" w:type="dxa"/>
          </w:tcPr>
          <w:p w14:paraId="6033683B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left="-27"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Дата </w:t>
            </w:r>
          </w:p>
        </w:tc>
        <w:tc>
          <w:tcPr>
            <w:tcW w:w="1858" w:type="dxa"/>
          </w:tcPr>
          <w:p w14:paraId="2F32984B" w14:textId="77777777" w:rsidR="008238FA" w:rsidRDefault="008238FA" w:rsidP="000937BD">
            <w:pPr>
              <w:ind w:left="-27" w:firstLine="0"/>
            </w:pPr>
            <w:r w:rsidRPr="003E11A0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858" w:type="dxa"/>
          </w:tcPr>
          <w:p w14:paraId="43094E90" w14:textId="77777777" w:rsidR="008238FA" w:rsidRDefault="008238FA" w:rsidP="000937BD">
            <w:pPr>
              <w:ind w:left="-27" w:firstLine="0"/>
            </w:pPr>
            <w:r w:rsidRPr="006C65D1">
              <w:rPr>
                <w:rFonts w:cs="Times New Roman"/>
                <w:bCs/>
                <w:szCs w:val="28"/>
              </w:rPr>
              <w:t>МВ.РР.2.</w:t>
            </w:r>
            <w:r>
              <w:rPr>
                <w:rFonts w:cs="Times New Roman"/>
                <w:bCs/>
                <w:szCs w:val="28"/>
              </w:rPr>
              <w:t>51</w:t>
            </w:r>
          </w:p>
        </w:tc>
      </w:tr>
      <w:tr w:rsidR="008238FA" w:rsidRPr="00994E44" w14:paraId="3CADB9C0" w14:textId="77777777" w:rsidTr="00A77263">
        <w:tc>
          <w:tcPr>
            <w:tcW w:w="594" w:type="dxa"/>
          </w:tcPr>
          <w:p w14:paraId="4303FDEA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52</w:t>
            </w:r>
          </w:p>
        </w:tc>
        <w:tc>
          <w:tcPr>
            <w:tcW w:w="3342" w:type="dxa"/>
          </w:tcPr>
          <w:p w14:paraId="0B30C59D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left="-27"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Серия и номер документа, удостоверяющего личность</w:t>
            </w:r>
          </w:p>
        </w:tc>
        <w:tc>
          <w:tcPr>
            <w:tcW w:w="1857" w:type="dxa"/>
          </w:tcPr>
          <w:p w14:paraId="6919D613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left="-27"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858" w:type="dxa"/>
          </w:tcPr>
          <w:p w14:paraId="1F368007" w14:textId="77777777" w:rsidR="008238FA" w:rsidRDefault="008238FA" w:rsidP="000937BD">
            <w:pPr>
              <w:ind w:left="-27" w:firstLine="0"/>
            </w:pPr>
            <w:r w:rsidRPr="003E11A0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858" w:type="dxa"/>
          </w:tcPr>
          <w:p w14:paraId="08DA6051" w14:textId="77777777" w:rsidR="008238FA" w:rsidRDefault="008238FA" w:rsidP="000937BD">
            <w:pPr>
              <w:ind w:left="-27" w:firstLine="0"/>
            </w:pPr>
            <w:r w:rsidRPr="006C65D1">
              <w:rPr>
                <w:rFonts w:cs="Times New Roman"/>
                <w:bCs/>
                <w:szCs w:val="28"/>
              </w:rPr>
              <w:t>МВ.РР.2.</w:t>
            </w:r>
            <w:r>
              <w:rPr>
                <w:rFonts w:cs="Times New Roman"/>
                <w:bCs/>
                <w:szCs w:val="28"/>
              </w:rPr>
              <w:t>52</w:t>
            </w:r>
          </w:p>
        </w:tc>
      </w:tr>
      <w:tr w:rsidR="008238FA" w:rsidRPr="00994E44" w14:paraId="1FC96AE2" w14:textId="77777777" w:rsidTr="00A77263">
        <w:tc>
          <w:tcPr>
            <w:tcW w:w="594" w:type="dxa"/>
          </w:tcPr>
          <w:p w14:paraId="6FBBC8AC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53</w:t>
            </w:r>
          </w:p>
        </w:tc>
        <w:tc>
          <w:tcPr>
            <w:tcW w:w="3342" w:type="dxa"/>
          </w:tcPr>
          <w:p w14:paraId="120E6B18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left="-27"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 выдачи документа, удостоверяющего личность</w:t>
            </w:r>
          </w:p>
        </w:tc>
        <w:tc>
          <w:tcPr>
            <w:tcW w:w="1857" w:type="dxa"/>
          </w:tcPr>
          <w:p w14:paraId="4E2F2DE4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left="-27"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858" w:type="dxa"/>
          </w:tcPr>
          <w:p w14:paraId="03006A2F" w14:textId="77777777" w:rsidR="008238FA" w:rsidRDefault="008238FA" w:rsidP="000937BD">
            <w:pPr>
              <w:ind w:left="-27" w:firstLine="0"/>
            </w:pPr>
            <w:r w:rsidRPr="003E11A0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858" w:type="dxa"/>
          </w:tcPr>
          <w:p w14:paraId="41F64532" w14:textId="77777777" w:rsidR="008238FA" w:rsidRDefault="008238FA" w:rsidP="000937BD">
            <w:pPr>
              <w:ind w:left="-27" w:firstLine="0"/>
            </w:pPr>
            <w:r w:rsidRPr="006C65D1">
              <w:rPr>
                <w:rFonts w:cs="Times New Roman"/>
                <w:bCs/>
                <w:szCs w:val="28"/>
              </w:rPr>
              <w:t>МВ.РР.2.</w:t>
            </w:r>
            <w:r>
              <w:rPr>
                <w:rFonts w:cs="Times New Roman"/>
                <w:bCs/>
                <w:szCs w:val="28"/>
              </w:rPr>
              <w:t>53</w:t>
            </w:r>
          </w:p>
        </w:tc>
      </w:tr>
      <w:tr w:rsidR="008238FA" w:rsidRPr="00994E44" w14:paraId="1CFFF96E" w14:textId="77777777" w:rsidTr="00A77263">
        <w:tc>
          <w:tcPr>
            <w:tcW w:w="594" w:type="dxa"/>
          </w:tcPr>
          <w:p w14:paraId="0D1610CF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lastRenderedPageBreak/>
              <w:t>54</w:t>
            </w:r>
          </w:p>
        </w:tc>
        <w:tc>
          <w:tcPr>
            <w:tcW w:w="3342" w:type="dxa"/>
          </w:tcPr>
          <w:p w14:paraId="228F8B3A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left="-27"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Наименование органа, выдавшего документ, удостоверяющий личность</w:t>
            </w:r>
          </w:p>
        </w:tc>
        <w:tc>
          <w:tcPr>
            <w:tcW w:w="1857" w:type="dxa"/>
          </w:tcPr>
          <w:p w14:paraId="77DCE21F" w14:textId="77777777" w:rsidR="008238FA" w:rsidRPr="00C41B09" w:rsidRDefault="008238FA" w:rsidP="000937BD">
            <w:pPr>
              <w:pStyle w:val="31"/>
              <w:shd w:val="clear" w:color="auto" w:fill="auto"/>
              <w:spacing w:after="0" w:line="240" w:lineRule="auto"/>
              <w:ind w:left="-27" w:firstLine="0"/>
              <w:jc w:val="left"/>
              <w:rPr>
                <w:b w:val="0"/>
                <w:sz w:val="28"/>
                <w:szCs w:val="28"/>
              </w:rPr>
            </w:pPr>
            <w:r w:rsidRPr="00C41B09">
              <w:rPr>
                <w:b w:val="0"/>
                <w:bCs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6FDBA5FC" w14:textId="77777777" w:rsidR="008238FA" w:rsidRDefault="008238FA" w:rsidP="000937BD">
            <w:pPr>
              <w:ind w:left="-27" w:firstLine="0"/>
            </w:pPr>
            <w:r w:rsidRPr="003E11A0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858" w:type="dxa"/>
          </w:tcPr>
          <w:p w14:paraId="587BB5F2" w14:textId="77777777" w:rsidR="008238FA" w:rsidRDefault="008238FA" w:rsidP="000937BD">
            <w:pPr>
              <w:ind w:left="-27" w:firstLine="0"/>
            </w:pPr>
            <w:r w:rsidRPr="006C65D1">
              <w:rPr>
                <w:rFonts w:cs="Times New Roman"/>
                <w:bCs/>
                <w:szCs w:val="28"/>
              </w:rPr>
              <w:t>МВ.РР.2.</w:t>
            </w:r>
            <w:r>
              <w:rPr>
                <w:rFonts w:cs="Times New Roman"/>
                <w:bCs/>
                <w:szCs w:val="28"/>
              </w:rPr>
              <w:t>54</w:t>
            </w:r>
          </w:p>
        </w:tc>
      </w:tr>
      <w:tr w:rsidR="008238FA" w:rsidRPr="00994E44" w14:paraId="14ECD015" w14:textId="77777777" w:rsidTr="00A77263">
        <w:tc>
          <w:tcPr>
            <w:tcW w:w="594" w:type="dxa"/>
          </w:tcPr>
          <w:p w14:paraId="2310B5BF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55</w:t>
            </w:r>
          </w:p>
        </w:tc>
        <w:tc>
          <w:tcPr>
            <w:tcW w:w="3342" w:type="dxa"/>
          </w:tcPr>
          <w:p w14:paraId="5319307C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left="-27"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Код подразделения органа, выдавшего документ, удостоверяющий личность</w:t>
            </w:r>
          </w:p>
        </w:tc>
        <w:tc>
          <w:tcPr>
            <w:tcW w:w="1857" w:type="dxa"/>
          </w:tcPr>
          <w:p w14:paraId="0865E58F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left="-27"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858" w:type="dxa"/>
          </w:tcPr>
          <w:p w14:paraId="482450A0" w14:textId="77777777" w:rsidR="008238FA" w:rsidRDefault="008238FA" w:rsidP="000937BD">
            <w:pPr>
              <w:ind w:left="-27" w:firstLine="0"/>
            </w:pPr>
            <w:r w:rsidRPr="003E11A0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858" w:type="dxa"/>
          </w:tcPr>
          <w:p w14:paraId="3435F460" w14:textId="77777777" w:rsidR="008238FA" w:rsidRDefault="008238FA" w:rsidP="000937BD">
            <w:pPr>
              <w:ind w:left="-27" w:firstLine="0"/>
            </w:pPr>
            <w:r w:rsidRPr="006C65D1">
              <w:rPr>
                <w:rFonts w:cs="Times New Roman"/>
                <w:bCs/>
                <w:szCs w:val="28"/>
              </w:rPr>
              <w:t>МВ.РР.2.</w:t>
            </w:r>
            <w:r>
              <w:rPr>
                <w:rFonts w:cs="Times New Roman"/>
                <w:bCs/>
                <w:szCs w:val="28"/>
              </w:rPr>
              <w:t>55</w:t>
            </w:r>
          </w:p>
        </w:tc>
      </w:tr>
      <w:tr w:rsidR="008238FA" w:rsidRPr="00994E44" w14:paraId="049E07D5" w14:textId="77777777" w:rsidTr="00A77263">
        <w:tc>
          <w:tcPr>
            <w:tcW w:w="594" w:type="dxa"/>
          </w:tcPr>
          <w:p w14:paraId="5BF77ADC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56</w:t>
            </w:r>
          </w:p>
        </w:tc>
        <w:tc>
          <w:tcPr>
            <w:tcW w:w="3342" w:type="dxa"/>
          </w:tcPr>
          <w:p w14:paraId="403143D5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left="-27"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Адрес места жительства на территории Российской Федерации (текст)</w:t>
            </w:r>
          </w:p>
        </w:tc>
        <w:tc>
          <w:tcPr>
            <w:tcW w:w="1857" w:type="dxa"/>
          </w:tcPr>
          <w:p w14:paraId="3D040A29" w14:textId="77777777" w:rsidR="008238FA" w:rsidRPr="00C41B09" w:rsidRDefault="008238FA" w:rsidP="000937BD">
            <w:pPr>
              <w:ind w:left="-27" w:firstLine="0"/>
            </w:pPr>
            <w:r w:rsidRPr="00C41B09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858" w:type="dxa"/>
          </w:tcPr>
          <w:p w14:paraId="5F06A12E" w14:textId="77777777" w:rsidR="008238FA" w:rsidRDefault="008238FA" w:rsidP="000937BD">
            <w:pPr>
              <w:ind w:left="-27" w:firstLine="0"/>
            </w:pPr>
            <w:r w:rsidRPr="003E11A0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858" w:type="dxa"/>
          </w:tcPr>
          <w:p w14:paraId="1C625D32" w14:textId="77777777" w:rsidR="008238FA" w:rsidRDefault="008238FA" w:rsidP="000937BD">
            <w:pPr>
              <w:ind w:left="-27" w:firstLine="0"/>
            </w:pPr>
            <w:r w:rsidRPr="006C65D1">
              <w:rPr>
                <w:rFonts w:cs="Times New Roman"/>
                <w:bCs/>
                <w:szCs w:val="28"/>
              </w:rPr>
              <w:t>МВ.РР.2.</w:t>
            </w:r>
            <w:r>
              <w:rPr>
                <w:rFonts w:cs="Times New Roman"/>
                <w:bCs/>
                <w:szCs w:val="28"/>
              </w:rPr>
              <w:t>56</w:t>
            </w:r>
          </w:p>
        </w:tc>
      </w:tr>
      <w:tr w:rsidR="008238FA" w:rsidRPr="00994E44" w14:paraId="005DDD73" w14:textId="77777777" w:rsidTr="00A77263">
        <w:tc>
          <w:tcPr>
            <w:tcW w:w="594" w:type="dxa"/>
          </w:tcPr>
          <w:p w14:paraId="3D9F207D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57</w:t>
            </w:r>
          </w:p>
        </w:tc>
        <w:tc>
          <w:tcPr>
            <w:tcW w:w="3342" w:type="dxa"/>
          </w:tcPr>
          <w:p w14:paraId="1CAE3866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left="-27"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Адрес по КЛАДР</w:t>
            </w:r>
          </w:p>
        </w:tc>
        <w:tc>
          <w:tcPr>
            <w:tcW w:w="1857" w:type="dxa"/>
          </w:tcPr>
          <w:p w14:paraId="62B6647D" w14:textId="77777777" w:rsidR="008238FA" w:rsidRPr="00C41B09" w:rsidRDefault="008238FA" w:rsidP="000937BD">
            <w:pPr>
              <w:ind w:left="-27" w:firstLine="0"/>
            </w:pPr>
            <w:r w:rsidRPr="00C41B09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858" w:type="dxa"/>
          </w:tcPr>
          <w:p w14:paraId="0A39FB89" w14:textId="77777777" w:rsidR="008238FA" w:rsidRDefault="008238FA" w:rsidP="000937BD">
            <w:pPr>
              <w:ind w:left="-27" w:firstLine="0"/>
            </w:pPr>
            <w:r w:rsidRPr="003E11A0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858" w:type="dxa"/>
          </w:tcPr>
          <w:p w14:paraId="6D736E5D" w14:textId="77777777" w:rsidR="008238FA" w:rsidRDefault="008238FA" w:rsidP="000937BD">
            <w:pPr>
              <w:ind w:left="-27" w:firstLine="0"/>
            </w:pPr>
            <w:r w:rsidRPr="006C65D1">
              <w:rPr>
                <w:rFonts w:cs="Times New Roman"/>
                <w:bCs/>
                <w:szCs w:val="28"/>
              </w:rPr>
              <w:t>МВ.РР.2.</w:t>
            </w:r>
            <w:r>
              <w:rPr>
                <w:rFonts w:cs="Times New Roman"/>
                <w:bCs/>
                <w:szCs w:val="28"/>
              </w:rPr>
              <w:t>57</w:t>
            </w:r>
          </w:p>
        </w:tc>
      </w:tr>
      <w:tr w:rsidR="008238FA" w:rsidRPr="00994E44" w14:paraId="0AB1E630" w14:textId="77777777" w:rsidTr="00A77263">
        <w:tc>
          <w:tcPr>
            <w:tcW w:w="594" w:type="dxa"/>
          </w:tcPr>
          <w:p w14:paraId="2C053B67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58</w:t>
            </w:r>
          </w:p>
        </w:tc>
        <w:tc>
          <w:tcPr>
            <w:tcW w:w="3342" w:type="dxa"/>
          </w:tcPr>
          <w:p w14:paraId="5FC4A1DA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left="-27"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Адрес по ФИАС</w:t>
            </w:r>
          </w:p>
        </w:tc>
        <w:tc>
          <w:tcPr>
            <w:tcW w:w="1857" w:type="dxa"/>
          </w:tcPr>
          <w:p w14:paraId="158222B5" w14:textId="77777777" w:rsidR="008238FA" w:rsidRPr="00C41B09" w:rsidRDefault="008238FA" w:rsidP="000937BD">
            <w:pPr>
              <w:ind w:left="-27" w:firstLine="0"/>
            </w:pPr>
            <w:r w:rsidRPr="00C41B09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858" w:type="dxa"/>
          </w:tcPr>
          <w:p w14:paraId="3C7A2C8E" w14:textId="77777777" w:rsidR="008238FA" w:rsidRDefault="008238FA" w:rsidP="000937BD">
            <w:pPr>
              <w:ind w:left="-27" w:firstLine="0"/>
            </w:pPr>
            <w:r w:rsidRPr="003E11A0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858" w:type="dxa"/>
          </w:tcPr>
          <w:p w14:paraId="360C2345" w14:textId="77777777" w:rsidR="008238FA" w:rsidRDefault="008238FA" w:rsidP="000937BD">
            <w:pPr>
              <w:ind w:left="-27" w:firstLine="0"/>
            </w:pPr>
            <w:r w:rsidRPr="006C65D1">
              <w:rPr>
                <w:rFonts w:cs="Times New Roman"/>
                <w:bCs/>
                <w:szCs w:val="28"/>
              </w:rPr>
              <w:t>МВ.РР.2.</w:t>
            </w:r>
            <w:r>
              <w:rPr>
                <w:rFonts w:cs="Times New Roman"/>
                <w:bCs/>
                <w:szCs w:val="28"/>
              </w:rPr>
              <w:t>58</w:t>
            </w:r>
          </w:p>
        </w:tc>
      </w:tr>
      <w:tr w:rsidR="008238FA" w:rsidRPr="00994E44" w14:paraId="1049EA5A" w14:textId="77777777" w:rsidTr="00A77263">
        <w:tc>
          <w:tcPr>
            <w:tcW w:w="594" w:type="dxa"/>
          </w:tcPr>
          <w:p w14:paraId="65D863ED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59</w:t>
            </w:r>
          </w:p>
        </w:tc>
        <w:tc>
          <w:tcPr>
            <w:tcW w:w="3342" w:type="dxa"/>
          </w:tcPr>
          <w:p w14:paraId="397E668C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left="-27"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Адрес места жительства за пределами Российской Федерации</w:t>
            </w:r>
          </w:p>
        </w:tc>
        <w:tc>
          <w:tcPr>
            <w:tcW w:w="1857" w:type="dxa"/>
          </w:tcPr>
          <w:p w14:paraId="4130CE78" w14:textId="77777777" w:rsidR="008238FA" w:rsidRPr="00C41B09" w:rsidRDefault="008238FA" w:rsidP="000937BD">
            <w:pPr>
              <w:ind w:left="-27" w:firstLine="0"/>
            </w:pPr>
            <w:r w:rsidRPr="00C41B09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858" w:type="dxa"/>
          </w:tcPr>
          <w:p w14:paraId="086DA19F" w14:textId="77777777" w:rsidR="008238FA" w:rsidRDefault="008238FA" w:rsidP="000937BD">
            <w:pPr>
              <w:ind w:left="-27" w:firstLine="0"/>
            </w:pPr>
            <w:r w:rsidRPr="003E11A0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858" w:type="dxa"/>
          </w:tcPr>
          <w:p w14:paraId="70DE03EF" w14:textId="77777777" w:rsidR="008238FA" w:rsidRDefault="008238FA" w:rsidP="000937BD">
            <w:pPr>
              <w:ind w:left="-27" w:firstLine="0"/>
            </w:pPr>
            <w:r w:rsidRPr="006C65D1">
              <w:rPr>
                <w:rFonts w:cs="Times New Roman"/>
                <w:bCs/>
                <w:szCs w:val="28"/>
              </w:rPr>
              <w:t>МВ.РР.2.</w:t>
            </w:r>
            <w:r>
              <w:rPr>
                <w:rFonts w:cs="Times New Roman"/>
                <w:bCs/>
                <w:szCs w:val="28"/>
              </w:rPr>
              <w:t>59</w:t>
            </w:r>
          </w:p>
        </w:tc>
      </w:tr>
      <w:tr w:rsidR="008238FA" w:rsidRPr="00994E44" w14:paraId="6E1BCBEF" w14:textId="77777777" w:rsidTr="00A77263">
        <w:tc>
          <w:tcPr>
            <w:tcW w:w="594" w:type="dxa"/>
          </w:tcPr>
          <w:p w14:paraId="7EB0425A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60</w:t>
            </w:r>
          </w:p>
        </w:tc>
        <w:tc>
          <w:tcPr>
            <w:tcW w:w="3342" w:type="dxa"/>
          </w:tcPr>
          <w:p w14:paraId="4AEE77B9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left="-27"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Код страны</w:t>
            </w:r>
          </w:p>
        </w:tc>
        <w:tc>
          <w:tcPr>
            <w:tcW w:w="1857" w:type="dxa"/>
          </w:tcPr>
          <w:p w14:paraId="3973C5F4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left="-27"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858" w:type="dxa"/>
          </w:tcPr>
          <w:p w14:paraId="297E0200" w14:textId="77777777" w:rsidR="008238FA" w:rsidRDefault="008238FA" w:rsidP="000937BD">
            <w:pPr>
              <w:ind w:left="-27" w:firstLine="0"/>
            </w:pPr>
            <w:r w:rsidRPr="003E11A0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858" w:type="dxa"/>
          </w:tcPr>
          <w:p w14:paraId="621F841A" w14:textId="77777777" w:rsidR="008238FA" w:rsidRDefault="008238FA" w:rsidP="000937BD">
            <w:pPr>
              <w:ind w:left="-27" w:firstLine="0"/>
            </w:pPr>
            <w:r w:rsidRPr="006C65D1">
              <w:rPr>
                <w:rFonts w:cs="Times New Roman"/>
                <w:bCs/>
                <w:szCs w:val="28"/>
              </w:rPr>
              <w:t>МВ.РР.2.</w:t>
            </w:r>
            <w:r>
              <w:rPr>
                <w:rFonts w:cs="Times New Roman"/>
                <w:bCs/>
                <w:szCs w:val="28"/>
              </w:rPr>
              <w:t>60</w:t>
            </w:r>
          </w:p>
        </w:tc>
      </w:tr>
      <w:tr w:rsidR="008238FA" w:rsidRPr="00994E44" w14:paraId="736BA48F" w14:textId="77777777" w:rsidTr="00A77263">
        <w:tc>
          <w:tcPr>
            <w:tcW w:w="594" w:type="dxa"/>
          </w:tcPr>
          <w:p w14:paraId="3B6B7EA5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61</w:t>
            </w:r>
          </w:p>
        </w:tc>
        <w:tc>
          <w:tcPr>
            <w:tcW w:w="3342" w:type="dxa"/>
          </w:tcPr>
          <w:p w14:paraId="25E64C4C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left="-27"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Полное наименование страны</w:t>
            </w:r>
          </w:p>
        </w:tc>
        <w:tc>
          <w:tcPr>
            <w:tcW w:w="1857" w:type="dxa"/>
          </w:tcPr>
          <w:p w14:paraId="0F09B69C" w14:textId="77777777" w:rsidR="008238FA" w:rsidRDefault="008238FA" w:rsidP="000937BD">
            <w:pPr>
              <w:ind w:left="-27" w:firstLine="0"/>
            </w:pPr>
            <w:r w:rsidRPr="00913CB3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858" w:type="dxa"/>
          </w:tcPr>
          <w:p w14:paraId="02AF3E97" w14:textId="77777777" w:rsidR="008238FA" w:rsidRDefault="008238FA" w:rsidP="000937BD">
            <w:pPr>
              <w:ind w:left="-27" w:firstLine="0"/>
            </w:pPr>
            <w:r w:rsidRPr="003E11A0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858" w:type="dxa"/>
          </w:tcPr>
          <w:p w14:paraId="1800D803" w14:textId="77777777" w:rsidR="008238FA" w:rsidRDefault="008238FA" w:rsidP="000937BD">
            <w:pPr>
              <w:ind w:left="-27" w:firstLine="0"/>
            </w:pPr>
            <w:r w:rsidRPr="006C65D1">
              <w:rPr>
                <w:rFonts w:cs="Times New Roman"/>
                <w:bCs/>
                <w:szCs w:val="28"/>
              </w:rPr>
              <w:t>МВ.РР.2.</w:t>
            </w:r>
            <w:r>
              <w:rPr>
                <w:rFonts w:cs="Times New Roman"/>
                <w:bCs/>
                <w:szCs w:val="28"/>
              </w:rPr>
              <w:t>61</w:t>
            </w:r>
          </w:p>
        </w:tc>
      </w:tr>
      <w:tr w:rsidR="008238FA" w:rsidRPr="00994E44" w14:paraId="1F425448" w14:textId="77777777" w:rsidTr="00A77263">
        <w:tc>
          <w:tcPr>
            <w:tcW w:w="594" w:type="dxa"/>
          </w:tcPr>
          <w:p w14:paraId="0394FF02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62</w:t>
            </w:r>
          </w:p>
        </w:tc>
        <w:tc>
          <w:tcPr>
            <w:tcW w:w="3342" w:type="dxa"/>
          </w:tcPr>
          <w:p w14:paraId="0607A95A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left="-27"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Адрес</w:t>
            </w:r>
          </w:p>
        </w:tc>
        <w:tc>
          <w:tcPr>
            <w:tcW w:w="1857" w:type="dxa"/>
          </w:tcPr>
          <w:p w14:paraId="6EF888F5" w14:textId="77777777" w:rsidR="008238FA" w:rsidRDefault="008238FA" w:rsidP="000937BD">
            <w:pPr>
              <w:ind w:left="-27" w:firstLine="0"/>
            </w:pPr>
            <w:r w:rsidRPr="00913CB3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858" w:type="dxa"/>
          </w:tcPr>
          <w:p w14:paraId="4FAAFFBC" w14:textId="77777777" w:rsidR="008238FA" w:rsidRDefault="008238FA" w:rsidP="000937BD">
            <w:pPr>
              <w:ind w:left="-27" w:firstLine="0"/>
            </w:pPr>
            <w:r w:rsidRPr="003E11A0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858" w:type="dxa"/>
          </w:tcPr>
          <w:p w14:paraId="6E21BC51" w14:textId="77777777" w:rsidR="008238FA" w:rsidRDefault="008238FA" w:rsidP="000937BD">
            <w:pPr>
              <w:ind w:left="-27" w:firstLine="0"/>
            </w:pPr>
            <w:r w:rsidRPr="006C65D1">
              <w:rPr>
                <w:rFonts w:cs="Times New Roman"/>
                <w:bCs/>
                <w:szCs w:val="28"/>
              </w:rPr>
              <w:t>МВ.РР.2.</w:t>
            </w:r>
            <w:r>
              <w:rPr>
                <w:rFonts w:cs="Times New Roman"/>
                <w:bCs/>
                <w:szCs w:val="28"/>
              </w:rPr>
              <w:t>62</w:t>
            </w:r>
          </w:p>
        </w:tc>
      </w:tr>
    </w:tbl>
    <w:p w14:paraId="4EA81483" w14:textId="77777777" w:rsidR="008238FA" w:rsidRPr="00712E25" w:rsidRDefault="008238FA" w:rsidP="008238FA">
      <w:pPr>
        <w:pStyle w:val="a6"/>
        <w:ind w:left="0"/>
        <w:rPr>
          <w:szCs w:val="28"/>
        </w:rPr>
      </w:pPr>
      <w:r w:rsidRPr="00712E25">
        <w:rPr>
          <w:szCs w:val="28"/>
        </w:rPr>
        <w:t>Список используемых сокращений</w:t>
      </w:r>
    </w:p>
    <w:p w14:paraId="2127D4EF" w14:textId="77777777" w:rsidR="008238FA" w:rsidRPr="00712E25" w:rsidRDefault="008238FA" w:rsidP="008238FA">
      <w:pPr>
        <w:pStyle w:val="a6"/>
        <w:ind w:left="0"/>
        <w:rPr>
          <w:szCs w:val="28"/>
        </w:rPr>
      </w:pPr>
      <w:r w:rsidRPr="00712E25">
        <w:rPr>
          <w:szCs w:val="28"/>
        </w:rPr>
        <w:t>СМЭВ – система межведомственного электронного взаимодействия;</w:t>
      </w:r>
    </w:p>
    <w:p w14:paraId="1020AB85" w14:textId="77777777" w:rsidR="008238FA" w:rsidRPr="00712E25" w:rsidRDefault="008238FA" w:rsidP="008238FA">
      <w:pPr>
        <w:pStyle w:val="a6"/>
        <w:ind w:left="0"/>
        <w:rPr>
          <w:szCs w:val="28"/>
        </w:rPr>
      </w:pPr>
      <w:r w:rsidRPr="00712E25">
        <w:rPr>
          <w:szCs w:val="28"/>
        </w:rPr>
        <w:t>СНИЛС – страховой номер индивидуального лицевого счета</w:t>
      </w:r>
    </w:p>
    <w:p w14:paraId="5060C6DC" w14:textId="77777777" w:rsidR="008238FA" w:rsidRPr="0048103A" w:rsidRDefault="008238FA" w:rsidP="008238FA">
      <w:pPr>
        <w:rPr>
          <w:rFonts w:cs="Times New Roman"/>
          <w:szCs w:val="28"/>
        </w:rPr>
      </w:pPr>
    </w:p>
    <w:p w14:paraId="2BB9D2F2" w14:textId="77777777" w:rsidR="008238FA" w:rsidRPr="006D7C50" w:rsidRDefault="008238FA" w:rsidP="008238FA">
      <w:pPr>
        <w:pStyle w:val="25"/>
        <w:numPr>
          <w:ilvl w:val="0"/>
          <w:numId w:val="4"/>
        </w:numPr>
        <w:shd w:val="clear" w:color="auto" w:fill="auto"/>
        <w:spacing w:line="240" w:lineRule="auto"/>
        <w:jc w:val="center"/>
        <w:rPr>
          <w:b w:val="0"/>
          <w:bCs w:val="0"/>
          <w:sz w:val="28"/>
          <w:szCs w:val="28"/>
        </w:rPr>
      </w:pPr>
      <w:r w:rsidRPr="006D7C50">
        <w:rPr>
          <w:b w:val="0"/>
          <w:bCs w:val="0"/>
          <w:sz w:val="28"/>
          <w:szCs w:val="28"/>
        </w:rPr>
        <w:t>Сведения о заключении брака</w:t>
      </w:r>
    </w:p>
    <w:p w14:paraId="12DE4C68" w14:textId="77777777" w:rsidR="008238FA" w:rsidRPr="00B47EE2" w:rsidRDefault="008238FA" w:rsidP="008238FA">
      <w:pPr>
        <w:pStyle w:val="25"/>
        <w:shd w:val="clear" w:color="auto" w:fill="auto"/>
        <w:spacing w:line="240" w:lineRule="auto"/>
        <w:ind w:left="820"/>
        <w:rPr>
          <w:sz w:val="28"/>
          <w:szCs w:val="28"/>
        </w:rPr>
      </w:pPr>
    </w:p>
    <w:p w14:paraId="7525F7FC" w14:textId="77777777" w:rsidR="008238FA" w:rsidRDefault="008238FA" w:rsidP="008238FA">
      <w:pPr>
        <w:jc w:val="center"/>
        <w:rPr>
          <w:rStyle w:val="5"/>
          <w:rFonts w:eastAsiaTheme="minorHAnsi"/>
          <w:sz w:val="28"/>
          <w:szCs w:val="28"/>
        </w:rPr>
      </w:pPr>
      <w:r>
        <w:rPr>
          <w:rFonts w:cs="Times New Roman"/>
          <w:szCs w:val="28"/>
        </w:rPr>
        <w:t xml:space="preserve">2.1 </w:t>
      </w:r>
      <w:r w:rsidRPr="00B47EE2">
        <w:rPr>
          <w:rFonts w:cs="Times New Roman"/>
          <w:szCs w:val="28"/>
        </w:rPr>
        <w:t xml:space="preserve">Предоставление сведений о </w:t>
      </w:r>
      <w:r>
        <w:rPr>
          <w:rFonts w:cs="Times New Roman"/>
          <w:szCs w:val="28"/>
        </w:rPr>
        <w:t>заключении брака</w:t>
      </w:r>
      <w:r w:rsidRPr="00B47EE2">
        <w:rPr>
          <w:rFonts w:cs="Times New Roman"/>
          <w:szCs w:val="28"/>
        </w:rPr>
        <w:t xml:space="preserve"> в форме электронного </w:t>
      </w:r>
      <w:r w:rsidRPr="00753F77">
        <w:rPr>
          <w:rFonts w:cs="Times New Roman"/>
          <w:szCs w:val="28"/>
        </w:rPr>
        <w:t xml:space="preserve">документа </w:t>
      </w:r>
      <w:r w:rsidRPr="00753F77">
        <w:rPr>
          <w:rStyle w:val="5"/>
          <w:rFonts w:eastAsiaTheme="minorHAnsi"/>
          <w:sz w:val="28"/>
          <w:szCs w:val="28"/>
        </w:rPr>
        <w:t>(атрибутный состав запроса)</w:t>
      </w:r>
    </w:p>
    <w:p w14:paraId="4CA78651" w14:textId="77777777" w:rsidR="008238FA" w:rsidRPr="00753F77" w:rsidRDefault="008238FA" w:rsidP="008238FA">
      <w:pPr>
        <w:rPr>
          <w:rFonts w:cs="Times New Roman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94"/>
        <w:gridCol w:w="3120"/>
        <w:gridCol w:w="1857"/>
        <w:gridCol w:w="1858"/>
        <w:gridCol w:w="1858"/>
      </w:tblGrid>
      <w:tr w:rsidR="008238FA" w14:paraId="29D4E4C2" w14:textId="77777777" w:rsidTr="00A77263">
        <w:tc>
          <w:tcPr>
            <w:tcW w:w="594" w:type="dxa"/>
          </w:tcPr>
          <w:p w14:paraId="51D8B05C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№ п/п</w:t>
            </w:r>
          </w:p>
        </w:tc>
        <w:tc>
          <w:tcPr>
            <w:tcW w:w="3120" w:type="dxa"/>
          </w:tcPr>
          <w:p w14:paraId="00F29896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857" w:type="dxa"/>
          </w:tcPr>
          <w:p w14:paraId="75D459D4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858" w:type="dxa"/>
          </w:tcPr>
          <w:p w14:paraId="6E8701B7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858" w:type="dxa"/>
          </w:tcPr>
          <w:p w14:paraId="4C59BDD8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Код атрибута</w:t>
            </w:r>
          </w:p>
        </w:tc>
      </w:tr>
      <w:tr w:rsidR="008238FA" w14:paraId="58759FEF" w14:textId="77777777" w:rsidTr="00A77263">
        <w:tc>
          <w:tcPr>
            <w:tcW w:w="594" w:type="dxa"/>
          </w:tcPr>
          <w:p w14:paraId="67589F6C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120" w:type="dxa"/>
          </w:tcPr>
          <w:p w14:paraId="4DE8CDDF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1857" w:type="dxa"/>
          </w:tcPr>
          <w:p w14:paraId="772EC378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1858" w:type="dxa"/>
          </w:tcPr>
          <w:p w14:paraId="580DBC2B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1858" w:type="dxa"/>
          </w:tcPr>
          <w:p w14:paraId="21F894EA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</w:tr>
      <w:tr w:rsidR="008238FA" w:rsidRPr="00994E44" w14:paraId="247BBA03" w14:textId="77777777" w:rsidTr="00A77263">
        <w:tc>
          <w:tcPr>
            <w:tcW w:w="9287" w:type="dxa"/>
            <w:gridSpan w:val="5"/>
          </w:tcPr>
          <w:p w14:paraId="3385863E" w14:textId="77777777" w:rsidR="008238FA" w:rsidRPr="00712E25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712E25">
              <w:rPr>
                <w:b w:val="0"/>
                <w:sz w:val="28"/>
                <w:szCs w:val="28"/>
              </w:rPr>
              <w:t>Сведения о лице, в отношении которого сформирован запрос</w:t>
            </w:r>
          </w:p>
        </w:tc>
      </w:tr>
      <w:tr w:rsidR="008238FA" w:rsidRPr="00B47EE2" w14:paraId="7BCF3121" w14:textId="77777777" w:rsidTr="00A77263">
        <w:tc>
          <w:tcPr>
            <w:tcW w:w="594" w:type="dxa"/>
          </w:tcPr>
          <w:p w14:paraId="399BD57D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120" w:type="dxa"/>
          </w:tcPr>
          <w:p w14:paraId="2A59F26E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Фамилия </w:t>
            </w:r>
          </w:p>
        </w:tc>
        <w:tc>
          <w:tcPr>
            <w:tcW w:w="1857" w:type="dxa"/>
          </w:tcPr>
          <w:p w14:paraId="57B62D84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Строка </w:t>
            </w:r>
          </w:p>
        </w:tc>
        <w:tc>
          <w:tcPr>
            <w:tcW w:w="1858" w:type="dxa"/>
          </w:tcPr>
          <w:p w14:paraId="02FD0CB4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58" w:type="dxa"/>
          </w:tcPr>
          <w:p w14:paraId="40DD1082" w14:textId="77777777" w:rsidR="008238FA" w:rsidRPr="00B47EE2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B47EE2">
              <w:rPr>
                <w:rStyle w:val="211pt"/>
                <w:b w:val="0"/>
                <w:sz w:val="28"/>
                <w:szCs w:val="28"/>
              </w:rPr>
              <w:t>МВ.</w:t>
            </w:r>
            <w:r>
              <w:rPr>
                <w:rStyle w:val="211pt"/>
                <w:b w:val="0"/>
                <w:sz w:val="28"/>
                <w:szCs w:val="28"/>
              </w:rPr>
              <w:t>ЗБ.1.1.</w:t>
            </w:r>
          </w:p>
        </w:tc>
      </w:tr>
      <w:tr w:rsidR="008238FA" w:rsidRPr="00B47EE2" w14:paraId="26F13ACA" w14:textId="77777777" w:rsidTr="00A77263">
        <w:tc>
          <w:tcPr>
            <w:tcW w:w="594" w:type="dxa"/>
          </w:tcPr>
          <w:p w14:paraId="569CB107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3120" w:type="dxa"/>
          </w:tcPr>
          <w:p w14:paraId="54404510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Имя </w:t>
            </w:r>
          </w:p>
        </w:tc>
        <w:tc>
          <w:tcPr>
            <w:tcW w:w="1857" w:type="dxa"/>
          </w:tcPr>
          <w:p w14:paraId="40A669C1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4B33DD04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58" w:type="dxa"/>
          </w:tcPr>
          <w:p w14:paraId="1FB2BC5F" w14:textId="77777777" w:rsidR="008238FA" w:rsidRPr="00C57416" w:rsidRDefault="008238FA" w:rsidP="00812FD2">
            <w:pPr>
              <w:ind w:firstLine="0"/>
            </w:pPr>
            <w:r w:rsidRPr="00C57416">
              <w:rPr>
                <w:rStyle w:val="211pt"/>
                <w:rFonts w:eastAsiaTheme="minorHAnsi"/>
                <w:sz w:val="28"/>
                <w:szCs w:val="28"/>
              </w:rPr>
              <w:t>МВ.ЗБ.1.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C57416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:rsidRPr="00B47EE2" w14:paraId="0F44717C" w14:textId="77777777" w:rsidTr="00A77263">
        <w:tc>
          <w:tcPr>
            <w:tcW w:w="594" w:type="dxa"/>
          </w:tcPr>
          <w:p w14:paraId="0F692CA8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3120" w:type="dxa"/>
          </w:tcPr>
          <w:p w14:paraId="50E2D144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Отчество </w:t>
            </w:r>
          </w:p>
        </w:tc>
        <w:tc>
          <w:tcPr>
            <w:tcW w:w="1857" w:type="dxa"/>
          </w:tcPr>
          <w:p w14:paraId="28830C4D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467B9D58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58" w:type="dxa"/>
          </w:tcPr>
          <w:p w14:paraId="0F501BBA" w14:textId="77777777" w:rsidR="008238FA" w:rsidRPr="00C57416" w:rsidRDefault="008238FA" w:rsidP="00812FD2">
            <w:pPr>
              <w:ind w:firstLine="0"/>
            </w:pPr>
            <w:r w:rsidRPr="00C57416">
              <w:rPr>
                <w:rStyle w:val="211pt"/>
                <w:rFonts w:eastAsiaTheme="minorHAnsi"/>
                <w:sz w:val="28"/>
                <w:szCs w:val="28"/>
              </w:rPr>
              <w:t>МВ.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ЗБ.1.3</w:t>
            </w:r>
            <w:r w:rsidRPr="00C57416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:rsidRPr="00B47EE2" w14:paraId="20A5CF05" w14:textId="77777777" w:rsidTr="00A77263">
        <w:tc>
          <w:tcPr>
            <w:tcW w:w="594" w:type="dxa"/>
          </w:tcPr>
          <w:p w14:paraId="4FC25D64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3120" w:type="dxa"/>
          </w:tcPr>
          <w:p w14:paraId="6E8599C5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857" w:type="dxa"/>
          </w:tcPr>
          <w:p w14:paraId="16690F9B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Дата </w:t>
            </w:r>
          </w:p>
        </w:tc>
        <w:tc>
          <w:tcPr>
            <w:tcW w:w="1858" w:type="dxa"/>
          </w:tcPr>
          <w:p w14:paraId="57887CA8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58" w:type="dxa"/>
          </w:tcPr>
          <w:p w14:paraId="2A232095" w14:textId="77777777" w:rsidR="008238FA" w:rsidRPr="00C57416" w:rsidRDefault="008238FA" w:rsidP="00812FD2">
            <w:pPr>
              <w:ind w:firstLine="0"/>
            </w:pPr>
            <w:r w:rsidRPr="00C57416">
              <w:rPr>
                <w:rStyle w:val="211pt"/>
                <w:rFonts w:eastAsiaTheme="minorHAnsi"/>
                <w:sz w:val="28"/>
                <w:szCs w:val="28"/>
              </w:rPr>
              <w:t>МВ.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ЗБ.1.4</w:t>
            </w:r>
            <w:r w:rsidRPr="00C57416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:rsidRPr="00B47EE2" w14:paraId="4CE4FB68" w14:textId="77777777" w:rsidTr="00A77263">
        <w:tc>
          <w:tcPr>
            <w:tcW w:w="594" w:type="dxa"/>
          </w:tcPr>
          <w:p w14:paraId="1403B2F5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  <w:tc>
          <w:tcPr>
            <w:tcW w:w="3120" w:type="dxa"/>
          </w:tcPr>
          <w:p w14:paraId="6CF5270F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СНИЛС</w:t>
            </w:r>
          </w:p>
        </w:tc>
        <w:tc>
          <w:tcPr>
            <w:tcW w:w="1857" w:type="dxa"/>
          </w:tcPr>
          <w:p w14:paraId="13E86449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555C057B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58" w:type="dxa"/>
          </w:tcPr>
          <w:p w14:paraId="464B2C08" w14:textId="77777777" w:rsidR="008238FA" w:rsidRPr="00C57416" w:rsidRDefault="008238FA" w:rsidP="00812FD2">
            <w:pPr>
              <w:ind w:firstLine="0"/>
            </w:pPr>
            <w:r w:rsidRPr="00C57416">
              <w:rPr>
                <w:rStyle w:val="211pt"/>
                <w:rFonts w:eastAsiaTheme="minorHAnsi"/>
                <w:sz w:val="28"/>
                <w:szCs w:val="28"/>
              </w:rPr>
              <w:t>МВ.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ЗБ.1.5</w:t>
            </w:r>
            <w:r w:rsidRPr="00C57416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:rsidRPr="00B47EE2" w14:paraId="70197767" w14:textId="77777777" w:rsidTr="00A77263">
        <w:tc>
          <w:tcPr>
            <w:tcW w:w="594" w:type="dxa"/>
          </w:tcPr>
          <w:p w14:paraId="078DB015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6</w:t>
            </w:r>
          </w:p>
        </w:tc>
        <w:tc>
          <w:tcPr>
            <w:tcW w:w="3120" w:type="dxa"/>
          </w:tcPr>
          <w:p w14:paraId="61A8CD4D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Сведения о документе, удостоверяющем личность</w:t>
            </w:r>
          </w:p>
        </w:tc>
        <w:tc>
          <w:tcPr>
            <w:tcW w:w="1857" w:type="dxa"/>
          </w:tcPr>
          <w:p w14:paraId="23D8DB3D" w14:textId="77777777" w:rsidR="008238FA" w:rsidRPr="00EA389B" w:rsidRDefault="008238FA" w:rsidP="00BE1253">
            <w:pPr>
              <w:ind w:firstLine="0"/>
              <w:rPr>
                <w:rFonts w:cs="Times New Roman"/>
                <w:bCs/>
                <w:szCs w:val="28"/>
              </w:rPr>
            </w:pPr>
            <w:r w:rsidRPr="00EA389B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858" w:type="dxa"/>
          </w:tcPr>
          <w:p w14:paraId="515F8BF3" w14:textId="77777777" w:rsidR="008238FA" w:rsidRPr="00EA389B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58" w:type="dxa"/>
          </w:tcPr>
          <w:p w14:paraId="5988CC7B" w14:textId="77777777" w:rsidR="008238FA" w:rsidRDefault="008238FA" w:rsidP="00812FD2">
            <w:pPr>
              <w:ind w:firstLine="0"/>
            </w:pPr>
            <w:r w:rsidRPr="002C334E">
              <w:rPr>
                <w:rStyle w:val="211pt"/>
                <w:rFonts w:eastAsiaTheme="minorHAnsi"/>
                <w:sz w:val="28"/>
                <w:szCs w:val="28"/>
              </w:rPr>
              <w:t>МВ.ЗБ.1.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6</w:t>
            </w:r>
            <w:r w:rsidRPr="002C334E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:rsidRPr="00B47EE2" w14:paraId="77478EFD" w14:textId="77777777" w:rsidTr="00A77263">
        <w:tc>
          <w:tcPr>
            <w:tcW w:w="594" w:type="dxa"/>
          </w:tcPr>
          <w:p w14:paraId="1C0699C4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lastRenderedPageBreak/>
              <w:t>7</w:t>
            </w:r>
          </w:p>
        </w:tc>
        <w:tc>
          <w:tcPr>
            <w:tcW w:w="3120" w:type="dxa"/>
          </w:tcPr>
          <w:p w14:paraId="4445A4AF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Серия и номер документа, удостоверяющего личность</w:t>
            </w:r>
          </w:p>
        </w:tc>
        <w:tc>
          <w:tcPr>
            <w:tcW w:w="1857" w:type="dxa"/>
          </w:tcPr>
          <w:p w14:paraId="3ECB950E" w14:textId="77777777" w:rsidR="008238FA" w:rsidRPr="00EA389B" w:rsidRDefault="008238FA" w:rsidP="00BE1253">
            <w:pPr>
              <w:ind w:firstLine="0"/>
              <w:rPr>
                <w:rFonts w:cs="Times New Roman"/>
                <w:bCs/>
                <w:szCs w:val="28"/>
              </w:rPr>
            </w:pPr>
            <w:r w:rsidRPr="00EA389B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858" w:type="dxa"/>
          </w:tcPr>
          <w:p w14:paraId="23221EDE" w14:textId="77777777" w:rsidR="008238FA" w:rsidRPr="00EA389B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58" w:type="dxa"/>
          </w:tcPr>
          <w:p w14:paraId="6F06E9E3" w14:textId="77777777" w:rsidR="008238FA" w:rsidRDefault="008238FA" w:rsidP="00812FD2">
            <w:pPr>
              <w:ind w:firstLine="0"/>
            </w:pPr>
            <w:r w:rsidRPr="002C334E">
              <w:rPr>
                <w:rStyle w:val="211pt"/>
                <w:rFonts w:eastAsiaTheme="minorHAnsi"/>
                <w:sz w:val="28"/>
                <w:szCs w:val="28"/>
              </w:rPr>
              <w:t>МВ.ЗБ.1.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7</w:t>
            </w:r>
            <w:r w:rsidRPr="002C334E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:rsidRPr="00B47EE2" w14:paraId="783D4103" w14:textId="77777777" w:rsidTr="00A77263">
        <w:tc>
          <w:tcPr>
            <w:tcW w:w="594" w:type="dxa"/>
          </w:tcPr>
          <w:p w14:paraId="0F4584E9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8</w:t>
            </w:r>
          </w:p>
        </w:tc>
        <w:tc>
          <w:tcPr>
            <w:tcW w:w="3120" w:type="dxa"/>
          </w:tcPr>
          <w:p w14:paraId="7908A200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 выдачи документа, удостоверяющего личность</w:t>
            </w:r>
          </w:p>
        </w:tc>
        <w:tc>
          <w:tcPr>
            <w:tcW w:w="1857" w:type="dxa"/>
          </w:tcPr>
          <w:p w14:paraId="5B3BE584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Дата </w:t>
            </w:r>
          </w:p>
        </w:tc>
        <w:tc>
          <w:tcPr>
            <w:tcW w:w="1858" w:type="dxa"/>
          </w:tcPr>
          <w:p w14:paraId="23E0DB30" w14:textId="77777777" w:rsidR="008238FA" w:rsidRPr="00EA389B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58" w:type="dxa"/>
          </w:tcPr>
          <w:p w14:paraId="044578F0" w14:textId="77777777" w:rsidR="008238FA" w:rsidRDefault="008238FA" w:rsidP="00812FD2">
            <w:pPr>
              <w:ind w:firstLine="0"/>
            </w:pPr>
            <w:r w:rsidRPr="002C334E">
              <w:rPr>
                <w:rStyle w:val="211pt"/>
                <w:rFonts w:eastAsiaTheme="minorHAnsi"/>
                <w:sz w:val="28"/>
                <w:szCs w:val="28"/>
              </w:rPr>
              <w:t>МВ.ЗБ.1.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8</w:t>
            </w:r>
            <w:r w:rsidRPr="002C334E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:rsidRPr="00B47EE2" w14:paraId="36822773" w14:textId="77777777" w:rsidTr="00A77263">
        <w:tc>
          <w:tcPr>
            <w:tcW w:w="594" w:type="dxa"/>
          </w:tcPr>
          <w:p w14:paraId="60F40846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9</w:t>
            </w:r>
          </w:p>
        </w:tc>
        <w:tc>
          <w:tcPr>
            <w:tcW w:w="3120" w:type="dxa"/>
          </w:tcPr>
          <w:p w14:paraId="0CEE4CC2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Наименование органа, выдавшего документ, удостоверяющий личность</w:t>
            </w:r>
          </w:p>
        </w:tc>
        <w:tc>
          <w:tcPr>
            <w:tcW w:w="1857" w:type="dxa"/>
          </w:tcPr>
          <w:p w14:paraId="2D037476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78979F5E" w14:textId="77777777" w:rsidR="008238FA" w:rsidRPr="00EA389B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58" w:type="dxa"/>
          </w:tcPr>
          <w:p w14:paraId="6BC9C472" w14:textId="77777777" w:rsidR="008238FA" w:rsidRDefault="008238FA" w:rsidP="00812FD2">
            <w:pPr>
              <w:ind w:firstLine="0"/>
            </w:pPr>
            <w:r w:rsidRPr="002C334E">
              <w:rPr>
                <w:rStyle w:val="211pt"/>
                <w:rFonts w:eastAsiaTheme="minorHAnsi"/>
                <w:sz w:val="28"/>
                <w:szCs w:val="28"/>
              </w:rPr>
              <w:t>МВ.ЗБ.1.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9</w:t>
            </w:r>
            <w:r w:rsidRPr="002C334E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</w:tbl>
    <w:p w14:paraId="3A303F1E" w14:textId="77777777" w:rsidR="008238FA" w:rsidRDefault="008238FA" w:rsidP="008238FA">
      <w:pPr>
        <w:pStyle w:val="a6"/>
        <w:tabs>
          <w:tab w:val="left" w:pos="142"/>
        </w:tabs>
        <w:ind w:left="0"/>
        <w:jc w:val="both"/>
        <w:rPr>
          <w:szCs w:val="28"/>
        </w:rPr>
      </w:pPr>
    </w:p>
    <w:p w14:paraId="67F241A8" w14:textId="77777777" w:rsidR="008238FA" w:rsidRDefault="008238FA" w:rsidP="008238FA">
      <w:pPr>
        <w:pStyle w:val="a6"/>
        <w:tabs>
          <w:tab w:val="left" w:pos="142"/>
        </w:tabs>
        <w:ind w:left="0" w:firstLine="709"/>
        <w:jc w:val="both"/>
        <w:rPr>
          <w:rStyle w:val="5"/>
          <w:rFonts w:eastAsiaTheme="minorHAnsi"/>
          <w:sz w:val="28"/>
          <w:szCs w:val="28"/>
        </w:rPr>
      </w:pPr>
      <w:r>
        <w:rPr>
          <w:szCs w:val="28"/>
        </w:rPr>
        <w:t>2.2</w:t>
      </w:r>
      <w:r w:rsidRPr="00B47EE2">
        <w:rPr>
          <w:szCs w:val="28"/>
        </w:rPr>
        <w:t xml:space="preserve">. Предоставление сведений о </w:t>
      </w:r>
      <w:r>
        <w:rPr>
          <w:szCs w:val="28"/>
        </w:rPr>
        <w:t>заключении брака</w:t>
      </w:r>
      <w:r w:rsidRPr="00B47EE2">
        <w:rPr>
          <w:szCs w:val="28"/>
        </w:rPr>
        <w:t xml:space="preserve"> в форме электронного документа </w:t>
      </w:r>
      <w:r w:rsidRPr="00B47EE2">
        <w:rPr>
          <w:rStyle w:val="5"/>
          <w:rFonts w:eastAsiaTheme="minorHAnsi"/>
          <w:sz w:val="28"/>
          <w:szCs w:val="28"/>
        </w:rPr>
        <w:t>(атрибутный состав ответа на запрос)</w:t>
      </w:r>
    </w:p>
    <w:p w14:paraId="53CDA91D" w14:textId="77777777" w:rsidR="008238FA" w:rsidRPr="00B47EE2" w:rsidRDefault="008238FA" w:rsidP="008238FA">
      <w:pPr>
        <w:pStyle w:val="a6"/>
        <w:tabs>
          <w:tab w:val="left" w:pos="142"/>
        </w:tabs>
        <w:ind w:left="0" w:firstLine="709"/>
        <w:jc w:val="both"/>
        <w:rPr>
          <w:rStyle w:val="5"/>
          <w:rFonts w:eastAsiaTheme="minorHAnsi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95"/>
        <w:gridCol w:w="3031"/>
        <w:gridCol w:w="1790"/>
        <w:gridCol w:w="1811"/>
        <w:gridCol w:w="1834"/>
      </w:tblGrid>
      <w:tr w:rsidR="008238FA" w14:paraId="6E94C3D5" w14:textId="77777777" w:rsidTr="00A77263">
        <w:tc>
          <w:tcPr>
            <w:tcW w:w="595" w:type="dxa"/>
          </w:tcPr>
          <w:p w14:paraId="13DDAAA2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№ п/п</w:t>
            </w:r>
          </w:p>
        </w:tc>
        <w:tc>
          <w:tcPr>
            <w:tcW w:w="3031" w:type="dxa"/>
          </w:tcPr>
          <w:p w14:paraId="39E7CE50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790" w:type="dxa"/>
          </w:tcPr>
          <w:p w14:paraId="0CE29527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811" w:type="dxa"/>
          </w:tcPr>
          <w:p w14:paraId="6B80B495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834" w:type="dxa"/>
          </w:tcPr>
          <w:p w14:paraId="439CB9E8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Код атрибута</w:t>
            </w:r>
          </w:p>
        </w:tc>
      </w:tr>
      <w:tr w:rsidR="008238FA" w14:paraId="3FB86581" w14:textId="77777777" w:rsidTr="00A77263">
        <w:tc>
          <w:tcPr>
            <w:tcW w:w="595" w:type="dxa"/>
          </w:tcPr>
          <w:p w14:paraId="5C29B851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</w:p>
        </w:tc>
        <w:tc>
          <w:tcPr>
            <w:tcW w:w="3031" w:type="dxa"/>
          </w:tcPr>
          <w:p w14:paraId="4790D1AB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1790" w:type="dxa"/>
          </w:tcPr>
          <w:p w14:paraId="19C86996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1811" w:type="dxa"/>
          </w:tcPr>
          <w:p w14:paraId="38875883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1834" w:type="dxa"/>
          </w:tcPr>
          <w:p w14:paraId="3B5B7C32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</w:tr>
      <w:tr w:rsidR="008238FA" w14:paraId="3EAF1479" w14:textId="77777777" w:rsidTr="00A77263">
        <w:tc>
          <w:tcPr>
            <w:tcW w:w="9061" w:type="dxa"/>
            <w:gridSpan w:val="5"/>
          </w:tcPr>
          <w:p w14:paraId="201AC973" w14:textId="77777777" w:rsidR="008238FA" w:rsidRPr="00B47EE2" w:rsidRDefault="008238FA" w:rsidP="00A77263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Сведения о лице, в отношении которого сформирован ответ</w:t>
            </w:r>
          </w:p>
        </w:tc>
      </w:tr>
      <w:tr w:rsidR="008238FA" w14:paraId="3C8A48CB" w14:textId="77777777" w:rsidTr="00A77263">
        <w:tc>
          <w:tcPr>
            <w:tcW w:w="595" w:type="dxa"/>
          </w:tcPr>
          <w:p w14:paraId="5DB13BAC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031" w:type="dxa"/>
          </w:tcPr>
          <w:p w14:paraId="734B2DE4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Фамилия </w:t>
            </w:r>
          </w:p>
        </w:tc>
        <w:tc>
          <w:tcPr>
            <w:tcW w:w="1790" w:type="dxa"/>
          </w:tcPr>
          <w:p w14:paraId="262C8010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Строка </w:t>
            </w:r>
          </w:p>
        </w:tc>
        <w:tc>
          <w:tcPr>
            <w:tcW w:w="1811" w:type="dxa"/>
          </w:tcPr>
          <w:p w14:paraId="14399F96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01ABF2B2" w14:textId="77777777" w:rsidR="008238FA" w:rsidRPr="00B47EE2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B47EE2">
              <w:rPr>
                <w:rStyle w:val="211pt"/>
                <w:b w:val="0"/>
                <w:sz w:val="28"/>
                <w:szCs w:val="28"/>
              </w:rPr>
              <w:t>МВ.</w:t>
            </w:r>
            <w:r>
              <w:rPr>
                <w:rStyle w:val="211pt"/>
                <w:b w:val="0"/>
                <w:sz w:val="28"/>
                <w:szCs w:val="28"/>
              </w:rPr>
              <w:t>ЗБ.2.1.</w:t>
            </w:r>
          </w:p>
        </w:tc>
      </w:tr>
      <w:tr w:rsidR="008238FA" w14:paraId="71B24943" w14:textId="77777777" w:rsidTr="00A77263">
        <w:tc>
          <w:tcPr>
            <w:tcW w:w="595" w:type="dxa"/>
          </w:tcPr>
          <w:p w14:paraId="20175B15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3031" w:type="dxa"/>
          </w:tcPr>
          <w:p w14:paraId="3B0DFC1C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Имя </w:t>
            </w:r>
          </w:p>
        </w:tc>
        <w:tc>
          <w:tcPr>
            <w:tcW w:w="1790" w:type="dxa"/>
          </w:tcPr>
          <w:p w14:paraId="228DA2F4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11" w:type="dxa"/>
          </w:tcPr>
          <w:p w14:paraId="2EB129E2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5DA08244" w14:textId="77777777" w:rsidR="008238FA" w:rsidRPr="00C57416" w:rsidRDefault="008238FA" w:rsidP="00812FD2">
            <w:pPr>
              <w:ind w:firstLine="3"/>
            </w:pPr>
            <w:r w:rsidRPr="00C57416">
              <w:rPr>
                <w:rStyle w:val="211pt"/>
                <w:rFonts w:eastAsiaTheme="minorHAnsi"/>
                <w:sz w:val="28"/>
                <w:szCs w:val="28"/>
              </w:rPr>
              <w:t>МВ.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ЗБ.2</w:t>
            </w:r>
            <w:r w:rsidRPr="00C57416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C57416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4EDFCAEB" w14:textId="77777777" w:rsidTr="00A77263">
        <w:tc>
          <w:tcPr>
            <w:tcW w:w="595" w:type="dxa"/>
          </w:tcPr>
          <w:p w14:paraId="5FB17205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3031" w:type="dxa"/>
          </w:tcPr>
          <w:p w14:paraId="35700C33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Отчество </w:t>
            </w:r>
          </w:p>
        </w:tc>
        <w:tc>
          <w:tcPr>
            <w:tcW w:w="1790" w:type="dxa"/>
          </w:tcPr>
          <w:p w14:paraId="2690C6F6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11" w:type="dxa"/>
          </w:tcPr>
          <w:p w14:paraId="1B2D9B51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3FAC44FF" w14:textId="77777777" w:rsidR="008238FA" w:rsidRPr="00C57416" w:rsidRDefault="008238FA" w:rsidP="00812FD2">
            <w:pPr>
              <w:ind w:firstLine="3"/>
            </w:pPr>
            <w:r w:rsidRPr="00C57416">
              <w:rPr>
                <w:rStyle w:val="211pt"/>
                <w:rFonts w:eastAsiaTheme="minorHAnsi"/>
                <w:sz w:val="28"/>
                <w:szCs w:val="28"/>
              </w:rPr>
              <w:t>МВ.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ЗБ.2.3</w:t>
            </w:r>
            <w:r w:rsidRPr="00C57416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45407F68" w14:textId="77777777" w:rsidTr="00A77263">
        <w:tc>
          <w:tcPr>
            <w:tcW w:w="595" w:type="dxa"/>
          </w:tcPr>
          <w:p w14:paraId="7A7882DE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3031" w:type="dxa"/>
          </w:tcPr>
          <w:p w14:paraId="7C417542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790" w:type="dxa"/>
          </w:tcPr>
          <w:p w14:paraId="763C537E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Дата </w:t>
            </w:r>
          </w:p>
        </w:tc>
        <w:tc>
          <w:tcPr>
            <w:tcW w:w="1811" w:type="dxa"/>
          </w:tcPr>
          <w:p w14:paraId="035C05FC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7C5E35BD" w14:textId="77777777" w:rsidR="008238FA" w:rsidRPr="00C57416" w:rsidRDefault="008238FA" w:rsidP="00812FD2">
            <w:pPr>
              <w:ind w:firstLine="3"/>
            </w:pPr>
            <w:r w:rsidRPr="00C57416">
              <w:rPr>
                <w:rStyle w:val="211pt"/>
                <w:rFonts w:eastAsiaTheme="minorHAnsi"/>
                <w:sz w:val="28"/>
                <w:szCs w:val="28"/>
              </w:rPr>
              <w:t>МВ.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ЗБ.2.4</w:t>
            </w:r>
            <w:r w:rsidRPr="00C57416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13080E5E" w14:textId="77777777" w:rsidTr="00A77263">
        <w:tc>
          <w:tcPr>
            <w:tcW w:w="595" w:type="dxa"/>
          </w:tcPr>
          <w:p w14:paraId="56649A69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  <w:tc>
          <w:tcPr>
            <w:tcW w:w="3031" w:type="dxa"/>
          </w:tcPr>
          <w:p w14:paraId="6C84A1FB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СНИЛС</w:t>
            </w:r>
          </w:p>
        </w:tc>
        <w:tc>
          <w:tcPr>
            <w:tcW w:w="1790" w:type="dxa"/>
          </w:tcPr>
          <w:p w14:paraId="37471358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11" w:type="dxa"/>
          </w:tcPr>
          <w:p w14:paraId="3CBDE5DE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5C2859C0" w14:textId="77777777" w:rsidR="008238FA" w:rsidRPr="00C57416" w:rsidRDefault="008238FA" w:rsidP="00812FD2">
            <w:pPr>
              <w:ind w:firstLine="3"/>
            </w:pPr>
            <w:r w:rsidRPr="00C57416">
              <w:rPr>
                <w:rStyle w:val="211pt"/>
                <w:rFonts w:eastAsiaTheme="minorHAnsi"/>
                <w:sz w:val="28"/>
                <w:szCs w:val="28"/>
              </w:rPr>
              <w:t>МВ.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ЗБ.2.5</w:t>
            </w:r>
            <w:r w:rsidRPr="00C57416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44EE5CD2" w14:textId="77777777" w:rsidTr="00A77263">
        <w:tc>
          <w:tcPr>
            <w:tcW w:w="9061" w:type="dxa"/>
            <w:gridSpan w:val="5"/>
          </w:tcPr>
          <w:p w14:paraId="371BEA0A" w14:textId="77777777" w:rsidR="008238FA" w:rsidRPr="00B47EE2" w:rsidRDefault="008238FA" w:rsidP="00A77263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Сведения о записи акта о заключении брака</w:t>
            </w:r>
          </w:p>
        </w:tc>
      </w:tr>
      <w:tr w:rsidR="008238FA" w14:paraId="2ABEC9D8" w14:textId="77777777" w:rsidTr="00A77263">
        <w:tc>
          <w:tcPr>
            <w:tcW w:w="595" w:type="dxa"/>
          </w:tcPr>
          <w:p w14:paraId="076BC04E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6</w:t>
            </w:r>
          </w:p>
        </w:tc>
        <w:tc>
          <w:tcPr>
            <w:tcW w:w="3031" w:type="dxa"/>
          </w:tcPr>
          <w:p w14:paraId="4BBD25E9" w14:textId="77777777" w:rsidR="008238FA" w:rsidRPr="00D64E64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D64E64">
              <w:rPr>
                <w:b w:val="0"/>
                <w:sz w:val="28"/>
                <w:szCs w:val="28"/>
              </w:rPr>
              <w:t>Номер записи акта</w:t>
            </w:r>
          </w:p>
        </w:tc>
        <w:tc>
          <w:tcPr>
            <w:tcW w:w="1790" w:type="dxa"/>
          </w:tcPr>
          <w:p w14:paraId="3264309D" w14:textId="77777777" w:rsidR="008238FA" w:rsidRPr="00B47EE2" w:rsidRDefault="008238FA" w:rsidP="00A77263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Целое число</w:t>
            </w:r>
          </w:p>
        </w:tc>
        <w:tc>
          <w:tcPr>
            <w:tcW w:w="1811" w:type="dxa"/>
          </w:tcPr>
          <w:p w14:paraId="48A9D020" w14:textId="77777777" w:rsidR="008238FA" w:rsidRPr="00B47EE2" w:rsidRDefault="008238FA" w:rsidP="00A77263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35A23457" w14:textId="77777777" w:rsidR="008238FA" w:rsidRPr="00B47EE2" w:rsidRDefault="008238FA" w:rsidP="00A77263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C57416">
              <w:rPr>
                <w:rStyle w:val="211pt"/>
                <w:sz w:val="28"/>
                <w:szCs w:val="28"/>
              </w:rPr>
              <w:t>МВ.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ЗБ.2.6</w:t>
            </w:r>
            <w:r w:rsidRPr="00C57416">
              <w:rPr>
                <w:rStyle w:val="211pt"/>
                <w:sz w:val="28"/>
                <w:szCs w:val="28"/>
              </w:rPr>
              <w:t>.</w:t>
            </w:r>
          </w:p>
        </w:tc>
      </w:tr>
      <w:tr w:rsidR="008238FA" w14:paraId="369F7799" w14:textId="77777777" w:rsidTr="00A77263">
        <w:tc>
          <w:tcPr>
            <w:tcW w:w="595" w:type="dxa"/>
          </w:tcPr>
          <w:p w14:paraId="74522DF2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7</w:t>
            </w:r>
          </w:p>
        </w:tc>
        <w:tc>
          <w:tcPr>
            <w:tcW w:w="3031" w:type="dxa"/>
          </w:tcPr>
          <w:p w14:paraId="0FB98BE3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D64E64">
              <w:rPr>
                <w:b w:val="0"/>
                <w:sz w:val="28"/>
                <w:szCs w:val="28"/>
              </w:rPr>
              <w:t xml:space="preserve">Дата составления записи акта </w:t>
            </w:r>
          </w:p>
        </w:tc>
        <w:tc>
          <w:tcPr>
            <w:tcW w:w="1790" w:type="dxa"/>
          </w:tcPr>
          <w:p w14:paraId="5C383764" w14:textId="77777777" w:rsidR="008238FA" w:rsidRPr="00B47EE2" w:rsidRDefault="008238FA" w:rsidP="00A77263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Дата </w:t>
            </w:r>
          </w:p>
        </w:tc>
        <w:tc>
          <w:tcPr>
            <w:tcW w:w="1811" w:type="dxa"/>
          </w:tcPr>
          <w:p w14:paraId="73B1CC72" w14:textId="77777777" w:rsidR="008238FA" w:rsidRPr="00B47EE2" w:rsidRDefault="008238FA" w:rsidP="00A77263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06FD1872" w14:textId="77777777" w:rsidR="008238FA" w:rsidRPr="00B47EE2" w:rsidRDefault="008238FA" w:rsidP="00A77263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C57416">
              <w:rPr>
                <w:rStyle w:val="211pt"/>
                <w:sz w:val="28"/>
                <w:szCs w:val="28"/>
              </w:rPr>
              <w:t>МВ.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ЗБ.2.7</w:t>
            </w:r>
            <w:r w:rsidRPr="00C57416">
              <w:rPr>
                <w:rStyle w:val="211pt"/>
                <w:sz w:val="28"/>
                <w:szCs w:val="28"/>
              </w:rPr>
              <w:t>.</w:t>
            </w:r>
          </w:p>
        </w:tc>
      </w:tr>
      <w:tr w:rsidR="008238FA" w14:paraId="7B62C4C0" w14:textId="77777777" w:rsidTr="00A77263">
        <w:tc>
          <w:tcPr>
            <w:tcW w:w="595" w:type="dxa"/>
          </w:tcPr>
          <w:p w14:paraId="1EBC0C8A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8</w:t>
            </w:r>
          </w:p>
        </w:tc>
        <w:tc>
          <w:tcPr>
            <w:tcW w:w="3031" w:type="dxa"/>
          </w:tcPr>
          <w:p w14:paraId="1DFFF316" w14:textId="5B6A6F9A" w:rsidR="008238FA" w:rsidRDefault="008238FA" w:rsidP="000937BD">
            <w:pPr>
              <w:autoSpaceDE w:val="0"/>
              <w:autoSpaceDN w:val="0"/>
              <w:adjustRightInd w:val="0"/>
              <w:ind w:firstLine="0"/>
              <w:rPr>
                <w:b/>
                <w:szCs w:val="28"/>
              </w:rPr>
            </w:pPr>
            <w:r w:rsidRPr="00D64E64">
              <w:rPr>
                <w:rFonts w:cs="Times New Roman"/>
                <w:bCs/>
                <w:szCs w:val="28"/>
              </w:rPr>
              <w:t>Полное наименование органа ЗАГС, которым</w:t>
            </w:r>
            <w:r w:rsidR="000937BD">
              <w:rPr>
                <w:rFonts w:cs="Times New Roman"/>
                <w:bCs/>
                <w:szCs w:val="28"/>
              </w:rPr>
              <w:t xml:space="preserve"> </w:t>
            </w:r>
            <w:r w:rsidRPr="00D64E64">
              <w:rPr>
                <w:rFonts w:cs="Times New Roman"/>
                <w:bCs/>
                <w:szCs w:val="28"/>
              </w:rPr>
              <w:t>произведена государственная регистрация</w:t>
            </w:r>
            <w:r w:rsidR="000937BD">
              <w:rPr>
                <w:rFonts w:cs="Times New Roman"/>
                <w:bCs/>
                <w:szCs w:val="28"/>
              </w:rPr>
              <w:t xml:space="preserve"> </w:t>
            </w:r>
            <w:r w:rsidRPr="000937BD">
              <w:rPr>
                <w:rFonts w:cs="Times New Roman"/>
                <w:bCs/>
                <w:szCs w:val="28"/>
              </w:rPr>
              <w:t>акта гражданского состояния</w:t>
            </w:r>
          </w:p>
        </w:tc>
        <w:tc>
          <w:tcPr>
            <w:tcW w:w="1790" w:type="dxa"/>
          </w:tcPr>
          <w:p w14:paraId="7F1D4FAE" w14:textId="77777777" w:rsidR="008238FA" w:rsidRPr="00B47EE2" w:rsidRDefault="008238FA" w:rsidP="00A77263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Строка</w:t>
            </w:r>
          </w:p>
        </w:tc>
        <w:tc>
          <w:tcPr>
            <w:tcW w:w="1811" w:type="dxa"/>
          </w:tcPr>
          <w:p w14:paraId="2286CB5C" w14:textId="77777777" w:rsidR="008238FA" w:rsidRPr="00B47EE2" w:rsidRDefault="008238FA" w:rsidP="00A77263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283459B9" w14:textId="77777777" w:rsidR="008238FA" w:rsidRPr="00B47EE2" w:rsidRDefault="008238FA" w:rsidP="00A77263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C57416">
              <w:rPr>
                <w:rStyle w:val="211pt"/>
                <w:sz w:val="28"/>
                <w:szCs w:val="28"/>
              </w:rPr>
              <w:t>МВ.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ЗБ.2.8</w:t>
            </w:r>
            <w:r w:rsidRPr="00C57416">
              <w:rPr>
                <w:rStyle w:val="211pt"/>
                <w:sz w:val="28"/>
                <w:szCs w:val="28"/>
              </w:rPr>
              <w:t>.</w:t>
            </w:r>
          </w:p>
        </w:tc>
      </w:tr>
      <w:tr w:rsidR="008238FA" w14:paraId="46B4C009" w14:textId="77777777" w:rsidTr="00A77263">
        <w:tc>
          <w:tcPr>
            <w:tcW w:w="595" w:type="dxa"/>
          </w:tcPr>
          <w:p w14:paraId="172302F2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9</w:t>
            </w:r>
          </w:p>
        </w:tc>
        <w:tc>
          <w:tcPr>
            <w:tcW w:w="3031" w:type="dxa"/>
            <w:vAlign w:val="bottom"/>
          </w:tcPr>
          <w:p w14:paraId="3534C7DF" w14:textId="77777777" w:rsidR="008238FA" w:rsidRPr="00B47EE2" w:rsidRDefault="008238FA" w:rsidP="00A77263">
            <w:pPr>
              <w:pStyle w:val="20"/>
              <w:shd w:val="clear" w:color="auto" w:fill="auto"/>
              <w:spacing w:line="24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Код органа ЗАГС</w:t>
            </w:r>
          </w:p>
        </w:tc>
        <w:tc>
          <w:tcPr>
            <w:tcW w:w="1790" w:type="dxa"/>
            <w:vAlign w:val="bottom"/>
          </w:tcPr>
          <w:p w14:paraId="44E47434" w14:textId="77777777" w:rsidR="008238FA" w:rsidRPr="00B47EE2" w:rsidRDefault="008238FA" w:rsidP="00A77263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Целое число</w:t>
            </w:r>
          </w:p>
        </w:tc>
        <w:tc>
          <w:tcPr>
            <w:tcW w:w="1811" w:type="dxa"/>
            <w:vAlign w:val="bottom"/>
          </w:tcPr>
          <w:p w14:paraId="0B4ABF98" w14:textId="77777777" w:rsidR="008238FA" w:rsidRPr="00B47EE2" w:rsidRDefault="008238FA" w:rsidP="00A77263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СМЭВ</w:t>
            </w:r>
          </w:p>
        </w:tc>
        <w:tc>
          <w:tcPr>
            <w:tcW w:w="1834" w:type="dxa"/>
            <w:vAlign w:val="bottom"/>
          </w:tcPr>
          <w:p w14:paraId="4DA4CF62" w14:textId="77777777" w:rsidR="008238FA" w:rsidRPr="00B47EE2" w:rsidRDefault="008238FA" w:rsidP="00A77263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C57416">
              <w:rPr>
                <w:rStyle w:val="211pt"/>
                <w:sz w:val="28"/>
                <w:szCs w:val="28"/>
              </w:rPr>
              <w:t>МВ.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ЗБ.2.9</w:t>
            </w:r>
            <w:r w:rsidRPr="00C57416">
              <w:rPr>
                <w:rStyle w:val="211pt"/>
                <w:sz w:val="28"/>
                <w:szCs w:val="28"/>
              </w:rPr>
              <w:t>.</w:t>
            </w:r>
          </w:p>
        </w:tc>
      </w:tr>
      <w:tr w:rsidR="008238FA" w14:paraId="732E46B1" w14:textId="77777777" w:rsidTr="00A77263">
        <w:tc>
          <w:tcPr>
            <w:tcW w:w="595" w:type="dxa"/>
          </w:tcPr>
          <w:p w14:paraId="1F380684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10</w:t>
            </w:r>
          </w:p>
        </w:tc>
        <w:tc>
          <w:tcPr>
            <w:tcW w:w="3031" w:type="dxa"/>
            <w:vAlign w:val="bottom"/>
          </w:tcPr>
          <w:p w14:paraId="435EC959" w14:textId="77777777" w:rsidR="008238FA" w:rsidRPr="00B47EE2" w:rsidRDefault="008238FA" w:rsidP="00A77263">
            <w:pPr>
              <w:pStyle w:val="20"/>
              <w:shd w:val="clear" w:color="auto" w:fill="auto"/>
              <w:spacing w:line="24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Дата начала действия статуса</w:t>
            </w:r>
          </w:p>
        </w:tc>
        <w:tc>
          <w:tcPr>
            <w:tcW w:w="1790" w:type="dxa"/>
            <w:vAlign w:val="bottom"/>
          </w:tcPr>
          <w:p w14:paraId="265F3B8B" w14:textId="77777777" w:rsidR="008238FA" w:rsidRPr="00B47EE2" w:rsidRDefault="008238FA" w:rsidP="00A77263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Дата </w:t>
            </w:r>
          </w:p>
        </w:tc>
        <w:tc>
          <w:tcPr>
            <w:tcW w:w="1811" w:type="dxa"/>
            <w:vAlign w:val="bottom"/>
          </w:tcPr>
          <w:p w14:paraId="2E7BFFAA" w14:textId="77777777" w:rsidR="008238FA" w:rsidRPr="00B47EE2" w:rsidRDefault="008238FA" w:rsidP="00A77263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660BF120" w14:textId="77777777" w:rsidR="008238FA" w:rsidRDefault="008238FA" w:rsidP="00812FD2">
            <w:pPr>
              <w:ind w:firstLine="3"/>
            </w:pPr>
            <w:r w:rsidRPr="007C53F4">
              <w:rPr>
                <w:rStyle w:val="211pt"/>
                <w:rFonts w:eastAsiaTheme="minorHAnsi"/>
                <w:sz w:val="28"/>
                <w:szCs w:val="28"/>
              </w:rPr>
              <w:t>МВ.ЗБ.2.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10</w:t>
            </w:r>
            <w:r w:rsidRPr="007C53F4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500C4F92" w14:textId="77777777" w:rsidTr="00A77263">
        <w:tc>
          <w:tcPr>
            <w:tcW w:w="595" w:type="dxa"/>
          </w:tcPr>
          <w:p w14:paraId="515AEDFC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11</w:t>
            </w:r>
          </w:p>
        </w:tc>
        <w:tc>
          <w:tcPr>
            <w:tcW w:w="3031" w:type="dxa"/>
            <w:vAlign w:val="bottom"/>
          </w:tcPr>
          <w:p w14:paraId="2868B5CA" w14:textId="77777777" w:rsidR="008238FA" w:rsidRPr="00B47EE2" w:rsidRDefault="008238FA" w:rsidP="00A77263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статуса</w:t>
            </w:r>
          </w:p>
        </w:tc>
        <w:tc>
          <w:tcPr>
            <w:tcW w:w="1790" w:type="dxa"/>
          </w:tcPr>
          <w:p w14:paraId="5412C6AC" w14:textId="77777777" w:rsidR="008238FA" w:rsidRPr="00B47EE2" w:rsidRDefault="008238FA" w:rsidP="00A77263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Дата </w:t>
            </w:r>
          </w:p>
        </w:tc>
        <w:tc>
          <w:tcPr>
            <w:tcW w:w="1811" w:type="dxa"/>
          </w:tcPr>
          <w:p w14:paraId="6F5C887A" w14:textId="77777777" w:rsidR="008238FA" w:rsidRPr="00B47EE2" w:rsidRDefault="008238FA" w:rsidP="00A77263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B47EE2">
              <w:rPr>
                <w:rStyle w:val="211pt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4BECA1E9" w14:textId="77777777" w:rsidR="008238FA" w:rsidRDefault="008238FA" w:rsidP="00812FD2">
            <w:pPr>
              <w:ind w:firstLine="3"/>
            </w:pPr>
            <w:r w:rsidRPr="007C53F4">
              <w:rPr>
                <w:rStyle w:val="211pt"/>
                <w:rFonts w:eastAsiaTheme="minorHAnsi"/>
                <w:sz w:val="28"/>
                <w:szCs w:val="28"/>
              </w:rPr>
              <w:t>МВ.ЗБ.2.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11</w:t>
            </w:r>
            <w:r w:rsidRPr="007C53F4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579AB0B7" w14:textId="77777777" w:rsidTr="00A77263">
        <w:tc>
          <w:tcPr>
            <w:tcW w:w="595" w:type="dxa"/>
          </w:tcPr>
          <w:p w14:paraId="03556B69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12</w:t>
            </w:r>
          </w:p>
        </w:tc>
        <w:tc>
          <w:tcPr>
            <w:tcW w:w="3031" w:type="dxa"/>
            <w:vAlign w:val="bottom"/>
          </w:tcPr>
          <w:p w14:paraId="7F0646AD" w14:textId="77777777" w:rsidR="008238FA" w:rsidRPr="00B47EE2" w:rsidRDefault="008238FA" w:rsidP="00A77263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Серия свидетельства</w:t>
            </w:r>
          </w:p>
        </w:tc>
        <w:tc>
          <w:tcPr>
            <w:tcW w:w="1790" w:type="dxa"/>
          </w:tcPr>
          <w:p w14:paraId="2ED24925" w14:textId="77777777" w:rsidR="008238FA" w:rsidRPr="00B47EE2" w:rsidRDefault="008238FA" w:rsidP="00A77263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Целое число</w:t>
            </w:r>
          </w:p>
        </w:tc>
        <w:tc>
          <w:tcPr>
            <w:tcW w:w="1811" w:type="dxa"/>
          </w:tcPr>
          <w:p w14:paraId="544CE961" w14:textId="77777777" w:rsidR="008238FA" w:rsidRPr="00B47EE2" w:rsidRDefault="008238FA" w:rsidP="00A77263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B47EE2">
              <w:rPr>
                <w:rStyle w:val="211pt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25A21F62" w14:textId="77777777" w:rsidR="008238FA" w:rsidRDefault="008238FA" w:rsidP="00812FD2">
            <w:pPr>
              <w:ind w:firstLine="3"/>
            </w:pPr>
            <w:r w:rsidRPr="007C53F4">
              <w:rPr>
                <w:rStyle w:val="211pt"/>
                <w:rFonts w:eastAsiaTheme="minorHAnsi"/>
                <w:sz w:val="28"/>
                <w:szCs w:val="28"/>
              </w:rPr>
              <w:t>МВ.ЗБ.2.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12</w:t>
            </w:r>
            <w:r w:rsidRPr="007C53F4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5EC41621" w14:textId="77777777" w:rsidTr="00A77263">
        <w:tc>
          <w:tcPr>
            <w:tcW w:w="595" w:type="dxa"/>
          </w:tcPr>
          <w:p w14:paraId="647A4C92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13</w:t>
            </w:r>
          </w:p>
        </w:tc>
        <w:tc>
          <w:tcPr>
            <w:tcW w:w="3031" w:type="dxa"/>
            <w:vAlign w:val="bottom"/>
          </w:tcPr>
          <w:p w14:paraId="42D8730D" w14:textId="77777777" w:rsidR="008238FA" w:rsidRPr="00B47EE2" w:rsidRDefault="008238FA" w:rsidP="00A77263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Номер свидетельства</w:t>
            </w:r>
          </w:p>
        </w:tc>
        <w:tc>
          <w:tcPr>
            <w:tcW w:w="1790" w:type="dxa"/>
          </w:tcPr>
          <w:p w14:paraId="04C296CA" w14:textId="77777777" w:rsidR="008238FA" w:rsidRPr="00B47EE2" w:rsidRDefault="008238FA" w:rsidP="00A77263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Целое число</w:t>
            </w:r>
          </w:p>
        </w:tc>
        <w:tc>
          <w:tcPr>
            <w:tcW w:w="1811" w:type="dxa"/>
          </w:tcPr>
          <w:p w14:paraId="381F676D" w14:textId="77777777" w:rsidR="008238FA" w:rsidRPr="00B47EE2" w:rsidRDefault="008238FA" w:rsidP="00A77263">
            <w:pPr>
              <w:pStyle w:val="20"/>
              <w:shd w:val="clear" w:color="auto" w:fill="auto"/>
              <w:spacing w:line="240" w:lineRule="auto"/>
              <w:rPr>
                <w:rStyle w:val="211pt"/>
                <w:sz w:val="28"/>
                <w:szCs w:val="28"/>
              </w:rPr>
            </w:pPr>
            <w:r w:rsidRPr="00B47EE2">
              <w:rPr>
                <w:rStyle w:val="211pt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27CF823D" w14:textId="77777777" w:rsidR="008238FA" w:rsidRDefault="008238FA" w:rsidP="00812FD2">
            <w:pPr>
              <w:ind w:firstLine="3"/>
            </w:pPr>
            <w:r w:rsidRPr="007C53F4">
              <w:rPr>
                <w:rStyle w:val="211pt"/>
                <w:rFonts w:eastAsiaTheme="minorHAnsi"/>
                <w:sz w:val="28"/>
                <w:szCs w:val="28"/>
              </w:rPr>
              <w:t>МВ.ЗБ.2.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13</w:t>
            </w:r>
            <w:r w:rsidRPr="007C53F4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21D93A6F" w14:textId="77777777" w:rsidTr="00A77263">
        <w:tc>
          <w:tcPr>
            <w:tcW w:w="595" w:type="dxa"/>
          </w:tcPr>
          <w:p w14:paraId="2391E421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14</w:t>
            </w:r>
          </w:p>
        </w:tc>
        <w:tc>
          <w:tcPr>
            <w:tcW w:w="3031" w:type="dxa"/>
            <w:vAlign w:val="bottom"/>
          </w:tcPr>
          <w:p w14:paraId="2EE98E4C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Дата выдачи </w:t>
            </w:r>
            <w:r>
              <w:rPr>
                <w:sz w:val="28"/>
                <w:szCs w:val="28"/>
              </w:rPr>
              <w:lastRenderedPageBreak/>
              <w:t>свидетельства</w:t>
            </w:r>
          </w:p>
        </w:tc>
        <w:tc>
          <w:tcPr>
            <w:tcW w:w="1790" w:type="dxa"/>
          </w:tcPr>
          <w:p w14:paraId="5104B7F3" w14:textId="77777777" w:rsidR="008238FA" w:rsidRPr="00B47EE2" w:rsidRDefault="008238FA" w:rsidP="00A77263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Дата </w:t>
            </w:r>
          </w:p>
        </w:tc>
        <w:tc>
          <w:tcPr>
            <w:tcW w:w="1811" w:type="dxa"/>
          </w:tcPr>
          <w:p w14:paraId="3D11C3EA" w14:textId="77777777" w:rsidR="008238FA" w:rsidRPr="00B47EE2" w:rsidRDefault="008238FA" w:rsidP="00A77263">
            <w:pPr>
              <w:pStyle w:val="20"/>
              <w:shd w:val="clear" w:color="auto" w:fill="auto"/>
              <w:spacing w:line="240" w:lineRule="auto"/>
              <w:rPr>
                <w:rStyle w:val="211pt"/>
                <w:sz w:val="28"/>
                <w:szCs w:val="28"/>
              </w:rPr>
            </w:pPr>
            <w:r w:rsidRPr="00B47EE2">
              <w:rPr>
                <w:rStyle w:val="211pt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6D95AB4A" w14:textId="77777777" w:rsidR="008238FA" w:rsidRDefault="008238FA" w:rsidP="00812FD2">
            <w:pPr>
              <w:ind w:firstLine="3"/>
            </w:pPr>
            <w:r w:rsidRPr="007C53F4">
              <w:rPr>
                <w:rStyle w:val="211pt"/>
                <w:rFonts w:eastAsiaTheme="minorHAnsi"/>
                <w:sz w:val="28"/>
                <w:szCs w:val="28"/>
              </w:rPr>
              <w:t>МВ.ЗБ.2.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14</w:t>
            </w:r>
            <w:r w:rsidRPr="007C53F4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4288BC00" w14:textId="77777777" w:rsidTr="00A77263">
        <w:tc>
          <w:tcPr>
            <w:tcW w:w="595" w:type="dxa"/>
          </w:tcPr>
          <w:p w14:paraId="25A3743D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15</w:t>
            </w:r>
          </w:p>
        </w:tc>
        <w:tc>
          <w:tcPr>
            <w:tcW w:w="3031" w:type="dxa"/>
            <w:vAlign w:val="bottom"/>
          </w:tcPr>
          <w:p w14:paraId="0AAF1FAE" w14:textId="77777777" w:rsidR="008238FA" w:rsidRPr="00B47EE2" w:rsidRDefault="008238FA" w:rsidP="00A77263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заключения брака</w:t>
            </w:r>
          </w:p>
        </w:tc>
        <w:tc>
          <w:tcPr>
            <w:tcW w:w="1790" w:type="dxa"/>
          </w:tcPr>
          <w:p w14:paraId="7B5F0FAD" w14:textId="77777777" w:rsidR="008238FA" w:rsidRPr="00B47EE2" w:rsidRDefault="008238FA" w:rsidP="00A77263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Дата </w:t>
            </w:r>
          </w:p>
        </w:tc>
        <w:tc>
          <w:tcPr>
            <w:tcW w:w="1811" w:type="dxa"/>
          </w:tcPr>
          <w:p w14:paraId="08E96C44" w14:textId="77777777" w:rsidR="008238FA" w:rsidRPr="00B47EE2" w:rsidRDefault="008238FA" w:rsidP="00A77263">
            <w:pPr>
              <w:pStyle w:val="20"/>
              <w:shd w:val="clear" w:color="auto" w:fill="auto"/>
              <w:spacing w:line="240" w:lineRule="auto"/>
              <w:rPr>
                <w:rStyle w:val="211pt"/>
                <w:sz w:val="28"/>
                <w:szCs w:val="28"/>
              </w:rPr>
            </w:pPr>
            <w:r w:rsidRPr="00B47EE2">
              <w:rPr>
                <w:rStyle w:val="211pt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7DEB2F76" w14:textId="77777777" w:rsidR="008238FA" w:rsidRDefault="008238FA" w:rsidP="00812FD2">
            <w:pPr>
              <w:ind w:firstLine="3"/>
            </w:pPr>
            <w:r w:rsidRPr="007C53F4">
              <w:rPr>
                <w:rStyle w:val="211pt"/>
                <w:rFonts w:eastAsiaTheme="minorHAnsi"/>
                <w:sz w:val="28"/>
                <w:szCs w:val="28"/>
              </w:rPr>
              <w:t>МВ.ЗБ.2.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15</w:t>
            </w:r>
            <w:r w:rsidRPr="007C53F4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4BA8759B" w14:textId="77777777" w:rsidTr="00A77263">
        <w:tc>
          <w:tcPr>
            <w:tcW w:w="9061" w:type="dxa"/>
            <w:gridSpan w:val="5"/>
          </w:tcPr>
          <w:p w14:paraId="12A128D7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Сведения о лицах, заключивших брак (супруг)</w:t>
            </w:r>
          </w:p>
        </w:tc>
      </w:tr>
      <w:tr w:rsidR="008238FA" w14:paraId="30C8A5F8" w14:textId="77777777" w:rsidTr="00A77263">
        <w:tc>
          <w:tcPr>
            <w:tcW w:w="595" w:type="dxa"/>
          </w:tcPr>
          <w:p w14:paraId="18B48950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16</w:t>
            </w:r>
          </w:p>
        </w:tc>
        <w:tc>
          <w:tcPr>
            <w:tcW w:w="3031" w:type="dxa"/>
            <w:vAlign w:val="bottom"/>
          </w:tcPr>
          <w:p w14:paraId="610478E9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Фамилия до заключения брака</w:t>
            </w:r>
          </w:p>
        </w:tc>
        <w:tc>
          <w:tcPr>
            <w:tcW w:w="1790" w:type="dxa"/>
          </w:tcPr>
          <w:p w14:paraId="039F5AFD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Строка </w:t>
            </w:r>
          </w:p>
        </w:tc>
        <w:tc>
          <w:tcPr>
            <w:tcW w:w="1811" w:type="dxa"/>
          </w:tcPr>
          <w:p w14:paraId="1372554F" w14:textId="77777777" w:rsidR="008238FA" w:rsidRDefault="008238FA" w:rsidP="000937BD">
            <w:pPr>
              <w:ind w:firstLine="0"/>
            </w:pPr>
            <w:r w:rsidRPr="007070B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243F706C" w14:textId="77777777" w:rsidR="008238FA" w:rsidRDefault="008238FA" w:rsidP="000937BD">
            <w:pPr>
              <w:ind w:firstLine="0"/>
            </w:pPr>
            <w:r w:rsidRPr="009F22AA">
              <w:rPr>
                <w:rStyle w:val="211pt"/>
                <w:rFonts w:eastAsiaTheme="minorHAnsi"/>
                <w:sz w:val="28"/>
                <w:szCs w:val="28"/>
              </w:rPr>
              <w:t>МВ.ЗБ.2.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16</w:t>
            </w:r>
            <w:r w:rsidRPr="009F22AA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25468D9B" w14:textId="77777777" w:rsidTr="00A77263">
        <w:tc>
          <w:tcPr>
            <w:tcW w:w="595" w:type="dxa"/>
          </w:tcPr>
          <w:p w14:paraId="1C93E08E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17</w:t>
            </w:r>
          </w:p>
        </w:tc>
        <w:tc>
          <w:tcPr>
            <w:tcW w:w="3031" w:type="dxa"/>
            <w:vAlign w:val="bottom"/>
          </w:tcPr>
          <w:p w14:paraId="701A69AC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Фамилия после заключения брака</w:t>
            </w:r>
          </w:p>
        </w:tc>
        <w:tc>
          <w:tcPr>
            <w:tcW w:w="1790" w:type="dxa"/>
          </w:tcPr>
          <w:p w14:paraId="4054CD44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Строка </w:t>
            </w:r>
          </w:p>
        </w:tc>
        <w:tc>
          <w:tcPr>
            <w:tcW w:w="1811" w:type="dxa"/>
          </w:tcPr>
          <w:p w14:paraId="10538532" w14:textId="77777777" w:rsidR="008238FA" w:rsidRDefault="008238FA" w:rsidP="000937BD">
            <w:pPr>
              <w:ind w:firstLine="0"/>
            </w:pPr>
            <w:r w:rsidRPr="007070B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6F297A52" w14:textId="77777777" w:rsidR="008238FA" w:rsidRDefault="008238FA" w:rsidP="000937BD">
            <w:pPr>
              <w:ind w:firstLine="0"/>
            </w:pPr>
            <w:r w:rsidRPr="009F22AA">
              <w:rPr>
                <w:rStyle w:val="211pt"/>
                <w:rFonts w:eastAsiaTheme="minorHAnsi"/>
                <w:sz w:val="28"/>
                <w:szCs w:val="28"/>
              </w:rPr>
              <w:t>МВ.ЗБ.2.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17</w:t>
            </w:r>
            <w:r w:rsidRPr="009F22AA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1A42C94E" w14:textId="77777777" w:rsidTr="00A77263">
        <w:tc>
          <w:tcPr>
            <w:tcW w:w="595" w:type="dxa"/>
          </w:tcPr>
          <w:p w14:paraId="1EB349DA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18</w:t>
            </w:r>
          </w:p>
        </w:tc>
        <w:tc>
          <w:tcPr>
            <w:tcW w:w="3031" w:type="dxa"/>
            <w:vAlign w:val="bottom"/>
          </w:tcPr>
          <w:p w14:paraId="5F25022A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Имя </w:t>
            </w:r>
          </w:p>
        </w:tc>
        <w:tc>
          <w:tcPr>
            <w:tcW w:w="1790" w:type="dxa"/>
          </w:tcPr>
          <w:p w14:paraId="29D0FA86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Строка</w:t>
            </w:r>
          </w:p>
        </w:tc>
        <w:tc>
          <w:tcPr>
            <w:tcW w:w="1811" w:type="dxa"/>
          </w:tcPr>
          <w:p w14:paraId="5127A46B" w14:textId="77777777" w:rsidR="008238FA" w:rsidRDefault="008238FA" w:rsidP="000937BD">
            <w:pPr>
              <w:ind w:firstLine="0"/>
            </w:pPr>
            <w:r w:rsidRPr="00707CCC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78DB907B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9F22AA">
              <w:rPr>
                <w:rStyle w:val="211pt"/>
                <w:sz w:val="28"/>
                <w:szCs w:val="28"/>
              </w:rPr>
              <w:t>МВ.</w:t>
            </w:r>
            <w:r w:rsidRPr="009F22AA">
              <w:rPr>
                <w:rStyle w:val="211pt"/>
                <w:rFonts w:eastAsiaTheme="minorHAnsi"/>
                <w:sz w:val="28"/>
                <w:szCs w:val="28"/>
              </w:rPr>
              <w:t>ЗБ.2.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18</w:t>
            </w:r>
            <w:r w:rsidRPr="009F22AA">
              <w:rPr>
                <w:rStyle w:val="211pt"/>
                <w:sz w:val="28"/>
                <w:szCs w:val="28"/>
              </w:rPr>
              <w:t>.</w:t>
            </w:r>
          </w:p>
        </w:tc>
      </w:tr>
      <w:tr w:rsidR="008238FA" w14:paraId="5AB66196" w14:textId="77777777" w:rsidTr="00A77263">
        <w:tc>
          <w:tcPr>
            <w:tcW w:w="595" w:type="dxa"/>
          </w:tcPr>
          <w:p w14:paraId="0F316A50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19</w:t>
            </w:r>
          </w:p>
        </w:tc>
        <w:tc>
          <w:tcPr>
            <w:tcW w:w="3031" w:type="dxa"/>
            <w:vAlign w:val="bottom"/>
          </w:tcPr>
          <w:p w14:paraId="75C842A5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Отчество (при наличии)</w:t>
            </w:r>
          </w:p>
        </w:tc>
        <w:tc>
          <w:tcPr>
            <w:tcW w:w="1790" w:type="dxa"/>
          </w:tcPr>
          <w:p w14:paraId="1EB1AE01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Строка</w:t>
            </w:r>
          </w:p>
        </w:tc>
        <w:tc>
          <w:tcPr>
            <w:tcW w:w="1811" w:type="dxa"/>
          </w:tcPr>
          <w:p w14:paraId="216D0BCC" w14:textId="77777777" w:rsidR="008238FA" w:rsidRDefault="008238FA" w:rsidP="000937BD">
            <w:pPr>
              <w:ind w:firstLine="0"/>
            </w:pPr>
            <w:r w:rsidRPr="00707CCC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6F6A43C2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9F22AA">
              <w:rPr>
                <w:rStyle w:val="211pt"/>
                <w:sz w:val="28"/>
                <w:szCs w:val="28"/>
              </w:rPr>
              <w:t>МВ.</w:t>
            </w:r>
            <w:r w:rsidRPr="009F22AA">
              <w:rPr>
                <w:rStyle w:val="211pt"/>
                <w:rFonts w:eastAsiaTheme="minorHAnsi"/>
                <w:sz w:val="28"/>
                <w:szCs w:val="28"/>
              </w:rPr>
              <w:t>ЗБ.2.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19</w:t>
            </w:r>
            <w:r w:rsidRPr="009F22AA">
              <w:rPr>
                <w:rStyle w:val="211pt"/>
                <w:sz w:val="28"/>
                <w:szCs w:val="28"/>
              </w:rPr>
              <w:t>.</w:t>
            </w:r>
          </w:p>
        </w:tc>
      </w:tr>
      <w:tr w:rsidR="008238FA" w14:paraId="16D5363A" w14:textId="77777777" w:rsidTr="00A77263">
        <w:tc>
          <w:tcPr>
            <w:tcW w:w="595" w:type="dxa"/>
          </w:tcPr>
          <w:p w14:paraId="21CA97ED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20</w:t>
            </w:r>
          </w:p>
        </w:tc>
        <w:tc>
          <w:tcPr>
            <w:tcW w:w="3031" w:type="dxa"/>
            <w:vAlign w:val="bottom"/>
          </w:tcPr>
          <w:p w14:paraId="7433302B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страны гражданства иностранного гражданина</w:t>
            </w:r>
          </w:p>
        </w:tc>
        <w:tc>
          <w:tcPr>
            <w:tcW w:w="1790" w:type="dxa"/>
          </w:tcPr>
          <w:p w14:paraId="6ACBCFFD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Целое число</w:t>
            </w:r>
          </w:p>
        </w:tc>
        <w:tc>
          <w:tcPr>
            <w:tcW w:w="1811" w:type="dxa"/>
          </w:tcPr>
          <w:p w14:paraId="27F70C2E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rStyle w:val="211pt"/>
                <w:sz w:val="28"/>
                <w:szCs w:val="28"/>
              </w:rPr>
            </w:pPr>
            <w:r>
              <w:rPr>
                <w:rStyle w:val="211pt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4B9B1082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9F22AA">
              <w:rPr>
                <w:rStyle w:val="211pt"/>
                <w:sz w:val="28"/>
                <w:szCs w:val="28"/>
              </w:rPr>
              <w:t>МВ.</w:t>
            </w:r>
            <w:r w:rsidRPr="009F22AA">
              <w:rPr>
                <w:rStyle w:val="211pt"/>
                <w:rFonts w:eastAsiaTheme="minorHAnsi"/>
                <w:sz w:val="28"/>
                <w:szCs w:val="28"/>
              </w:rPr>
              <w:t>ЗБ.2.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20</w:t>
            </w:r>
            <w:r w:rsidRPr="009F22AA">
              <w:rPr>
                <w:rStyle w:val="211pt"/>
                <w:sz w:val="28"/>
                <w:szCs w:val="28"/>
              </w:rPr>
              <w:t>.</w:t>
            </w:r>
          </w:p>
        </w:tc>
      </w:tr>
      <w:tr w:rsidR="008238FA" w14:paraId="7C265A46" w14:textId="77777777" w:rsidTr="00A77263">
        <w:tc>
          <w:tcPr>
            <w:tcW w:w="595" w:type="dxa"/>
          </w:tcPr>
          <w:p w14:paraId="0C8E113C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21</w:t>
            </w:r>
          </w:p>
        </w:tc>
        <w:tc>
          <w:tcPr>
            <w:tcW w:w="3031" w:type="dxa"/>
            <w:vAlign w:val="bottom"/>
          </w:tcPr>
          <w:p w14:paraId="4137ED2F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Полное наименование страны гражданства иностранного гражданина</w:t>
            </w:r>
          </w:p>
        </w:tc>
        <w:tc>
          <w:tcPr>
            <w:tcW w:w="1790" w:type="dxa"/>
          </w:tcPr>
          <w:p w14:paraId="1992FB5E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Строка</w:t>
            </w:r>
          </w:p>
        </w:tc>
        <w:tc>
          <w:tcPr>
            <w:tcW w:w="1811" w:type="dxa"/>
          </w:tcPr>
          <w:p w14:paraId="36C21014" w14:textId="77777777" w:rsidR="008238FA" w:rsidRDefault="008238FA" w:rsidP="000937BD">
            <w:pPr>
              <w:ind w:firstLine="0"/>
            </w:pPr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4DEF9B51" w14:textId="77777777" w:rsidR="008238FA" w:rsidRDefault="008238FA" w:rsidP="000937BD">
            <w:pPr>
              <w:ind w:firstLine="0"/>
            </w:pPr>
            <w:r w:rsidRPr="004912E1">
              <w:rPr>
                <w:rStyle w:val="211pt"/>
                <w:rFonts w:eastAsiaTheme="minorHAnsi"/>
                <w:sz w:val="28"/>
                <w:szCs w:val="28"/>
              </w:rPr>
              <w:t>МВ.ЗБ.2.2</w:t>
            </w:r>
            <w:r>
              <w:rPr>
                <w:rStyle w:val="211pt"/>
                <w:rFonts w:eastAsiaTheme="minorHAnsi"/>
                <w:sz w:val="28"/>
                <w:szCs w:val="28"/>
              </w:rPr>
              <w:t>1</w:t>
            </w:r>
            <w:r w:rsidRPr="004912E1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27A4EF24" w14:textId="77777777" w:rsidTr="00A77263">
        <w:tc>
          <w:tcPr>
            <w:tcW w:w="595" w:type="dxa"/>
          </w:tcPr>
          <w:p w14:paraId="66622630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22</w:t>
            </w:r>
          </w:p>
        </w:tc>
        <w:tc>
          <w:tcPr>
            <w:tcW w:w="3031" w:type="dxa"/>
            <w:vAlign w:val="bottom"/>
          </w:tcPr>
          <w:p w14:paraId="5E5FFBE4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рождения</w:t>
            </w:r>
          </w:p>
        </w:tc>
        <w:tc>
          <w:tcPr>
            <w:tcW w:w="1790" w:type="dxa"/>
          </w:tcPr>
          <w:p w14:paraId="234F4EB8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Дата </w:t>
            </w:r>
          </w:p>
        </w:tc>
        <w:tc>
          <w:tcPr>
            <w:tcW w:w="1811" w:type="dxa"/>
          </w:tcPr>
          <w:p w14:paraId="348BAA1B" w14:textId="77777777" w:rsidR="008238FA" w:rsidRDefault="008238FA" w:rsidP="000937BD">
            <w:pPr>
              <w:ind w:firstLine="0"/>
            </w:pPr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6D09AFAA" w14:textId="77777777" w:rsidR="008238FA" w:rsidRDefault="008238FA" w:rsidP="000937BD">
            <w:pPr>
              <w:ind w:firstLine="0"/>
            </w:pPr>
            <w:r w:rsidRPr="004912E1">
              <w:rPr>
                <w:rStyle w:val="211pt"/>
                <w:rFonts w:eastAsiaTheme="minorHAnsi"/>
                <w:sz w:val="28"/>
                <w:szCs w:val="28"/>
              </w:rPr>
              <w:t>МВ.ЗБ.2.2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4912E1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576AB1B3" w14:textId="77777777" w:rsidTr="00A77263">
        <w:tc>
          <w:tcPr>
            <w:tcW w:w="595" w:type="dxa"/>
          </w:tcPr>
          <w:p w14:paraId="7D76FE95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23</w:t>
            </w:r>
          </w:p>
        </w:tc>
        <w:tc>
          <w:tcPr>
            <w:tcW w:w="3031" w:type="dxa"/>
            <w:vAlign w:val="bottom"/>
          </w:tcPr>
          <w:p w14:paraId="59119768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Полное наименование страны места рождения</w:t>
            </w:r>
          </w:p>
        </w:tc>
        <w:tc>
          <w:tcPr>
            <w:tcW w:w="1790" w:type="dxa"/>
          </w:tcPr>
          <w:p w14:paraId="12EA6599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Строка</w:t>
            </w:r>
          </w:p>
        </w:tc>
        <w:tc>
          <w:tcPr>
            <w:tcW w:w="1811" w:type="dxa"/>
          </w:tcPr>
          <w:p w14:paraId="454858E0" w14:textId="77777777" w:rsidR="008238FA" w:rsidRDefault="008238FA" w:rsidP="000937BD">
            <w:pPr>
              <w:ind w:firstLine="0"/>
            </w:pPr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03866F5B" w14:textId="77777777" w:rsidR="008238FA" w:rsidRDefault="008238FA" w:rsidP="000937BD">
            <w:pPr>
              <w:ind w:firstLine="0"/>
            </w:pPr>
            <w:r w:rsidRPr="004912E1">
              <w:rPr>
                <w:rStyle w:val="211pt"/>
                <w:rFonts w:eastAsiaTheme="minorHAnsi"/>
                <w:sz w:val="28"/>
                <w:szCs w:val="28"/>
              </w:rPr>
              <w:t>МВ.ЗБ.2.2</w:t>
            </w:r>
            <w:r>
              <w:rPr>
                <w:rStyle w:val="211pt"/>
                <w:rFonts w:eastAsiaTheme="minorHAnsi"/>
                <w:sz w:val="28"/>
                <w:szCs w:val="28"/>
              </w:rPr>
              <w:t>3</w:t>
            </w:r>
            <w:r w:rsidRPr="004912E1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06FFB777" w14:textId="77777777" w:rsidTr="00A77263">
        <w:tc>
          <w:tcPr>
            <w:tcW w:w="595" w:type="dxa"/>
          </w:tcPr>
          <w:p w14:paraId="33301059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24</w:t>
            </w:r>
          </w:p>
        </w:tc>
        <w:tc>
          <w:tcPr>
            <w:tcW w:w="3031" w:type="dxa"/>
            <w:vAlign w:val="bottom"/>
          </w:tcPr>
          <w:p w14:paraId="55EFE486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региона</w:t>
            </w:r>
          </w:p>
        </w:tc>
        <w:tc>
          <w:tcPr>
            <w:tcW w:w="1790" w:type="dxa"/>
          </w:tcPr>
          <w:p w14:paraId="6F1EB960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Целое число</w:t>
            </w:r>
          </w:p>
        </w:tc>
        <w:tc>
          <w:tcPr>
            <w:tcW w:w="1811" w:type="dxa"/>
          </w:tcPr>
          <w:p w14:paraId="08BA89C5" w14:textId="77777777" w:rsidR="008238FA" w:rsidRDefault="008238FA" w:rsidP="000937BD">
            <w:pPr>
              <w:ind w:firstLine="0"/>
            </w:pPr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774401A3" w14:textId="77777777" w:rsidR="008238FA" w:rsidRDefault="008238FA" w:rsidP="000937BD">
            <w:pPr>
              <w:ind w:firstLine="0"/>
            </w:pPr>
            <w:r w:rsidRPr="004912E1">
              <w:rPr>
                <w:rStyle w:val="211pt"/>
                <w:rFonts w:eastAsiaTheme="minorHAnsi"/>
                <w:sz w:val="28"/>
                <w:szCs w:val="28"/>
              </w:rPr>
              <w:t>МВ.ЗБ.2.2</w:t>
            </w:r>
            <w:r>
              <w:rPr>
                <w:rStyle w:val="211pt"/>
                <w:rFonts w:eastAsiaTheme="minorHAnsi"/>
                <w:sz w:val="28"/>
                <w:szCs w:val="28"/>
              </w:rPr>
              <w:t>4</w:t>
            </w:r>
            <w:r w:rsidRPr="004912E1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0A265B6F" w14:textId="77777777" w:rsidTr="00A77263">
        <w:tc>
          <w:tcPr>
            <w:tcW w:w="595" w:type="dxa"/>
          </w:tcPr>
          <w:p w14:paraId="1B2DFD6A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25</w:t>
            </w:r>
          </w:p>
        </w:tc>
        <w:tc>
          <w:tcPr>
            <w:tcW w:w="3031" w:type="dxa"/>
            <w:vAlign w:val="bottom"/>
          </w:tcPr>
          <w:p w14:paraId="4E5F934A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субъекта</w:t>
            </w:r>
          </w:p>
        </w:tc>
        <w:tc>
          <w:tcPr>
            <w:tcW w:w="1790" w:type="dxa"/>
          </w:tcPr>
          <w:p w14:paraId="43A2582C" w14:textId="77777777" w:rsidR="008238FA" w:rsidRPr="00414AAF" w:rsidRDefault="008238FA" w:rsidP="000937BD">
            <w:pPr>
              <w:ind w:firstLine="0"/>
              <w:rPr>
                <w:rFonts w:cs="Times New Roman"/>
                <w:szCs w:val="28"/>
              </w:rPr>
            </w:pPr>
            <w:r w:rsidRPr="00414AAF">
              <w:rPr>
                <w:rFonts w:cs="Times New Roman"/>
                <w:szCs w:val="28"/>
              </w:rPr>
              <w:t xml:space="preserve">Строка </w:t>
            </w:r>
          </w:p>
        </w:tc>
        <w:tc>
          <w:tcPr>
            <w:tcW w:w="1811" w:type="dxa"/>
          </w:tcPr>
          <w:p w14:paraId="461D651A" w14:textId="77777777" w:rsidR="008238FA" w:rsidRDefault="008238FA" w:rsidP="000937BD">
            <w:pPr>
              <w:ind w:firstLine="0"/>
            </w:pPr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70BC7D78" w14:textId="77777777" w:rsidR="008238FA" w:rsidRDefault="008238FA" w:rsidP="000937BD">
            <w:pPr>
              <w:ind w:firstLine="0"/>
            </w:pPr>
            <w:r w:rsidRPr="004912E1">
              <w:rPr>
                <w:rStyle w:val="211pt"/>
                <w:rFonts w:eastAsiaTheme="minorHAnsi"/>
                <w:sz w:val="28"/>
                <w:szCs w:val="28"/>
              </w:rPr>
              <w:t>МВ.ЗБ.2.2</w:t>
            </w:r>
            <w:r>
              <w:rPr>
                <w:rStyle w:val="211pt"/>
                <w:rFonts w:eastAsiaTheme="minorHAnsi"/>
                <w:sz w:val="28"/>
                <w:szCs w:val="28"/>
              </w:rPr>
              <w:t>5</w:t>
            </w:r>
            <w:r w:rsidRPr="004912E1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36013CD7" w14:textId="77777777" w:rsidTr="00A77263">
        <w:tc>
          <w:tcPr>
            <w:tcW w:w="595" w:type="dxa"/>
          </w:tcPr>
          <w:p w14:paraId="7C8E6818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26</w:t>
            </w:r>
          </w:p>
        </w:tc>
        <w:tc>
          <w:tcPr>
            <w:tcW w:w="3031" w:type="dxa"/>
            <w:vAlign w:val="bottom"/>
          </w:tcPr>
          <w:p w14:paraId="7E3C5873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района</w:t>
            </w:r>
          </w:p>
        </w:tc>
        <w:tc>
          <w:tcPr>
            <w:tcW w:w="1790" w:type="dxa"/>
          </w:tcPr>
          <w:p w14:paraId="6C1A3E2B" w14:textId="77777777" w:rsidR="008238FA" w:rsidRPr="00414AAF" w:rsidRDefault="008238FA" w:rsidP="000937BD">
            <w:pPr>
              <w:ind w:firstLine="0"/>
              <w:rPr>
                <w:rFonts w:cs="Times New Roman"/>
                <w:szCs w:val="28"/>
              </w:rPr>
            </w:pPr>
            <w:r w:rsidRPr="00414AAF">
              <w:rPr>
                <w:rFonts w:cs="Times New Roman"/>
                <w:szCs w:val="28"/>
              </w:rPr>
              <w:t xml:space="preserve">Строка </w:t>
            </w:r>
          </w:p>
        </w:tc>
        <w:tc>
          <w:tcPr>
            <w:tcW w:w="1811" w:type="dxa"/>
          </w:tcPr>
          <w:p w14:paraId="45CFE458" w14:textId="77777777" w:rsidR="008238FA" w:rsidRDefault="008238FA" w:rsidP="000937BD">
            <w:pPr>
              <w:ind w:firstLine="0"/>
            </w:pPr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5377CD06" w14:textId="77777777" w:rsidR="008238FA" w:rsidRDefault="008238FA" w:rsidP="000937BD">
            <w:pPr>
              <w:ind w:firstLine="0"/>
            </w:pPr>
            <w:r w:rsidRPr="004912E1">
              <w:rPr>
                <w:rStyle w:val="211pt"/>
                <w:rFonts w:eastAsiaTheme="minorHAnsi"/>
                <w:sz w:val="28"/>
                <w:szCs w:val="28"/>
              </w:rPr>
              <w:t>МВ.ЗБ.2.2</w:t>
            </w:r>
            <w:r>
              <w:rPr>
                <w:rStyle w:val="211pt"/>
                <w:rFonts w:eastAsiaTheme="minorHAnsi"/>
                <w:sz w:val="28"/>
                <w:szCs w:val="28"/>
              </w:rPr>
              <w:t>6</w:t>
            </w:r>
            <w:r w:rsidRPr="004912E1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1100F19D" w14:textId="77777777" w:rsidTr="00A77263">
        <w:tc>
          <w:tcPr>
            <w:tcW w:w="595" w:type="dxa"/>
          </w:tcPr>
          <w:p w14:paraId="6887DFE4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27</w:t>
            </w:r>
          </w:p>
        </w:tc>
        <w:tc>
          <w:tcPr>
            <w:tcW w:w="3031" w:type="dxa"/>
            <w:vAlign w:val="bottom"/>
          </w:tcPr>
          <w:p w14:paraId="3FA51B39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города</w:t>
            </w:r>
          </w:p>
        </w:tc>
        <w:tc>
          <w:tcPr>
            <w:tcW w:w="1790" w:type="dxa"/>
          </w:tcPr>
          <w:p w14:paraId="3C123B0A" w14:textId="77777777" w:rsidR="008238FA" w:rsidRPr="00414AAF" w:rsidRDefault="008238FA" w:rsidP="000937BD">
            <w:pPr>
              <w:ind w:firstLine="0"/>
              <w:rPr>
                <w:rFonts w:cs="Times New Roman"/>
                <w:szCs w:val="28"/>
              </w:rPr>
            </w:pPr>
            <w:r w:rsidRPr="00414AAF">
              <w:rPr>
                <w:rFonts w:cs="Times New Roman"/>
                <w:szCs w:val="28"/>
              </w:rPr>
              <w:t xml:space="preserve">Строка </w:t>
            </w:r>
          </w:p>
        </w:tc>
        <w:tc>
          <w:tcPr>
            <w:tcW w:w="1811" w:type="dxa"/>
          </w:tcPr>
          <w:p w14:paraId="226FC69A" w14:textId="77777777" w:rsidR="008238FA" w:rsidRDefault="008238FA" w:rsidP="000937BD">
            <w:pPr>
              <w:ind w:firstLine="0"/>
            </w:pPr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3522BEDD" w14:textId="77777777" w:rsidR="008238FA" w:rsidRDefault="008238FA" w:rsidP="000937BD">
            <w:pPr>
              <w:ind w:firstLine="0"/>
            </w:pPr>
            <w:r w:rsidRPr="004912E1">
              <w:rPr>
                <w:rStyle w:val="211pt"/>
                <w:rFonts w:eastAsiaTheme="minorHAnsi"/>
                <w:sz w:val="28"/>
                <w:szCs w:val="28"/>
              </w:rPr>
              <w:t>МВ.ЗБ.2.2</w:t>
            </w:r>
            <w:r>
              <w:rPr>
                <w:rStyle w:val="211pt"/>
                <w:rFonts w:eastAsiaTheme="minorHAnsi"/>
                <w:sz w:val="28"/>
                <w:szCs w:val="28"/>
              </w:rPr>
              <w:t>7</w:t>
            </w:r>
            <w:r w:rsidRPr="004912E1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66151FFB" w14:textId="77777777" w:rsidTr="00A77263">
        <w:tc>
          <w:tcPr>
            <w:tcW w:w="595" w:type="dxa"/>
          </w:tcPr>
          <w:p w14:paraId="6C41D8E4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28</w:t>
            </w:r>
          </w:p>
        </w:tc>
        <w:tc>
          <w:tcPr>
            <w:tcW w:w="3031" w:type="dxa"/>
            <w:vAlign w:val="bottom"/>
          </w:tcPr>
          <w:p w14:paraId="352AA042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населенного пункта</w:t>
            </w:r>
          </w:p>
        </w:tc>
        <w:tc>
          <w:tcPr>
            <w:tcW w:w="1790" w:type="dxa"/>
          </w:tcPr>
          <w:p w14:paraId="3F52E083" w14:textId="77777777" w:rsidR="008238FA" w:rsidRPr="00414AAF" w:rsidRDefault="008238FA" w:rsidP="000937BD">
            <w:pPr>
              <w:ind w:firstLine="0"/>
              <w:rPr>
                <w:rFonts w:cs="Times New Roman"/>
                <w:szCs w:val="28"/>
              </w:rPr>
            </w:pPr>
            <w:r w:rsidRPr="00414AAF">
              <w:rPr>
                <w:rFonts w:cs="Times New Roman"/>
                <w:szCs w:val="28"/>
              </w:rPr>
              <w:t xml:space="preserve">Строка </w:t>
            </w:r>
          </w:p>
        </w:tc>
        <w:tc>
          <w:tcPr>
            <w:tcW w:w="1811" w:type="dxa"/>
          </w:tcPr>
          <w:p w14:paraId="697BE7F1" w14:textId="77777777" w:rsidR="008238FA" w:rsidRDefault="008238FA" w:rsidP="000937BD">
            <w:pPr>
              <w:ind w:firstLine="0"/>
            </w:pPr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517DE709" w14:textId="77777777" w:rsidR="008238FA" w:rsidRDefault="008238FA" w:rsidP="000937BD">
            <w:pPr>
              <w:ind w:firstLine="0"/>
            </w:pPr>
            <w:r w:rsidRPr="004912E1">
              <w:rPr>
                <w:rStyle w:val="211pt"/>
                <w:rFonts w:eastAsiaTheme="minorHAnsi"/>
                <w:sz w:val="28"/>
                <w:szCs w:val="28"/>
              </w:rPr>
              <w:t>МВ.ЗБ.2.2</w:t>
            </w:r>
            <w:r>
              <w:rPr>
                <w:rStyle w:val="211pt"/>
                <w:rFonts w:eastAsiaTheme="minorHAnsi"/>
                <w:sz w:val="28"/>
                <w:szCs w:val="28"/>
              </w:rPr>
              <w:t>8</w:t>
            </w:r>
            <w:r w:rsidRPr="004912E1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45EC7CD7" w14:textId="77777777" w:rsidTr="00A77263">
        <w:tc>
          <w:tcPr>
            <w:tcW w:w="595" w:type="dxa"/>
          </w:tcPr>
          <w:p w14:paraId="5378C69C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29</w:t>
            </w:r>
          </w:p>
        </w:tc>
        <w:tc>
          <w:tcPr>
            <w:tcW w:w="3031" w:type="dxa"/>
            <w:vAlign w:val="bottom"/>
          </w:tcPr>
          <w:p w14:paraId="5B683420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 места жительства на территории Российской Федерации (текст)</w:t>
            </w:r>
          </w:p>
        </w:tc>
        <w:tc>
          <w:tcPr>
            <w:tcW w:w="1790" w:type="dxa"/>
          </w:tcPr>
          <w:p w14:paraId="47A48737" w14:textId="77777777" w:rsidR="008238FA" w:rsidRPr="00414AAF" w:rsidRDefault="008238FA" w:rsidP="000937BD">
            <w:pPr>
              <w:ind w:firstLine="0"/>
              <w:rPr>
                <w:rFonts w:cs="Times New Roman"/>
                <w:szCs w:val="28"/>
              </w:rPr>
            </w:pPr>
            <w:r w:rsidRPr="00414AAF">
              <w:rPr>
                <w:rFonts w:cs="Times New Roman"/>
                <w:szCs w:val="28"/>
              </w:rPr>
              <w:t xml:space="preserve">Строка </w:t>
            </w:r>
          </w:p>
        </w:tc>
        <w:tc>
          <w:tcPr>
            <w:tcW w:w="1811" w:type="dxa"/>
          </w:tcPr>
          <w:p w14:paraId="0DE42FC9" w14:textId="77777777" w:rsidR="008238FA" w:rsidRDefault="008238FA" w:rsidP="000937BD">
            <w:pPr>
              <w:ind w:firstLine="0"/>
            </w:pPr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0609ED97" w14:textId="77777777" w:rsidR="008238FA" w:rsidRDefault="008238FA" w:rsidP="000937BD">
            <w:pPr>
              <w:ind w:firstLine="0"/>
            </w:pPr>
            <w:r w:rsidRPr="004912E1">
              <w:rPr>
                <w:rStyle w:val="211pt"/>
                <w:rFonts w:eastAsiaTheme="minorHAnsi"/>
                <w:sz w:val="28"/>
                <w:szCs w:val="28"/>
              </w:rPr>
              <w:t>МВ.ЗБ.2.2</w:t>
            </w:r>
            <w:r>
              <w:rPr>
                <w:rStyle w:val="211pt"/>
                <w:rFonts w:eastAsiaTheme="minorHAnsi"/>
                <w:sz w:val="28"/>
                <w:szCs w:val="28"/>
              </w:rPr>
              <w:t>9</w:t>
            </w:r>
            <w:r w:rsidRPr="004912E1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27AF2598" w14:textId="77777777" w:rsidTr="00A77263">
        <w:tc>
          <w:tcPr>
            <w:tcW w:w="595" w:type="dxa"/>
          </w:tcPr>
          <w:p w14:paraId="1C7E2CC8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30</w:t>
            </w:r>
          </w:p>
        </w:tc>
        <w:tc>
          <w:tcPr>
            <w:tcW w:w="3031" w:type="dxa"/>
            <w:vAlign w:val="bottom"/>
          </w:tcPr>
          <w:p w14:paraId="2F88C4FB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 по КЛАДР</w:t>
            </w:r>
          </w:p>
        </w:tc>
        <w:tc>
          <w:tcPr>
            <w:tcW w:w="1790" w:type="dxa"/>
          </w:tcPr>
          <w:p w14:paraId="2CF9A03C" w14:textId="77777777" w:rsidR="008238FA" w:rsidRPr="00414AAF" w:rsidRDefault="008238FA" w:rsidP="000937BD">
            <w:pPr>
              <w:ind w:firstLine="0"/>
              <w:rPr>
                <w:rFonts w:cs="Times New Roman"/>
                <w:szCs w:val="28"/>
              </w:rPr>
            </w:pPr>
            <w:r w:rsidRPr="00414AAF">
              <w:rPr>
                <w:rFonts w:cs="Times New Roman"/>
                <w:szCs w:val="28"/>
              </w:rPr>
              <w:t xml:space="preserve">Строка </w:t>
            </w:r>
          </w:p>
        </w:tc>
        <w:tc>
          <w:tcPr>
            <w:tcW w:w="1811" w:type="dxa"/>
          </w:tcPr>
          <w:p w14:paraId="7F84E979" w14:textId="77777777" w:rsidR="008238FA" w:rsidRDefault="008238FA" w:rsidP="000937BD">
            <w:pPr>
              <w:ind w:firstLine="0"/>
            </w:pPr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28FDB255" w14:textId="77777777" w:rsidR="008238FA" w:rsidRDefault="008238FA" w:rsidP="000937BD">
            <w:pPr>
              <w:ind w:firstLine="0"/>
            </w:pPr>
            <w:r w:rsidRPr="004912E1">
              <w:rPr>
                <w:rStyle w:val="211pt"/>
                <w:rFonts w:eastAsiaTheme="minorHAnsi"/>
                <w:sz w:val="28"/>
                <w:szCs w:val="28"/>
              </w:rPr>
              <w:t>МВ.ЗБ.2.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3</w:t>
            </w:r>
            <w:r w:rsidRPr="004912E1">
              <w:rPr>
                <w:rStyle w:val="211pt"/>
                <w:rFonts w:eastAsiaTheme="minorHAnsi"/>
                <w:sz w:val="28"/>
                <w:szCs w:val="28"/>
              </w:rPr>
              <w:t>0.</w:t>
            </w:r>
          </w:p>
        </w:tc>
      </w:tr>
      <w:tr w:rsidR="008238FA" w14:paraId="24C6224E" w14:textId="77777777" w:rsidTr="00A77263">
        <w:tc>
          <w:tcPr>
            <w:tcW w:w="595" w:type="dxa"/>
          </w:tcPr>
          <w:p w14:paraId="05421356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31</w:t>
            </w:r>
          </w:p>
        </w:tc>
        <w:tc>
          <w:tcPr>
            <w:tcW w:w="3031" w:type="dxa"/>
            <w:vAlign w:val="bottom"/>
          </w:tcPr>
          <w:p w14:paraId="52EC78EC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 по ФИАС</w:t>
            </w:r>
          </w:p>
        </w:tc>
        <w:tc>
          <w:tcPr>
            <w:tcW w:w="1790" w:type="dxa"/>
          </w:tcPr>
          <w:p w14:paraId="54E7D5CB" w14:textId="77777777" w:rsidR="008238FA" w:rsidRPr="00414AAF" w:rsidRDefault="008238FA" w:rsidP="000937BD">
            <w:pPr>
              <w:ind w:firstLine="0"/>
              <w:rPr>
                <w:rFonts w:cs="Times New Roman"/>
                <w:szCs w:val="28"/>
              </w:rPr>
            </w:pPr>
            <w:r w:rsidRPr="00414AAF">
              <w:rPr>
                <w:rFonts w:cs="Times New Roman"/>
                <w:szCs w:val="28"/>
              </w:rPr>
              <w:t xml:space="preserve">Строка </w:t>
            </w:r>
          </w:p>
        </w:tc>
        <w:tc>
          <w:tcPr>
            <w:tcW w:w="1811" w:type="dxa"/>
          </w:tcPr>
          <w:p w14:paraId="5D01A157" w14:textId="77777777" w:rsidR="008238FA" w:rsidRDefault="008238FA" w:rsidP="000937BD">
            <w:pPr>
              <w:ind w:firstLine="0"/>
            </w:pPr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22976338" w14:textId="77777777" w:rsidR="008238FA" w:rsidRDefault="008238FA" w:rsidP="000937BD">
            <w:pPr>
              <w:ind w:firstLine="0"/>
            </w:pPr>
            <w:r w:rsidRPr="004912E1">
              <w:rPr>
                <w:rStyle w:val="211pt"/>
                <w:rFonts w:eastAsiaTheme="minorHAnsi"/>
                <w:sz w:val="28"/>
                <w:szCs w:val="28"/>
              </w:rPr>
              <w:t>МВ.ЗБ.2.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31</w:t>
            </w:r>
            <w:r w:rsidRPr="004912E1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3B6242EA" w14:textId="77777777" w:rsidTr="00A77263">
        <w:tc>
          <w:tcPr>
            <w:tcW w:w="595" w:type="dxa"/>
          </w:tcPr>
          <w:p w14:paraId="601EBE56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32</w:t>
            </w:r>
          </w:p>
        </w:tc>
        <w:tc>
          <w:tcPr>
            <w:tcW w:w="3031" w:type="dxa"/>
            <w:vAlign w:val="bottom"/>
          </w:tcPr>
          <w:p w14:paraId="1678C555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страны места жительства за пределами РФ</w:t>
            </w:r>
          </w:p>
        </w:tc>
        <w:tc>
          <w:tcPr>
            <w:tcW w:w="1790" w:type="dxa"/>
          </w:tcPr>
          <w:p w14:paraId="32370A6C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Целое число</w:t>
            </w:r>
          </w:p>
        </w:tc>
        <w:tc>
          <w:tcPr>
            <w:tcW w:w="1811" w:type="dxa"/>
          </w:tcPr>
          <w:p w14:paraId="0497A216" w14:textId="77777777" w:rsidR="008238FA" w:rsidRDefault="008238FA" w:rsidP="000937BD">
            <w:pPr>
              <w:ind w:firstLine="0"/>
            </w:pPr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4831D918" w14:textId="77777777" w:rsidR="008238FA" w:rsidRDefault="008238FA" w:rsidP="000937BD">
            <w:pPr>
              <w:ind w:firstLine="0"/>
            </w:pPr>
            <w:r w:rsidRPr="004912E1">
              <w:rPr>
                <w:rStyle w:val="211pt"/>
                <w:rFonts w:eastAsiaTheme="minorHAnsi"/>
                <w:sz w:val="28"/>
                <w:szCs w:val="28"/>
              </w:rPr>
              <w:t>МВ.ЗБ.2.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32</w:t>
            </w:r>
            <w:r w:rsidRPr="004912E1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01617F6B" w14:textId="77777777" w:rsidTr="00A77263">
        <w:tc>
          <w:tcPr>
            <w:tcW w:w="595" w:type="dxa"/>
          </w:tcPr>
          <w:p w14:paraId="43ADD2A4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33</w:t>
            </w:r>
          </w:p>
        </w:tc>
        <w:tc>
          <w:tcPr>
            <w:tcW w:w="3031" w:type="dxa"/>
            <w:vAlign w:val="bottom"/>
          </w:tcPr>
          <w:p w14:paraId="7E76A9ED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Полное наименование страны места жительства за пределами РФ</w:t>
            </w:r>
          </w:p>
        </w:tc>
        <w:tc>
          <w:tcPr>
            <w:tcW w:w="1790" w:type="dxa"/>
          </w:tcPr>
          <w:p w14:paraId="2961ECD3" w14:textId="77777777" w:rsidR="008238FA" w:rsidRPr="00414AAF" w:rsidRDefault="008238FA" w:rsidP="000937BD">
            <w:pPr>
              <w:ind w:firstLine="0"/>
              <w:rPr>
                <w:rFonts w:cs="Times New Roman"/>
              </w:rPr>
            </w:pPr>
            <w:r w:rsidRPr="00414AAF">
              <w:rPr>
                <w:rFonts w:cs="Times New Roman"/>
                <w:szCs w:val="28"/>
              </w:rPr>
              <w:t xml:space="preserve">Строка </w:t>
            </w:r>
          </w:p>
        </w:tc>
        <w:tc>
          <w:tcPr>
            <w:tcW w:w="1811" w:type="dxa"/>
          </w:tcPr>
          <w:p w14:paraId="2CC71AB8" w14:textId="77777777" w:rsidR="008238FA" w:rsidRDefault="008238FA" w:rsidP="000937BD">
            <w:pPr>
              <w:ind w:firstLine="0"/>
            </w:pPr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6D58C3EE" w14:textId="77777777" w:rsidR="008238FA" w:rsidRDefault="008238FA" w:rsidP="000937BD">
            <w:pPr>
              <w:ind w:firstLine="0"/>
            </w:pPr>
            <w:r w:rsidRPr="004912E1">
              <w:rPr>
                <w:rStyle w:val="211pt"/>
                <w:rFonts w:eastAsiaTheme="minorHAnsi"/>
                <w:sz w:val="28"/>
                <w:szCs w:val="28"/>
              </w:rPr>
              <w:t>МВ.ЗБ.2.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33.</w:t>
            </w:r>
          </w:p>
        </w:tc>
      </w:tr>
      <w:tr w:rsidR="008238FA" w14:paraId="7340172D" w14:textId="77777777" w:rsidTr="00A77263">
        <w:tc>
          <w:tcPr>
            <w:tcW w:w="595" w:type="dxa"/>
          </w:tcPr>
          <w:p w14:paraId="1461EC63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34</w:t>
            </w:r>
          </w:p>
        </w:tc>
        <w:tc>
          <w:tcPr>
            <w:tcW w:w="3031" w:type="dxa"/>
            <w:vAlign w:val="bottom"/>
          </w:tcPr>
          <w:p w14:paraId="0BB65481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Адрес места </w:t>
            </w:r>
            <w:r>
              <w:rPr>
                <w:sz w:val="28"/>
                <w:szCs w:val="28"/>
              </w:rPr>
              <w:lastRenderedPageBreak/>
              <w:t>жительства за пределами РФ</w:t>
            </w:r>
          </w:p>
        </w:tc>
        <w:tc>
          <w:tcPr>
            <w:tcW w:w="1790" w:type="dxa"/>
          </w:tcPr>
          <w:p w14:paraId="6CD4A33A" w14:textId="77777777" w:rsidR="008238FA" w:rsidRPr="00414AAF" w:rsidRDefault="008238FA" w:rsidP="000937BD">
            <w:pPr>
              <w:ind w:firstLine="0"/>
              <w:rPr>
                <w:rFonts w:cs="Times New Roman"/>
              </w:rPr>
            </w:pPr>
            <w:r w:rsidRPr="00414AAF">
              <w:rPr>
                <w:rFonts w:cs="Times New Roman"/>
                <w:szCs w:val="28"/>
              </w:rPr>
              <w:lastRenderedPageBreak/>
              <w:t xml:space="preserve">Строка </w:t>
            </w:r>
          </w:p>
        </w:tc>
        <w:tc>
          <w:tcPr>
            <w:tcW w:w="1811" w:type="dxa"/>
          </w:tcPr>
          <w:p w14:paraId="3486DFC5" w14:textId="77777777" w:rsidR="008238FA" w:rsidRDefault="008238FA" w:rsidP="000937BD">
            <w:pPr>
              <w:ind w:firstLine="0"/>
            </w:pPr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354355D2" w14:textId="77777777" w:rsidR="008238FA" w:rsidRDefault="008238FA" w:rsidP="000937BD">
            <w:pPr>
              <w:ind w:firstLine="0"/>
            </w:pPr>
            <w:r w:rsidRPr="004912E1">
              <w:rPr>
                <w:rStyle w:val="211pt"/>
                <w:rFonts w:eastAsiaTheme="minorHAnsi"/>
                <w:sz w:val="28"/>
                <w:szCs w:val="28"/>
              </w:rPr>
              <w:t>МВ.ЗБ.2.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34</w:t>
            </w:r>
            <w:r w:rsidRPr="004912E1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2779046E" w14:textId="77777777" w:rsidTr="00A77263">
        <w:tc>
          <w:tcPr>
            <w:tcW w:w="595" w:type="dxa"/>
          </w:tcPr>
          <w:p w14:paraId="7CC61AE5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35</w:t>
            </w:r>
          </w:p>
        </w:tc>
        <w:tc>
          <w:tcPr>
            <w:tcW w:w="3031" w:type="dxa"/>
            <w:vAlign w:val="bottom"/>
          </w:tcPr>
          <w:p w14:paraId="5702C5A4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вида документа, удостоверяющего личность</w:t>
            </w:r>
          </w:p>
        </w:tc>
        <w:tc>
          <w:tcPr>
            <w:tcW w:w="1790" w:type="dxa"/>
          </w:tcPr>
          <w:p w14:paraId="20650790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Целое число</w:t>
            </w:r>
          </w:p>
        </w:tc>
        <w:tc>
          <w:tcPr>
            <w:tcW w:w="1811" w:type="dxa"/>
          </w:tcPr>
          <w:p w14:paraId="5EDFD0C3" w14:textId="77777777" w:rsidR="008238FA" w:rsidRDefault="008238FA" w:rsidP="000937BD">
            <w:pPr>
              <w:ind w:firstLine="0"/>
            </w:pPr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4B58C48C" w14:textId="77777777" w:rsidR="008238FA" w:rsidRDefault="008238FA" w:rsidP="000937BD">
            <w:pPr>
              <w:ind w:firstLine="0"/>
            </w:pPr>
            <w:r w:rsidRPr="004912E1">
              <w:rPr>
                <w:rStyle w:val="211pt"/>
                <w:rFonts w:eastAsiaTheme="minorHAnsi"/>
                <w:sz w:val="28"/>
                <w:szCs w:val="28"/>
              </w:rPr>
              <w:t>МВ.ЗБ.2.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35</w:t>
            </w:r>
            <w:r w:rsidRPr="004912E1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1F1C48AA" w14:textId="77777777" w:rsidTr="00A77263">
        <w:tc>
          <w:tcPr>
            <w:tcW w:w="595" w:type="dxa"/>
          </w:tcPr>
          <w:p w14:paraId="68ABB412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36</w:t>
            </w:r>
          </w:p>
        </w:tc>
        <w:tc>
          <w:tcPr>
            <w:tcW w:w="3031" w:type="dxa"/>
            <w:vAlign w:val="bottom"/>
          </w:tcPr>
          <w:p w14:paraId="1E27F4A7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Серия и номер документа, удостоверяющего личность</w:t>
            </w:r>
          </w:p>
        </w:tc>
        <w:tc>
          <w:tcPr>
            <w:tcW w:w="1790" w:type="dxa"/>
          </w:tcPr>
          <w:p w14:paraId="7DE16389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Целое число</w:t>
            </w:r>
          </w:p>
        </w:tc>
        <w:tc>
          <w:tcPr>
            <w:tcW w:w="1811" w:type="dxa"/>
          </w:tcPr>
          <w:p w14:paraId="4AB479CD" w14:textId="77777777" w:rsidR="008238FA" w:rsidRDefault="008238FA" w:rsidP="000937BD">
            <w:pPr>
              <w:ind w:firstLine="0"/>
            </w:pPr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08B19135" w14:textId="77777777" w:rsidR="008238FA" w:rsidRDefault="008238FA" w:rsidP="000937BD">
            <w:pPr>
              <w:ind w:firstLine="0"/>
            </w:pPr>
            <w:r w:rsidRPr="004912E1">
              <w:rPr>
                <w:rStyle w:val="211pt"/>
                <w:rFonts w:eastAsiaTheme="minorHAnsi"/>
                <w:sz w:val="28"/>
                <w:szCs w:val="28"/>
              </w:rPr>
              <w:t>МВ.ЗБ.2.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36</w:t>
            </w:r>
            <w:r w:rsidRPr="004912E1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055720D2" w14:textId="77777777" w:rsidTr="00A77263">
        <w:tc>
          <w:tcPr>
            <w:tcW w:w="595" w:type="dxa"/>
          </w:tcPr>
          <w:p w14:paraId="1B1C7442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37</w:t>
            </w:r>
          </w:p>
        </w:tc>
        <w:tc>
          <w:tcPr>
            <w:tcW w:w="3031" w:type="dxa"/>
            <w:vAlign w:val="bottom"/>
          </w:tcPr>
          <w:p w14:paraId="2DA4BAEE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выдачи документа, удостоверяющего личность</w:t>
            </w:r>
          </w:p>
        </w:tc>
        <w:tc>
          <w:tcPr>
            <w:tcW w:w="1790" w:type="dxa"/>
          </w:tcPr>
          <w:p w14:paraId="23A403B8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Дата </w:t>
            </w:r>
          </w:p>
        </w:tc>
        <w:tc>
          <w:tcPr>
            <w:tcW w:w="1811" w:type="dxa"/>
          </w:tcPr>
          <w:p w14:paraId="662F79B7" w14:textId="77777777" w:rsidR="008238FA" w:rsidRDefault="008238FA" w:rsidP="000937BD">
            <w:pPr>
              <w:ind w:firstLine="0"/>
            </w:pPr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465D5372" w14:textId="77777777" w:rsidR="008238FA" w:rsidRDefault="008238FA" w:rsidP="000937BD">
            <w:pPr>
              <w:ind w:firstLine="0"/>
            </w:pPr>
            <w:r w:rsidRPr="004912E1">
              <w:rPr>
                <w:rStyle w:val="211pt"/>
                <w:rFonts w:eastAsiaTheme="minorHAnsi"/>
                <w:sz w:val="28"/>
                <w:szCs w:val="28"/>
              </w:rPr>
              <w:t>МВ.ЗБ.2.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37</w:t>
            </w:r>
            <w:r w:rsidRPr="004912E1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0E7AE4AC" w14:textId="77777777" w:rsidTr="00A77263">
        <w:tc>
          <w:tcPr>
            <w:tcW w:w="595" w:type="dxa"/>
          </w:tcPr>
          <w:p w14:paraId="7A92DB0C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38</w:t>
            </w:r>
          </w:p>
        </w:tc>
        <w:tc>
          <w:tcPr>
            <w:tcW w:w="3031" w:type="dxa"/>
            <w:vAlign w:val="bottom"/>
          </w:tcPr>
          <w:p w14:paraId="6EEA557D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органа, выдавшего документ, удостоверяющий личность</w:t>
            </w:r>
          </w:p>
        </w:tc>
        <w:tc>
          <w:tcPr>
            <w:tcW w:w="1790" w:type="dxa"/>
          </w:tcPr>
          <w:p w14:paraId="2EDE9F9C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Строка </w:t>
            </w:r>
          </w:p>
        </w:tc>
        <w:tc>
          <w:tcPr>
            <w:tcW w:w="1811" w:type="dxa"/>
          </w:tcPr>
          <w:p w14:paraId="2D9DFF9C" w14:textId="77777777" w:rsidR="008238FA" w:rsidRDefault="008238FA" w:rsidP="000937BD">
            <w:pPr>
              <w:ind w:firstLine="0"/>
            </w:pPr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2163D8A5" w14:textId="77777777" w:rsidR="008238FA" w:rsidRDefault="008238FA" w:rsidP="000937BD">
            <w:pPr>
              <w:ind w:firstLine="0"/>
            </w:pPr>
            <w:r w:rsidRPr="004912E1">
              <w:rPr>
                <w:rStyle w:val="211pt"/>
                <w:rFonts w:eastAsiaTheme="minorHAnsi"/>
                <w:sz w:val="28"/>
                <w:szCs w:val="28"/>
              </w:rPr>
              <w:t>МВ.ЗБ.2.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38</w:t>
            </w:r>
            <w:r w:rsidRPr="004912E1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1601DE27" w14:textId="77777777" w:rsidTr="00A77263">
        <w:tc>
          <w:tcPr>
            <w:tcW w:w="595" w:type="dxa"/>
          </w:tcPr>
          <w:p w14:paraId="1BA34CD7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39</w:t>
            </w:r>
          </w:p>
        </w:tc>
        <w:tc>
          <w:tcPr>
            <w:tcW w:w="3031" w:type="dxa"/>
            <w:vAlign w:val="bottom"/>
          </w:tcPr>
          <w:p w14:paraId="62C789FA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подразделения органа, выдавшего документ, удостоверяющий личность</w:t>
            </w:r>
          </w:p>
        </w:tc>
        <w:tc>
          <w:tcPr>
            <w:tcW w:w="1790" w:type="dxa"/>
          </w:tcPr>
          <w:p w14:paraId="1C052CAA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Целое число</w:t>
            </w:r>
          </w:p>
        </w:tc>
        <w:tc>
          <w:tcPr>
            <w:tcW w:w="1811" w:type="dxa"/>
          </w:tcPr>
          <w:p w14:paraId="0D8F3E5E" w14:textId="77777777" w:rsidR="008238FA" w:rsidRDefault="008238FA" w:rsidP="000937BD">
            <w:pPr>
              <w:ind w:firstLine="0"/>
            </w:pPr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4B585000" w14:textId="77777777" w:rsidR="008238FA" w:rsidRDefault="008238FA" w:rsidP="000937BD">
            <w:pPr>
              <w:ind w:firstLine="0"/>
            </w:pPr>
            <w:r w:rsidRPr="004912E1">
              <w:rPr>
                <w:rStyle w:val="211pt"/>
                <w:rFonts w:eastAsiaTheme="minorHAnsi"/>
                <w:sz w:val="28"/>
                <w:szCs w:val="28"/>
              </w:rPr>
              <w:t>МВ.ЗБ.2.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39</w:t>
            </w:r>
            <w:r w:rsidRPr="004912E1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7E795ABC" w14:textId="77777777" w:rsidTr="00A77263">
        <w:tc>
          <w:tcPr>
            <w:tcW w:w="9061" w:type="dxa"/>
            <w:gridSpan w:val="5"/>
          </w:tcPr>
          <w:p w14:paraId="60B442F3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Сведения о лицах, заключивших брак (супруга)</w:t>
            </w:r>
          </w:p>
        </w:tc>
      </w:tr>
      <w:tr w:rsidR="008238FA" w14:paraId="5EAF342D" w14:textId="77777777" w:rsidTr="00A77263">
        <w:tc>
          <w:tcPr>
            <w:tcW w:w="595" w:type="dxa"/>
          </w:tcPr>
          <w:p w14:paraId="109AE52C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40</w:t>
            </w:r>
          </w:p>
        </w:tc>
        <w:tc>
          <w:tcPr>
            <w:tcW w:w="3031" w:type="dxa"/>
            <w:vAlign w:val="bottom"/>
          </w:tcPr>
          <w:p w14:paraId="21567AAA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Фамилия до заключения брака</w:t>
            </w:r>
          </w:p>
        </w:tc>
        <w:tc>
          <w:tcPr>
            <w:tcW w:w="1790" w:type="dxa"/>
          </w:tcPr>
          <w:p w14:paraId="0DAC8FA5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Строка </w:t>
            </w:r>
          </w:p>
        </w:tc>
        <w:tc>
          <w:tcPr>
            <w:tcW w:w="1811" w:type="dxa"/>
          </w:tcPr>
          <w:p w14:paraId="300F7626" w14:textId="77777777" w:rsidR="008238FA" w:rsidRDefault="008238FA" w:rsidP="000937BD">
            <w:pPr>
              <w:ind w:firstLine="0"/>
            </w:pPr>
            <w:r w:rsidRPr="007070B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5C345509" w14:textId="77777777" w:rsidR="008238FA" w:rsidRDefault="008238FA" w:rsidP="000937BD">
            <w:pPr>
              <w:ind w:firstLine="0"/>
            </w:pPr>
            <w:r w:rsidRPr="007B2B00">
              <w:rPr>
                <w:rStyle w:val="211pt"/>
                <w:rFonts w:eastAsiaTheme="minorHAnsi"/>
                <w:sz w:val="28"/>
                <w:szCs w:val="28"/>
              </w:rPr>
              <w:t>МВ.ЗБ.2</w:t>
            </w:r>
            <w:r>
              <w:rPr>
                <w:rStyle w:val="211pt"/>
                <w:rFonts w:eastAsiaTheme="minorHAnsi"/>
                <w:sz w:val="28"/>
                <w:szCs w:val="28"/>
              </w:rPr>
              <w:t>.40</w:t>
            </w:r>
            <w:r w:rsidRPr="007B2B0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72F0FD85" w14:textId="77777777" w:rsidTr="00A77263">
        <w:tc>
          <w:tcPr>
            <w:tcW w:w="595" w:type="dxa"/>
          </w:tcPr>
          <w:p w14:paraId="0271907F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41</w:t>
            </w:r>
          </w:p>
        </w:tc>
        <w:tc>
          <w:tcPr>
            <w:tcW w:w="3031" w:type="dxa"/>
            <w:vAlign w:val="bottom"/>
          </w:tcPr>
          <w:p w14:paraId="59C10C10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Фамилия после заключения брака</w:t>
            </w:r>
          </w:p>
        </w:tc>
        <w:tc>
          <w:tcPr>
            <w:tcW w:w="1790" w:type="dxa"/>
          </w:tcPr>
          <w:p w14:paraId="5DF896EF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Строка </w:t>
            </w:r>
          </w:p>
        </w:tc>
        <w:tc>
          <w:tcPr>
            <w:tcW w:w="1811" w:type="dxa"/>
          </w:tcPr>
          <w:p w14:paraId="24C3267E" w14:textId="77777777" w:rsidR="008238FA" w:rsidRDefault="008238FA" w:rsidP="000937BD">
            <w:pPr>
              <w:ind w:firstLine="0"/>
            </w:pPr>
            <w:r w:rsidRPr="007070B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6DA8772D" w14:textId="77777777" w:rsidR="008238FA" w:rsidRDefault="008238FA" w:rsidP="000937BD">
            <w:pPr>
              <w:ind w:firstLine="0"/>
            </w:pPr>
            <w:r w:rsidRPr="007B2B00">
              <w:rPr>
                <w:rStyle w:val="211pt"/>
                <w:rFonts w:eastAsiaTheme="minorHAnsi"/>
                <w:sz w:val="28"/>
                <w:szCs w:val="28"/>
              </w:rPr>
              <w:t>МВ.ЗБ.2.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41</w:t>
            </w:r>
            <w:r w:rsidRPr="007B2B0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344B9692" w14:textId="77777777" w:rsidTr="00A77263">
        <w:tc>
          <w:tcPr>
            <w:tcW w:w="595" w:type="dxa"/>
          </w:tcPr>
          <w:p w14:paraId="223AC10B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42</w:t>
            </w:r>
          </w:p>
        </w:tc>
        <w:tc>
          <w:tcPr>
            <w:tcW w:w="3031" w:type="dxa"/>
            <w:vAlign w:val="bottom"/>
          </w:tcPr>
          <w:p w14:paraId="430C81DC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Имя </w:t>
            </w:r>
          </w:p>
        </w:tc>
        <w:tc>
          <w:tcPr>
            <w:tcW w:w="1790" w:type="dxa"/>
          </w:tcPr>
          <w:p w14:paraId="51DEBDF8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Строка</w:t>
            </w:r>
          </w:p>
        </w:tc>
        <w:tc>
          <w:tcPr>
            <w:tcW w:w="1811" w:type="dxa"/>
          </w:tcPr>
          <w:p w14:paraId="692AC642" w14:textId="77777777" w:rsidR="008238FA" w:rsidRDefault="008238FA" w:rsidP="000937BD">
            <w:pPr>
              <w:ind w:firstLine="0"/>
            </w:pPr>
            <w:r w:rsidRPr="00707CCC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2904B2C9" w14:textId="77777777" w:rsidR="008238FA" w:rsidRDefault="008238FA" w:rsidP="000937BD">
            <w:pPr>
              <w:ind w:firstLine="0"/>
            </w:pPr>
            <w:r w:rsidRPr="007B2B00">
              <w:rPr>
                <w:rStyle w:val="211pt"/>
                <w:rFonts w:eastAsiaTheme="minorHAnsi"/>
                <w:sz w:val="28"/>
                <w:szCs w:val="28"/>
              </w:rPr>
              <w:t>МВ.ЗБ.2.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42</w:t>
            </w:r>
            <w:r w:rsidRPr="007B2B0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4E89968C" w14:textId="77777777" w:rsidTr="00A77263">
        <w:tc>
          <w:tcPr>
            <w:tcW w:w="595" w:type="dxa"/>
          </w:tcPr>
          <w:p w14:paraId="52DC38CD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43</w:t>
            </w:r>
          </w:p>
        </w:tc>
        <w:tc>
          <w:tcPr>
            <w:tcW w:w="3031" w:type="dxa"/>
            <w:vAlign w:val="bottom"/>
          </w:tcPr>
          <w:p w14:paraId="657C018A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Отчество (при наличии)</w:t>
            </w:r>
          </w:p>
        </w:tc>
        <w:tc>
          <w:tcPr>
            <w:tcW w:w="1790" w:type="dxa"/>
          </w:tcPr>
          <w:p w14:paraId="6153E8A4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Строка</w:t>
            </w:r>
          </w:p>
        </w:tc>
        <w:tc>
          <w:tcPr>
            <w:tcW w:w="1811" w:type="dxa"/>
          </w:tcPr>
          <w:p w14:paraId="6B10CFCA" w14:textId="77777777" w:rsidR="008238FA" w:rsidRDefault="008238FA" w:rsidP="000937BD">
            <w:pPr>
              <w:ind w:firstLine="0"/>
            </w:pPr>
            <w:r w:rsidRPr="00707CCC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7F006E04" w14:textId="77777777" w:rsidR="008238FA" w:rsidRDefault="008238FA" w:rsidP="000937BD">
            <w:pPr>
              <w:ind w:firstLine="0"/>
            </w:pPr>
            <w:r w:rsidRPr="007B2B00">
              <w:rPr>
                <w:rStyle w:val="211pt"/>
                <w:rFonts w:eastAsiaTheme="minorHAnsi"/>
                <w:sz w:val="28"/>
                <w:szCs w:val="28"/>
              </w:rPr>
              <w:t>МВ.ЗБ.2.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43</w:t>
            </w:r>
            <w:r w:rsidRPr="007B2B0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221DE0C5" w14:textId="77777777" w:rsidTr="00A77263">
        <w:tc>
          <w:tcPr>
            <w:tcW w:w="595" w:type="dxa"/>
          </w:tcPr>
          <w:p w14:paraId="0F6165E2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44</w:t>
            </w:r>
          </w:p>
        </w:tc>
        <w:tc>
          <w:tcPr>
            <w:tcW w:w="3031" w:type="dxa"/>
            <w:vAlign w:val="bottom"/>
          </w:tcPr>
          <w:p w14:paraId="268E4D98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страны гражданства иностранного гражданина</w:t>
            </w:r>
          </w:p>
        </w:tc>
        <w:tc>
          <w:tcPr>
            <w:tcW w:w="1790" w:type="dxa"/>
          </w:tcPr>
          <w:p w14:paraId="3C43866D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Целое число</w:t>
            </w:r>
          </w:p>
        </w:tc>
        <w:tc>
          <w:tcPr>
            <w:tcW w:w="1811" w:type="dxa"/>
          </w:tcPr>
          <w:p w14:paraId="0588E502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rStyle w:val="211pt"/>
                <w:sz w:val="28"/>
                <w:szCs w:val="28"/>
              </w:rPr>
            </w:pPr>
            <w:r>
              <w:rPr>
                <w:rStyle w:val="211pt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6FC6364B" w14:textId="77777777" w:rsidR="008238FA" w:rsidRDefault="008238FA" w:rsidP="000937BD">
            <w:pPr>
              <w:ind w:firstLine="0"/>
            </w:pPr>
            <w:r w:rsidRPr="007B2B00">
              <w:rPr>
                <w:rStyle w:val="211pt"/>
                <w:rFonts w:eastAsiaTheme="minorHAnsi"/>
                <w:sz w:val="28"/>
                <w:szCs w:val="28"/>
              </w:rPr>
              <w:t>МВ.ЗБ.2.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44</w:t>
            </w:r>
            <w:r w:rsidRPr="007B2B0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23F057AA" w14:textId="77777777" w:rsidTr="00A77263">
        <w:tc>
          <w:tcPr>
            <w:tcW w:w="595" w:type="dxa"/>
          </w:tcPr>
          <w:p w14:paraId="6F44B36A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45</w:t>
            </w:r>
          </w:p>
        </w:tc>
        <w:tc>
          <w:tcPr>
            <w:tcW w:w="3031" w:type="dxa"/>
            <w:vAlign w:val="bottom"/>
          </w:tcPr>
          <w:p w14:paraId="39A3DF25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Полное наименование страны гражданства иностранного гражданина</w:t>
            </w:r>
          </w:p>
        </w:tc>
        <w:tc>
          <w:tcPr>
            <w:tcW w:w="1790" w:type="dxa"/>
          </w:tcPr>
          <w:p w14:paraId="5EB46F2C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Строка</w:t>
            </w:r>
          </w:p>
        </w:tc>
        <w:tc>
          <w:tcPr>
            <w:tcW w:w="1811" w:type="dxa"/>
          </w:tcPr>
          <w:p w14:paraId="4B19D7EE" w14:textId="77777777" w:rsidR="008238FA" w:rsidRDefault="008238FA" w:rsidP="000937BD">
            <w:pPr>
              <w:ind w:firstLine="0"/>
            </w:pPr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397DA359" w14:textId="77777777" w:rsidR="008238FA" w:rsidRDefault="008238FA" w:rsidP="000937BD">
            <w:pPr>
              <w:ind w:firstLine="0"/>
            </w:pPr>
            <w:r w:rsidRPr="007B2B00">
              <w:rPr>
                <w:rStyle w:val="211pt"/>
                <w:rFonts w:eastAsiaTheme="minorHAnsi"/>
                <w:sz w:val="28"/>
                <w:szCs w:val="28"/>
              </w:rPr>
              <w:t>МВ.ЗБ.2.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45</w:t>
            </w:r>
            <w:r w:rsidRPr="007B2B0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26357BA6" w14:textId="77777777" w:rsidTr="00A77263">
        <w:tc>
          <w:tcPr>
            <w:tcW w:w="595" w:type="dxa"/>
          </w:tcPr>
          <w:p w14:paraId="565FCF6D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46</w:t>
            </w:r>
          </w:p>
        </w:tc>
        <w:tc>
          <w:tcPr>
            <w:tcW w:w="3031" w:type="dxa"/>
            <w:vAlign w:val="bottom"/>
          </w:tcPr>
          <w:p w14:paraId="34A56B0E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рождения</w:t>
            </w:r>
          </w:p>
        </w:tc>
        <w:tc>
          <w:tcPr>
            <w:tcW w:w="1790" w:type="dxa"/>
          </w:tcPr>
          <w:p w14:paraId="4908C57D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Дата </w:t>
            </w:r>
          </w:p>
        </w:tc>
        <w:tc>
          <w:tcPr>
            <w:tcW w:w="1811" w:type="dxa"/>
          </w:tcPr>
          <w:p w14:paraId="708D183C" w14:textId="77777777" w:rsidR="008238FA" w:rsidRDefault="008238FA" w:rsidP="000937BD">
            <w:pPr>
              <w:ind w:firstLine="0"/>
            </w:pPr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6FE7AF1A" w14:textId="77777777" w:rsidR="008238FA" w:rsidRDefault="008238FA" w:rsidP="000937BD">
            <w:pPr>
              <w:ind w:firstLine="0"/>
            </w:pPr>
            <w:r w:rsidRPr="007B2B00">
              <w:rPr>
                <w:rStyle w:val="211pt"/>
                <w:rFonts w:eastAsiaTheme="minorHAnsi"/>
                <w:sz w:val="28"/>
                <w:szCs w:val="28"/>
              </w:rPr>
              <w:t>МВ.ЗБ.2.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46</w:t>
            </w:r>
            <w:r w:rsidRPr="007B2B0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598D99F2" w14:textId="77777777" w:rsidTr="00A77263">
        <w:tc>
          <w:tcPr>
            <w:tcW w:w="595" w:type="dxa"/>
          </w:tcPr>
          <w:p w14:paraId="6CD544E0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47</w:t>
            </w:r>
          </w:p>
        </w:tc>
        <w:tc>
          <w:tcPr>
            <w:tcW w:w="3031" w:type="dxa"/>
            <w:vAlign w:val="bottom"/>
          </w:tcPr>
          <w:p w14:paraId="4CC040B5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Полное наименование страны места рождения</w:t>
            </w:r>
          </w:p>
        </w:tc>
        <w:tc>
          <w:tcPr>
            <w:tcW w:w="1790" w:type="dxa"/>
          </w:tcPr>
          <w:p w14:paraId="067F38FF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Строка</w:t>
            </w:r>
          </w:p>
        </w:tc>
        <w:tc>
          <w:tcPr>
            <w:tcW w:w="1811" w:type="dxa"/>
          </w:tcPr>
          <w:p w14:paraId="59BA4EED" w14:textId="77777777" w:rsidR="008238FA" w:rsidRDefault="008238FA" w:rsidP="000937BD">
            <w:pPr>
              <w:ind w:firstLine="0"/>
            </w:pPr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5B72AE17" w14:textId="77777777" w:rsidR="008238FA" w:rsidRDefault="008238FA" w:rsidP="000937BD">
            <w:pPr>
              <w:ind w:firstLine="0"/>
            </w:pPr>
            <w:r w:rsidRPr="007B2B00">
              <w:rPr>
                <w:rStyle w:val="211pt"/>
                <w:rFonts w:eastAsiaTheme="minorHAnsi"/>
                <w:sz w:val="28"/>
                <w:szCs w:val="28"/>
              </w:rPr>
              <w:t>МВ.ЗБ.2.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47</w:t>
            </w:r>
            <w:r w:rsidRPr="007B2B0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4919502A" w14:textId="77777777" w:rsidTr="00A77263">
        <w:tc>
          <w:tcPr>
            <w:tcW w:w="595" w:type="dxa"/>
          </w:tcPr>
          <w:p w14:paraId="2857C0D7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48</w:t>
            </w:r>
          </w:p>
        </w:tc>
        <w:tc>
          <w:tcPr>
            <w:tcW w:w="3031" w:type="dxa"/>
            <w:vAlign w:val="bottom"/>
          </w:tcPr>
          <w:p w14:paraId="498DCF79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региона</w:t>
            </w:r>
          </w:p>
        </w:tc>
        <w:tc>
          <w:tcPr>
            <w:tcW w:w="1790" w:type="dxa"/>
          </w:tcPr>
          <w:p w14:paraId="605D26DA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Целое число</w:t>
            </w:r>
          </w:p>
        </w:tc>
        <w:tc>
          <w:tcPr>
            <w:tcW w:w="1811" w:type="dxa"/>
          </w:tcPr>
          <w:p w14:paraId="70A8677D" w14:textId="77777777" w:rsidR="008238FA" w:rsidRDefault="008238FA" w:rsidP="000937BD">
            <w:pPr>
              <w:ind w:firstLine="0"/>
            </w:pPr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07970EA4" w14:textId="77777777" w:rsidR="008238FA" w:rsidRDefault="008238FA" w:rsidP="000937BD">
            <w:pPr>
              <w:ind w:firstLine="0"/>
            </w:pPr>
            <w:r w:rsidRPr="007B2B00">
              <w:rPr>
                <w:rStyle w:val="211pt"/>
                <w:rFonts w:eastAsiaTheme="minorHAnsi"/>
                <w:sz w:val="28"/>
                <w:szCs w:val="28"/>
              </w:rPr>
              <w:t>МВ.ЗБ.2.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48</w:t>
            </w:r>
            <w:r w:rsidRPr="007B2B0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3C89B440" w14:textId="77777777" w:rsidTr="00A77263">
        <w:tc>
          <w:tcPr>
            <w:tcW w:w="595" w:type="dxa"/>
          </w:tcPr>
          <w:p w14:paraId="6B254A00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49</w:t>
            </w:r>
          </w:p>
        </w:tc>
        <w:tc>
          <w:tcPr>
            <w:tcW w:w="3031" w:type="dxa"/>
            <w:vAlign w:val="bottom"/>
          </w:tcPr>
          <w:p w14:paraId="1094CDAD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</w:t>
            </w:r>
            <w:r>
              <w:rPr>
                <w:sz w:val="28"/>
                <w:szCs w:val="28"/>
              </w:rPr>
              <w:lastRenderedPageBreak/>
              <w:t>субъекта</w:t>
            </w:r>
          </w:p>
        </w:tc>
        <w:tc>
          <w:tcPr>
            <w:tcW w:w="1790" w:type="dxa"/>
          </w:tcPr>
          <w:p w14:paraId="37A31A13" w14:textId="77777777" w:rsidR="008238FA" w:rsidRPr="00414AAF" w:rsidRDefault="008238FA" w:rsidP="000937BD">
            <w:pPr>
              <w:ind w:firstLine="0"/>
              <w:rPr>
                <w:rFonts w:cs="Times New Roman"/>
                <w:szCs w:val="28"/>
              </w:rPr>
            </w:pPr>
            <w:r w:rsidRPr="00414AAF">
              <w:rPr>
                <w:rFonts w:cs="Times New Roman"/>
                <w:szCs w:val="28"/>
              </w:rPr>
              <w:lastRenderedPageBreak/>
              <w:t xml:space="preserve">Строка </w:t>
            </w:r>
          </w:p>
        </w:tc>
        <w:tc>
          <w:tcPr>
            <w:tcW w:w="1811" w:type="dxa"/>
          </w:tcPr>
          <w:p w14:paraId="072C1589" w14:textId="77777777" w:rsidR="008238FA" w:rsidRDefault="008238FA" w:rsidP="000937BD">
            <w:pPr>
              <w:ind w:firstLine="0"/>
            </w:pPr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4142D8F3" w14:textId="77777777" w:rsidR="008238FA" w:rsidRDefault="008238FA" w:rsidP="000937BD">
            <w:pPr>
              <w:ind w:firstLine="0"/>
            </w:pPr>
            <w:r w:rsidRPr="007B2B00">
              <w:rPr>
                <w:rStyle w:val="211pt"/>
                <w:rFonts w:eastAsiaTheme="minorHAnsi"/>
                <w:sz w:val="28"/>
                <w:szCs w:val="28"/>
              </w:rPr>
              <w:t>МВ.ЗБ.2.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4</w:t>
            </w:r>
            <w:r w:rsidRPr="007B2B00">
              <w:rPr>
                <w:rStyle w:val="211pt"/>
                <w:rFonts w:eastAsiaTheme="minorHAnsi"/>
                <w:sz w:val="28"/>
                <w:szCs w:val="28"/>
              </w:rPr>
              <w:t>9.</w:t>
            </w:r>
          </w:p>
        </w:tc>
      </w:tr>
      <w:tr w:rsidR="008238FA" w14:paraId="2631F6F6" w14:textId="77777777" w:rsidTr="00A77263">
        <w:tc>
          <w:tcPr>
            <w:tcW w:w="595" w:type="dxa"/>
          </w:tcPr>
          <w:p w14:paraId="09D4CA27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50</w:t>
            </w:r>
          </w:p>
        </w:tc>
        <w:tc>
          <w:tcPr>
            <w:tcW w:w="3031" w:type="dxa"/>
            <w:vAlign w:val="bottom"/>
          </w:tcPr>
          <w:p w14:paraId="435BF7E9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района</w:t>
            </w:r>
          </w:p>
        </w:tc>
        <w:tc>
          <w:tcPr>
            <w:tcW w:w="1790" w:type="dxa"/>
          </w:tcPr>
          <w:p w14:paraId="3A4272E5" w14:textId="77777777" w:rsidR="008238FA" w:rsidRPr="00414AAF" w:rsidRDefault="008238FA" w:rsidP="000937BD">
            <w:pPr>
              <w:ind w:firstLine="0"/>
              <w:rPr>
                <w:rFonts w:cs="Times New Roman"/>
                <w:szCs w:val="28"/>
              </w:rPr>
            </w:pPr>
            <w:r w:rsidRPr="00414AAF">
              <w:rPr>
                <w:rFonts w:cs="Times New Roman"/>
                <w:szCs w:val="28"/>
              </w:rPr>
              <w:t xml:space="preserve">Строка </w:t>
            </w:r>
          </w:p>
        </w:tc>
        <w:tc>
          <w:tcPr>
            <w:tcW w:w="1811" w:type="dxa"/>
          </w:tcPr>
          <w:p w14:paraId="223E9F73" w14:textId="77777777" w:rsidR="008238FA" w:rsidRDefault="008238FA" w:rsidP="000937BD">
            <w:pPr>
              <w:ind w:firstLine="0"/>
            </w:pPr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5777B39A" w14:textId="77777777" w:rsidR="008238FA" w:rsidRDefault="008238FA" w:rsidP="000937BD">
            <w:pPr>
              <w:ind w:firstLine="0"/>
            </w:pPr>
            <w:r w:rsidRPr="007B2B00">
              <w:rPr>
                <w:rStyle w:val="211pt"/>
                <w:rFonts w:eastAsiaTheme="minorHAnsi"/>
                <w:sz w:val="28"/>
                <w:szCs w:val="28"/>
              </w:rPr>
              <w:t>МВ.ЗБ.2.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50</w:t>
            </w:r>
            <w:r w:rsidRPr="007B2B0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475E046E" w14:textId="77777777" w:rsidTr="00A77263">
        <w:tc>
          <w:tcPr>
            <w:tcW w:w="595" w:type="dxa"/>
          </w:tcPr>
          <w:p w14:paraId="65DBF0F0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51</w:t>
            </w:r>
          </w:p>
        </w:tc>
        <w:tc>
          <w:tcPr>
            <w:tcW w:w="3031" w:type="dxa"/>
            <w:vAlign w:val="bottom"/>
          </w:tcPr>
          <w:p w14:paraId="41B72285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города</w:t>
            </w:r>
          </w:p>
        </w:tc>
        <w:tc>
          <w:tcPr>
            <w:tcW w:w="1790" w:type="dxa"/>
          </w:tcPr>
          <w:p w14:paraId="29B42168" w14:textId="77777777" w:rsidR="008238FA" w:rsidRPr="00414AAF" w:rsidRDefault="008238FA" w:rsidP="000937BD">
            <w:pPr>
              <w:ind w:firstLine="0"/>
              <w:rPr>
                <w:rFonts w:cs="Times New Roman"/>
                <w:szCs w:val="28"/>
              </w:rPr>
            </w:pPr>
            <w:r w:rsidRPr="00414AAF">
              <w:rPr>
                <w:rFonts w:cs="Times New Roman"/>
                <w:szCs w:val="28"/>
              </w:rPr>
              <w:t xml:space="preserve">Строка </w:t>
            </w:r>
          </w:p>
        </w:tc>
        <w:tc>
          <w:tcPr>
            <w:tcW w:w="1811" w:type="dxa"/>
          </w:tcPr>
          <w:p w14:paraId="7E726B7E" w14:textId="77777777" w:rsidR="008238FA" w:rsidRDefault="008238FA" w:rsidP="000937BD">
            <w:pPr>
              <w:ind w:firstLine="0"/>
            </w:pPr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0692C361" w14:textId="77777777" w:rsidR="008238FA" w:rsidRDefault="008238FA" w:rsidP="000937BD">
            <w:pPr>
              <w:ind w:firstLine="0"/>
            </w:pPr>
            <w:r w:rsidRPr="007B2B00">
              <w:rPr>
                <w:rStyle w:val="211pt"/>
                <w:rFonts w:eastAsiaTheme="minorHAnsi"/>
                <w:sz w:val="28"/>
                <w:szCs w:val="28"/>
              </w:rPr>
              <w:t>МВ.ЗБ.2.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51</w:t>
            </w:r>
            <w:r w:rsidRPr="007B2B0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14DDD5E3" w14:textId="77777777" w:rsidTr="00A77263">
        <w:tc>
          <w:tcPr>
            <w:tcW w:w="595" w:type="dxa"/>
          </w:tcPr>
          <w:p w14:paraId="7CDCBF88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52</w:t>
            </w:r>
          </w:p>
        </w:tc>
        <w:tc>
          <w:tcPr>
            <w:tcW w:w="3031" w:type="dxa"/>
            <w:vAlign w:val="bottom"/>
          </w:tcPr>
          <w:p w14:paraId="3BACC0DD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населенного пункта</w:t>
            </w:r>
          </w:p>
        </w:tc>
        <w:tc>
          <w:tcPr>
            <w:tcW w:w="1790" w:type="dxa"/>
          </w:tcPr>
          <w:p w14:paraId="6D6FACE2" w14:textId="77777777" w:rsidR="008238FA" w:rsidRPr="00414AAF" w:rsidRDefault="008238FA" w:rsidP="000937BD">
            <w:pPr>
              <w:ind w:firstLine="0"/>
              <w:rPr>
                <w:rFonts w:cs="Times New Roman"/>
                <w:szCs w:val="28"/>
              </w:rPr>
            </w:pPr>
            <w:r w:rsidRPr="00414AAF">
              <w:rPr>
                <w:rFonts w:cs="Times New Roman"/>
                <w:szCs w:val="28"/>
              </w:rPr>
              <w:t xml:space="preserve">Строка </w:t>
            </w:r>
          </w:p>
        </w:tc>
        <w:tc>
          <w:tcPr>
            <w:tcW w:w="1811" w:type="dxa"/>
          </w:tcPr>
          <w:p w14:paraId="704848B1" w14:textId="77777777" w:rsidR="008238FA" w:rsidRDefault="008238FA" w:rsidP="000937BD">
            <w:pPr>
              <w:ind w:firstLine="0"/>
            </w:pPr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2019B267" w14:textId="77777777" w:rsidR="008238FA" w:rsidRDefault="008238FA" w:rsidP="000937BD">
            <w:pPr>
              <w:ind w:firstLine="0"/>
            </w:pPr>
            <w:r w:rsidRPr="007B2B00">
              <w:rPr>
                <w:rStyle w:val="211pt"/>
                <w:rFonts w:eastAsiaTheme="minorHAnsi"/>
                <w:sz w:val="28"/>
                <w:szCs w:val="28"/>
              </w:rPr>
              <w:t>МВ.ЗБ.2.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52</w:t>
            </w:r>
            <w:r w:rsidRPr="007B2B0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0E62694C" w14:textId="77777777" w:rsidTr="00A77263">
        <w:tc>
          <w:tcPr>
            <w:tcW w:w="595" w:type="dxa"/>
          </w:tcPr>
          <w:p w14:paraId="1D632F59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53</w:t>
            </w:r>
          </w:p>
        </w:tc>
        <w:tc>
          <w:tcPr>
            <w:tcW w:w="3031" w:type="dxa"/>
            <w:vAlign w:val="bottom"/>
          </w:tcPr>
          <w:p w14:paraId="011C208F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 места жительства на территории Российской Федерации (текст)</w:t>
            </w:r>
          </w:p>
        </w:tc>
        <w:tc>
          <w:tcPr>
            <w:tcW w:w="1790" w:type="dxa"/>
          </w:tcPr>
          <w:p w14:paraId="2F19BC68" w14:textId="77777777" w:rsidR="008238FA" w:rsidRPr="00414AAF" w:rsidRDefault="008238FA" w:rsidP="000937BD">
            <w:pPr>
              <w:ind w:firstLine="0"/>
              <w:rPr>
                <w:rFonts w:cs="Times New Roman"/>
                <w:szCs w:val="28"/>
              </w:rPr>
            </w:pPr>
            <w:r w:rsidRPr="00414AAF">
              <w:rPr>
                <w:rFonts w:cs="Times New Roman"/>
                <w:szCs w:val="28"/>
              </w:rPr>
              <w:t xml:space="preserve">Строка </w:t>
            </w:r>
          </w:p>
        </w:tc>
        <w:tc>
          <w:tcPr>
            <w:tcW w:w="1811" w:type="dxa"/>
          </w:tcPr>
          <w:p w14:paraId="095DACF0" w14:textId="77777777" w:rsidR="008238FA" w:rsidRDefault="008238FA" w:rsidP="000937BD">
            <w:pPr>
              <w:ind w:firstLine="0"/>
            </w:pPr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69C03948" w14:textId="77777777" w:rsidR="008238FA" w:rsidRDefault="008238FA" w:rsidP="000937BD">
            <w:pPr>
              <w:ind w:firstLine="0"/>
            </w:pPr>
            <w:r w:rsidRPr="007B2B00">
              <w:rPr>
                <w:rStyle w:val="211pt"/>
                <w:rFonts w:eastAsiaTheme="minorHAnsi"/>
                <w:sz w:val="28"/>
                <w:szCs w:val="28"/>
              </w:rPr>
              <w:t>МВ.ЗБ.2.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53</w:t>
            </w:r>
            <w:r w:rsidRPr="007B2B0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25D89C66" w14:textId="77777777" w:rsidTr="00A77263">
        <w:tc>
          <w:tcPr>
            <w:tcW w:w="595" w:type="dxa"/>
          </w:tcPr>
          <w:p w14:paraId="706E3437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54</w:t>
            </w:r>
          </w:p>
        </w:tc>
        <w:tc>
          <w:tcPr>
            <w:tcW w:w="3031" w:type="dxa"/>
            <w:vAlign w:val="bottom"/>
          </w:tcPr>
          <w:p w14:paraId="4ED6173E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 по КЛАДР</w:t>
            </w:r>
          </w:p>
        </w:tc>
        <w:tc>
          <w:tcPr>
            <w:tcW w:w="1790" w:type="dxa"/>
          </w:tcPr>
          <w:p w14:paraId="064689B5" w14:textId="77777777" w:rsidR="008238FA" w:rsidRPr="00414AAF" w:rsidRDefault="008238FA" w:rsidP="000937BD">
            <w:pPr>
              <w:ind w:firstLine="0"/>
              <w:rPr>
                <w:rFonts w:cs="Times New Roman"/>
                <w:szCs w:val="28"/>
              </w:rPr>
            </w:pPr>
            <w:r w:rsidRPr="00414AAF">
              <w:rPr>
                <w:rFonts w:cs="Times New Roman"/>
                <w:szCs w:val="28"/>
              </w:rPr>
              <w:t xml:space="preserve">Строка </w:t>
            </w:r>
          </w:p>
        </w:tc>
        <w:tc>
          <w:tcPr>
            <w:tcW w:w="1811" w:type="dxa"/>
          </w:tcPr>
          <w:p w14:paraId="5B1D929C" w14:textId="77777777" w:rsidR="008238FA" w:rsidRDefault="008238FA" w:rsidP="000937BD">
            <w:pPr>
              <w:ind w:firstLine="0"/>
            </w:pPr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188E4ACF" w14:textId="77777777" w:rsidR="008238FA" w:rsidRDefault="008238FA" w:rsidP="000937BD">
            <w:pPr>
              <w:ind w:firstLine="0"/>
            </w:pPr>
            <w:r w:rsidRPr="007B2B00">
              <w:rPr>
                <w:rStyle w:val="211pt"/>
                <w:rFonts w:eastAsiaTheme="minorHAnsi"/>
                <w:sz w:val="28"/>
                <w:szCs w:val="28"/>
              </w:rPr>
              <w:t>МВ.ЗБ.2.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54</w:t>
            </w:r>
            <w:r w:rsidRPr="007B2B0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60D5F320" w14:textId="77777777" w:rsidTr="00A77263">
        <w:tc>
          <w:tcPr>
            <w:tcW w:w="595" w:type="dxa"/>
          </w:tcPr>
          <w:p w14:paraId="01F4CD8D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55</w:t>
            </w:r>
          </w:p>
        </w:tc>
        <w:tc>
          <w:tcPr>
            <w:tcW w:w="3031" w:type="dxa"/>
            <w:vAlign w:val="bottom"/>
          </w:tcPr>
          <w:p w14:paraId="277E3B31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 по ФИАС</w:t>
            </w:r>
          </w:p>
        </w:tc>
        <w:tc>
          <w:tcPr>
            <w:tcW w:w="1790" w:type="dxa"/>
          </w:tcPr>
          <w:p w14:paraId="30B19DA5" w14:textId="77777777" w:rsidR="008238FA" w:rsidRPr="00414AAF" w:rsidRDefault="008238FA" w:rsidP="000937BD">
            <w:pPr>
              <w:ind w:firstLine="0"/>
              <w:rPr>
                <w:rFonts w:cs="Times New Roman"/>
                <w:szCs w:val="28"/>
              </w:rPr>
            </w:pPr>
            <w:r w:rsidRPr="00414AAF">
              <w:rPr>
                <w:rFonts w:cs="Times New Roman"/>
                <w:szCs w:val="28"/>
              </w:rPr>
              <w:t xml:space="preserve">Строка </w:t>
            </w:r>
          </w:p>
        </w:tc>
        <w:tc>
          <w:tcPr>
            <w:tcW w:w="1811" w:type="dxa"/>
          </w:tcPr>
          <w:p w14:paraId="28F9A16D" w14:textId="77777777" w:rsidR="008238FA" w:rsidRDefault="008238FA" w:rsidP="000937BD">
            <w:pPr>
              <w:ind w:firstLine="0"/>
            </w:pPr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0BB2AE50" w14:textId="77777777" w:rsidR="008238FA" w:rsidRDefault="008238FA" w:rsidP="000937BD">
            <w:pPr>
              <w:ind w:firstLine="0"/>
            </w:pPr>
            <w:r w:rsidRPr="007B2B00">
              <w:rPr>
                <w:rStyle w:val="211pt"/>
                <w:rFonts w:eastAsiaTheme="minorHAnsi"/>
                <w:sz w:val="28"/>
                <w:szCs w:val="28"/>
              </w:rPr>
              <w:t>МВ.ЗБ.2.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55</w:t>
            </w:r>
            <w:r w:rsidRPr="007B2B0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6F59A58A" w14:textId="77777777" w:rsidTr="00A77263">
        <w:tc>
          <w:tcPr>
            <w:tcW w:w="595" w:type="dxa"/>
          </w:tcPr>
          <w:p w14:paraId="0ADCF815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56</w:t>
            </w:r>
          </w:p>
        </w:tc>
        <w:tc>
          <w:tcPr>
            <w:tcW w:w="3031" w:type="dxa"/>
            <w:vAlign w:val="bottom"/>
          </w:tcPr>
          <w:p w14:paraId="5A25EEDB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страны места жительства за пределами РФ</w:t>
            </w:r>
          </w:p>
        </w:tc>
        <w:tc>
          <w:tcPr>
            <w:tcW w:w="1790" w:type="dxa"/>
          </w:tcPr>
          <w:p w14:paraId="7C492E5B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Целое число</w:t>
            </w:r>
          </w:p>
        </w:tc>
        <w:tc>
          <w:tcPr>
            <w:tcW w:w="1811" w:type="dxa"/>
          </w:tcPr>
          <w:p w14:paraId="1E84615B" w14:textId="77777777" w:rsidR="008238FA" w:rsidRDefault="008238FA" w:rsidP="000937BD">
            <w:pPr>
              <w:ind w:firstLine="0"/>
            </w:pPr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5797A31E" w14:textId="77777777" w:rsidR="008238FA" w:rsidRDefault="008238FA" w:rsidP="000937BD">
            <w:pPr>
              <w:ind w:firstLine="0"/>
            </w:pPr>
            <w:r w:rsidRPr="007B2B00">
              <w:rPr>
                <w:rStyle w:val="211pt"/>
                <w:rFonts w:eastAsiaTheme="minorHAnsi"/>
                <w:sz w:val="28"/>
                <w:szCs w:val="28"/>
              </w:rPr>
              <w:t>МВ.ЗБ.2.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56</w:t>
            </w:r>
            <w:r w:rsidRPr="007B2B0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08C3E606" w14:textId="77777777" w:rsidTr="00A77263">
        <w:tc>
          <w:tcPr>
            <w:tcW w:w="595" w:type="dxa"/>
          </w:tcPr>
          <w:p w14:paraId="5D3091B2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57</w:t>
            </w:r>
          </w:p>
        </w:tc>
        <w:tc>
          <w:tcPr>
            <w:tcW w:w="3031" w:type="dxa"/>
            <w:vAlign w:val="bottom"/>
          </w:tcPr>
          <w:p w14:paraId="2B524F87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Полное наименование страны места жительства за пределами РФ</w:t>
            </w:r>
          </w:p>
        </w:tc>
        <w:tc>
          <w:tcPr>
            <w:tcW w:w="1790" w:type="dxa"/>
          </w:tcPr>
          <w:p w14:paraId="0FC1BD2C" w14:textId="77777777" w:rsidR="008238FA" w:rsidRPr="00414AAF" w:rsidRDefault="008238FA" w:rsidP="000937BD">
            <w:pPr>
              <w:ind w:firstLine="0"/>
              <w:rPr>
                <w:rFonts w:cs="Times New Roman"/>
              </w:rPr>
            </w:pPr>
            <w:r w:rsidRPr="00414AAF">
              <w:rPr>
                <w:rFonts w:cs="Times New Roman"/>
                <w:szCs w:val="28"/>
              </w:rPr>
              <w:t xml:space="preserve">Строка </w:t>
            </w:r>
          </w:p>
        </w:tc>
        <w:tc>
          <w:tcPr>
            <w:tcW w:w="1811" w:type="dxa"/>
          </w:tcPr>
          <w:p w14:paraId="1682ED45" w14:textId="77777777" w:rsidR="008238FA" w:rsidRDefault="008238FA" w:rsidP="000937BD">
            <w:pPr>
              <w:ind w:firstLine="0"/>
            </w:pPr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37D530F5" w14:textId="77777777" w:rsidR="008238FA" w:rsidRDefault="008238FA" w:rsidP="000937BD">
            <w:pPr>
              <w:ind w:firstLine="0"/>
            </w:pPr>
            <w:r w:rsidRPr="007B2B00">
              <w:rPr>
                <w:rStyle w:val="211pt"/>
                <w:rFonts w:eastAsiaTheme="minorHAnsi"/>
                <w:sz w:val="28"/>
                <w:szCs w:val="28"/>
              </w:rPr>
              <w:t>МВ.ЗБ.2.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57</w:t>
            </w:r>
            <w:r w:rsidRPr="007B2B0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38D9E60B" w14:textId="77777777" w:rsidTr="00A77263">
        <w:tc>
          <w:tcPr>
            <w:tcW w:w="595" w:type="dxa"/>
          </w:tcPr>
          <w:p w14:paraId="5E5C1E70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58</w:t>
            </w:r>
          </w:p>
        </w:tc>
        <w:tc>
          <w:tcPr>
            <w:tcW w:w="3031" w:type="dxa"/>
            <w:vAlign w:val="bottom"/>
          </w:tcPr>
          <w:p w14:paraId="0F08999D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 места жительства за пределами РФ</w:t>
            </w:r>
          </w:p>
        </w:tc>
        <w:tc>
          <w:tcPr>
            <w:tcW w:w="1790" w:type="dxa"/>
          </w:tcPr>
          <w:p w14:paraId="57F9D73A" w14:textId="77777777" w:rsidR="008238FA" w:rsidRPr="00414AAF" w:rsidRDefault="008238FA" w:rsidP="000937BD">
            <w:pPr>
              <w:ind w:firstLine="0"/>
              <w:rPr>
                <w:rFonts w:cs="Times New Roman"/>
              </w:rPr>
            </w:pPr>
            <w:r w:rsidRPr="00414AAF">
              <w:rPr>
                <w:rFonts w:cs="Times New Roman"/>
                <w:szCs w:val="28"/>
              </w:rPr>
              <w:t xml:space="preserve">Строка </w:t>
            </w:r>
          </w:p>
        </w:tc>
        <w:tc>
          <w:tcPr>
            <w:tcW w:w="1811" w:type="dxa"/>
          </w:tcPr>
          <w:p w14:paraId="26C2B8F1" w14:textId="77777777" w:rsidR="008238FA" w:rsidRDefault="008238FA" w:rsidP="000937BD">
            <w:pPr>
              <w:ind w:firstLine="0"/>
            </w:pPr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173DCC78" w14:textId="77777777" w:rsidR="008238FA" w:rsidRDefault="008238FA" w:rsidP="000937BD">
            <w:pPr>
              <w:ind w:firstLine="0"/>
            </w:pPr>
            <w:r w:rsidRPr="007B2B00">
              <w:rPr>
                <w:rStyle w:val="211pt"/>
                <w:rFonts w:eastAsiaTheme="minorHAnsi"/>
                <w:sz w:val="28"/>
                <w:szCs w:val="28"/>
              </w:rPr>
              <w:t>МВ.ЗБ.2.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58</w:t>
            </w:r>
            <w:r w:rsidRPr="007B2B0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1BA1947B" w14:textId="77777777" w:rsidTr="00A77263">
        <w:tc>
          <w:tcPr>
            <w:tcW w:w="595" w:type="dxa"/>
          </w:tcPr>
          <w:p w14:paraId="1A5B14A8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59</w:t>
            </w:r>
          </w:p>
        </w:tc>
        <w:tc>
          <w:tcPr>
            <w:tcW w:w="3031" w:type="dxa"/>
            <w:vAlign w:val="bottom"/>
          </w:tcPr>
          <w:p w14:paraId="333430A5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вида документа, удостоверяющего личность</w:t>
            </w:r>
          </w:p>
        </w:tc>
        <w:tc>
          <w:tcPr>
            <w:tcW w:w="1790" w:type="dxa"/>
          </w:tcPr>
          <w:p w14:paraId="743B0BF2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Целое число</w:t>
            </w:r>
          </w:p>
        </w:tc>
        <w:tc>
          <w:tcPr>
            <w:tcW w:w="1811" w:type="dxa"/>
          </w:tcPr>
          <w:p w14:paraId="1846333C" w14:textId="77777777" w:rsidR="008238FA" w:rsidRDefault="008238FA" w:rsidP="000937BD">
            <w:pPr>
              <w:ind w:firstLine="0"/>
            </w:pPr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58284310" w14:textId="77777777" w:rsidR="008238FA" w:rsidRDefault="008238FA" w:rsidP="000937BD">
            <w:pPr>
              <w:ind w:firstLine="0"/>
            </w:pPr>
            <w:r w:rsidRPr="007B2B00">
              <w:rPr>
                <w:rStyle w:val="211pt"/>
                <w:rFonts w:eastAsiaTheme="minorHAnsi"/>
                <w:sz w:val="28"/>
                <w:szCs w:val="28"/>
              </w:rPr>
              <w:t>МВ.ЗБ.2.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59</w:t>
            </w:r>
            <w:r w:rsidRPr="007B2B0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7EB213F6" w14:textId="77777777" w:rsidTr="00A77263">
        <w:tc>
          <w:tcPr>
            <w:tcW w:w="595" w:type="dxa"/>
          </w:tcPr>
          <w:p w14:paraId="20C9FA18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60</w:t>
            </w:r>
          </w:p>
        </w:tc>
        <w:tc>
          <w:tcPr>
            <w:tcW w:w="3031" w:type="dxa"/>
            <w:vAlign w:val="bottom"/>
          </w:tcPr>
          <w:p w14:paraId="7F8C222A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Серия и номер документа, удостоверяющего личность</w:t>
            </w:r>
          </w:p>
        </w:tc>
        <w:tc>
          <w:tcPr>
            <w:tcW w:w="1790" w:type="dxa"/>
          </w:tcPr>
          <w:p w14:paraId="3E078EFB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Целое число</w:t>
            </w:r>
          </w:p>
        </w:tc>
        <w:tc>
          <w:tcPr>
            <w:tcW w:w="1811" w:type="dxa"/>
          </w:tcPr>
          <w:p w14:paraId="43051869" w14:textId="77777777" w:rsidR="008238FA" w:rsidRDefault="008238FA" w:rsidP="000937BD">
            <w:pPr>
              <w:ind w:firstLine="0"/>
            </w:pPr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35865D32" w14:textId="77777777" w:rsidR="008238FA" w:rsidRDefault="008238FA" w:rsidP="000937BD">
            <w:pPr>
              <w:ind w:firstLine="0"/>
            </w:pPr>
            <w:r w:rsidRPr="007B2B00">
              <w:rPr>
                <w:rStyle w:val="211pt"/>
                <w:rFonts w:eastAsiaTheme="minorHAnsi"/>
                <w:sz w:val="28"/>
                <w:szCs w:val="28"/>
              </w:rPr>
              <w:t>МВ.ЗБ.2.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60</w:t>
            </w:r>
            <w:r w:rsidRPr="007B2B0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12E5EED8" w14:textId="77777777" w:rsidTr="00A77263">
        <w:tc>
          <w:tcPr>
            <w:tcW w:w="595" w:type="dxa"/>
          </w:tcPr>
          <w:p w14:paraId="10B4CB8B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61</w:t>
            </w:r>
          </w:p>
        </w:tc>
        <w:tc>
          <w:tcPr>
            <w:tcW w:w="3031" w:type="dxa"/>
            <w:vAlign w:val="bottom"/>
          </w:tcPr>
          <w:p w14:paraId="02F13AB0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выдачи документа, удостоверяющего личность</w:t>
            </w:r>
          </w:p>
        </w:tc>
        <w:tc>
          <w:tcPr>
            <w:tcW w:w="1790" w:type="dxa"/>
          </w:tcPr>
          <w:p w14:paraId="7B652556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Дата </w:t>
            </w:r>
          </w:p>
        </w:tc>
        <w:tc>
          <w:tcPr>
            <w:tcW w:w="1811" w:type="dxa"/>
          </w:tcPr>
          <w:p w14:paraId="7256454F" w14:textId="77777777" w:rsidR="008238FA" w:rsidRDefault="008238FA" w:rsidP="000937BD">
            <w:pPr>
              <w:ind w:firstLine="0"/>
            </w:pPr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72ADDC36" w14:textId="77777777" w:rsidR="008238FA" w:rsidRDefault="008238FA" w:rsidP="000937BD">
            <w:pPr>
              <w:ind w:firstLine="0"/>
            </w:pPr>
            <w:r w:rsidRPr="007B2B00">
              <w:rPr>
                <w:rStyle w:val="211pt"/>
                <w:rFonts w:eastAsiaTheme="minorHAnsi"/>
                <w:sz w:val="28"/>
                <w:szCs w:val="28"/>
              </w:rPr>
              <w:t>МВ.ЗБ.2.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61</w:t>
            </w:r>
            <w:r w:rsidRPr="007B2B0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65321F7C" w14:textId="77777777" w:rsidTr="00A77263">
        <w:tc>
          <w:tcPr>
            <w:tcW w:w="595" w:type="dxa"/>
          </w:tcPr>
          <w:p w14:paraId="1A088540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62</w:t>
            </w:r>
          </w:p>
        </w:tc>
        <w:tc>
          <w:tcPr>
            <w:tcW w:w="3031" w:type="dxa"/>
            <w:vAlign w:val="bottom"/>
          </w:tcPr>
          <w:p w14:paraId="53ECA53E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органа, выдавшего документ, удостоверяющий личность</w:t>
            </w:r>
          </w:p>
        </w:tc>
        <w:tc>
          <w:tcPr>
            <w:tcW w:w="1790" w:type="dxa"/>
          </w:tcPr>
          <w:p w14:paraId="388C0FD2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Строка </w:t>
            </w:r>
          </w:p>
        </w:tc>
        <w:tc>
          <w:tcPr>
            <w:tcW w:w="1811" w:type="dxa"/>
          </w:tcPr>
          <w:p w14:paraId="7047AC06" w14:textId="77777777" w:rsidR="008238FA" w:rsidRDefault="008238FA" w:rsidP="000937BD">
            <w:pPr>
              <w:ind w:firstLine="0"/>
            </w:pPr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089F5FFD" w14:textId="77777777" w:rsidR="008238FA" w:rsidRDefault="008238FA" w:rsidP="000937BD">
            <w:pPr>
              <w:ind w:firstLine="0"/>
            </w:pPr>
            <w:r w:rsidRPr="007B2B00">
              <w:rPr>
                <w:rStyle w:val="211pt"/>
                <w:rFonts w:eastAsiaTheme="minorHAnsi"/>
                <w:sz w:val="28"/>
                <w:szCs w:val="28"/>
              </w:rPr>
              <w:t>МВ.ЗБ.2.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62</w:t>
            </w:r>
            <w:r w:rsidRPr="007B2B0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3A7EA010" w14:textId="77777777" w:rsidTr="00A77263">
        <w:tc>
          <w:tcPr>
            <w:tcW w:w="595" w:type="dxa"/>
          </w:tcPr>
          <w:p w14:paraId="4EEEC930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63</w:t>
            </w:r>
          </w:p>
        </w:tc>
        <w:tc>
          <w:tcPr>
            <w:tcW w:w="3031" w:type="dxa"/>
            <w:vAlign w:val="bottom"/>
          </w:tcPr>
          <w:p w14:paraId="39A91AEB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подразделения органа, выдавшего документ, удостоверяющий личность</w:t>
            </w:r>
          </w:p>
        </w:tc>
        <w:tc>
          <w:tcPr>
            <w:tcW w:w="1790" w:type="dxa"/>
          </w:tcPr>
          <w:p w14:paraId="277A731A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Целое число</w:t>
            </w:r>
          </w:p>
        </w:tc>
        <w:tc>
          <w:tcPr>
            <w:tcW w:w="1811" w:type="dxa"/>
          </w:tcPr>
          <w:p w14:paraId="1F9E7C19" w14:textId="77777777" w:rsidR="008238FA" w:rsidRDefault="008238FA" w:rsidP="000937BD">
            <w:pPr>
              <w:ind w:firstLine="0"/>
            </w:pPr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1E0B81C8" w14:textId="77777777" w:rsidR="008238FA" w:rsidRDefault="008238FA" w:rsidP="000937BD">
            <w:pPr>
              <w:ind w:firstLine="0"/>
            </w:pPr>
            <w:r w:rsidRPr="007B2B00">
              <w:rPr>
                <w:rStyle w:val="211pt"/>
                <w:rFonts w:eastAsiaTheme="minorHAnsi"/>
                <w:sz w:val="28"/>
                <w:szCs w:val="28"/>
              </w:rPr>
              <w:t>МВ.ЗБ.2.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63</w:t>
            </w:r>
            <w:r w:rsidRPr="007B2B0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</w:tbl>
    <w:p w14:paraId="26CF4774" w14:textId="77777777" w:rsidR="008238FA" w:rsidRPr="00712E25" w:rsidRDefault="008238FA" w:rsidP="008238FA">
      <w:pPr>
        <w:pStyle w:val="a6"/>
        <w:ind w:left="0"/>
        <w:rPr>
          <w:szCs w:val="28"/>
        </w:rPr>
      </w:pPr>
      <w:r w:rsidRPr="00712E25">
        <w:rPr>
          <w:szCs w:val="28"/>
        </w:rPr>
        <w:t>Список используемых сокращений</w:t>
      </w:r>
    </w:p>
    <w:p w14:paraId="78F4E51C" w14:textId="77777777" w:rsidR="008238FA" w:rsidRPr="00712E25" w:rsidRDefault="008238FA" w:rsidP="008238FA">
      <w:pPr>
        <w:pStyle w:val="a6"/>
        <w:ind w:left="0"/>
        <w:rPr>
          <w:szCs w:val="28"/>
        </w:rPr>
      </w:pPr>
      <w:r w:rsidRPr="00712E25">
        <w:rPr>
          <w:szCs w:val="28"/>
        </w:rPr>
        <w:t>СМЭВ – система межведомственного электронного взаимодействия;</w:t>
      </w:r>
    </w:p>
    <w:p w14:paraId="6606574F" w14:textId="77777777" w:rsidR="008238FA" w:rsidRPr="00712E25" w:rsidRDefault="008238FA" w:rsidP="008238FA">
      <w:pPr>
        <w:pStyle w:val="a6"/>
        <w:ind w:left="0"/>
        <w:rPr>
          <w:szCs w:val="28"/>
        </w:rPr>
      </w:pPr>
      <w:r w:rsidRPr="00712E25">
        <w:rPr>
          <w:szCs w:val="28"/>
        </w:rPr>
        <w:lastRenderedPageBreak/>
        <w:t>СНИЛС – страховой номер индивидуального лицевого счета</w:t>
      </w:r>
    </w:p>
    <w:p w14:paraId="1C506085" w14:textId="77777777" w:rsidR="008238FA" w:rsidRDefault="008238FA" w:rsidP="008238FA">
      <w:pPr>
        <w:tabs>
          <w:tab w:val="left" w:pos="142"/>
        </w:tabs>
        <w:jc w:val="both"/>
        <w:rPr>
          <w:rFonts w:cs="Times New Roman"/>
          <w:szCs w:val="28"/>
        </w:rPr>
      </w:pPr>
    </w:p>
    <w:p w14:paraId="52939A98" w14:textId="77777777" w:rsidR="008238FA" w:rsidRPr="00712E25" w:rsidRDefault="008238FA" w:rsidP="008238FA">
      <w:pPr>
        <w:pStyle w:val="a6"/>
        <w:numPr>
          <w:ilvl w:val="0"/>
          <w:numId w:val="4"/>
        </w:numPr>
        <w:tabs>
          <w:tab w:val="left" w:pos="142"/>
        </w:tabs>
        <w:jc w:val="center"/>
        <w:rPr>
          <w:szCs w:val="28"/>
        </w:rPr>
      </w:pPr>
      <w:r w:rsidRPr="00712E25">
        <w:rPr>
          <w:szCs w:val="28"/>
        </w:rPr>
        <w:t>Сведения о расторжении брака</w:t>
      </w:r>
    </w:p>
    <w:p w14:paraId="039E8F9D" w14:textId="77777777" w:rsidR="008238FA" w:rsidRDefault="008238FA" w:rsidP="008238FA">
      <w:pPr>
        <w:pStyle w:val="a6"/>
        <w:tabs>
          <w:tab w:val="left" w:pos="142"/>
        </w:tabs>
        <w:ind w:left="0" w:firstLine="709"/>
        <w:jc w:val="both"/>
        <w:rPr>
          <w:szCs w:val="28"/>
        </w:rPr>
      </w:pPr>
    </w:p>
    <w:p w14:paraId="74F83E11" w14:textId="77777777" w:rsidR="008238FA" w:rsidRDefault="008238FA" w:rsidP="008238FA">
      <w:pPr>
        <w:pStyle w:val="a6"/>
        <w:tabs>
          <w:tab w:val="left" w:pos="142"/>
        </w:tabs>
        <w:ind w:left="0"/>
        <w:jc w:val="center"/>
        <w:rPr>
          <w:rStyle w:val="5"/>
          <w:rFonts w:eastAsiaTheme="minorHAnsi"/>
          <w:sz w:val="28"/>
          <w:szCs w:val="28"/>
        </w:rPr>
      </w:pPr>
      <w:r>
        <w:rPr>
          <w:szCs w:val="28"/>
        </w:rPr>
        <w:t>3.1</w:t>
      </w:r>
      <w:r w:rsidRPr="00B47EE2">
        <w:rPr>
          <w:szCs w:val="28"/>
        </w:rPr>
        <w:t xml:space="preserve"> Предоставление сведений о </w:t>
      </w:r>
      <w:r>
        <w:rPr>
          <w:szCs w:val="28"/>
        </w:rPr>
        <w:t>расторжении брака</w:t>
      </w:r>
      <w:r w:rsidRPr="00B47EE2">
        <w:rPr>
          <w:szCs w:val="28"/>
        </w:rPr>
        <w:t xml:space="preserve"> в форме электронного документа </w:t>
      </w:r>
      <w:r w:rsidRPr="00B47EE2">
        <w:rPr>
          <w:rStyle w:val="5"/>
          <w:rFonts w:eastAsiaTheme="minorHAnsi"/>
          <w:sz w:val="28"/>
          <w:szCs w:val="28"/>
        </w:rPr>
        <w:t>(атрибутный состав ответа на запрос)</w:t>
      </w:r>
    </w:p>
    <w:p w14:paraId="6255E5C5" w14:textId="77777777" w:rsidR="000937BD" w:rsidRPr="00B47EE2" w:rsidRDefault="000937BD" w:rsidP="008238FA">
      <w:pPr>
        <w:pStyle w:val="a6"/>
        <w:tabs>
          <w:tab w:val="left" w:pos="142"/>
        </w:tabs>
        <w:ind w:left="0"/>
        <w:jc w:val="center"/>
        <w:rPr>
          <w:rStyle w:val="5"/>
          <w:rFonts w:eastAsiaTheme="minorHAnsi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94"/>
        <w:gridCol w:w="3120"/>
        <w:gridCol w:w="1857"/>
        <w:gridCol w:w="1858"/>
        <w:gridCol w:w="1858"/>
      </w:tblGrid>
      <w:tr w:rsidR="008238FA" w14:paraId="10F00AC0" w14:textId="77777777" w:rsidTr="00A77263">
        <w:tc>
          <w:tcPr>
            <w:tcW w:w="594" w:type="dxa"/>
          </w:tcPr>
          <w:p w14:paraId="72720FAE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№ п/п</w:t>
            </w:r>
          </w:p>
        </w:tc>
        <w:tc>
          <w:tcPr>
            <w:tcW w:w="3120" w:type="dxa"/>
          </w:tcPr>
          <w:p w14:paraId="1CD069A5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857" w:type="dxa"/>
          </w:tcPr>
          <w:p w14:paraId="027193EB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858" w:type="dxa"/>
          </w:tcPr>
          <w:p w14:paraId="5A4461F5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858" w:type="dxa"/>
          </w:tcPr>
          <w:p w14:paraId="0C6EC7B4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Код атрибута</w:t>
            </w:r>
          </w:p>
        </w:tc>
      </w:tr>
      <w:tr w:rsidR="008238FA" w14:paraId="2369C3DA" w14:textId="77777777" w:rsidTr="00A77263">
        <w:tc>
          <w:tcPr>
            <w:tcW w:w="594" w:type="dxa"/>
          </w:tcPr>
          <w:p w14:paraId="63D930BA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</w:p>
        </w:tc>
        <w:tc>
          <w:tcPr>
            <w:tcW w:w="3120" w:type="dxa"/>
          </w:tcPr>
          <w:p w14:paraId="1E2F4CA1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1857" w:type="dxa"/>
          </w:tcPr>
          <w:p w14:paraId="179B7609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1858" w:type="dxa"/>
          </w:tcPr>
          <w:p w14:paraId="420BFDED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1858" w:type="dxa"/>
          </w:tcPr>
          <w:p w14:paraId="611951F3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</w:tr>
      <w:tr w:rsidR="008238FA" w14:paraId="17B92C19" w14:textId="77777777" w:rsidTr="00A77263">
        <w:tc>
          <w:tcPr>
            <w:tcW w:w="9287" w:type="dxa"/>
            <w:gridSpan w:val="5"/>
          </w:tcPr>
          <w:p w14:paraId="2B8B3D3E" w14:textId="77777777" w:rsidR="008238FA" w:rsidRPr="00B47EE2" w:rsidRDefault="008238FA" w:rsidP="00A77263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Сведения о лице, в отношении которого сформирован запрос</w:t>
            </w:r>
          </w:p>
        </w:tc>
      </w:tr>
      <w:tr w:rsidR="008238FA" w14:paraId="611DC19E" w14:textId="77777777" w:rsidTr="00A77263">
        <w:tc>
          <w:tcPr>
            <w:tcW w:w="594" w:type="dxa"/>
          </w:tcPr>
          <w:p w14:paraId="35DD73E1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120" w:type="dxa"/>
          </w:tcPr>
          <w:p w14:paraId="0BB34C71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Фамилия </w:t>
            </w:r>
          </w:p>
        </w:tc>
        <w:tc>
          <w:tcPr>
            <w:tcW w:w="1857" w:type="dxa"/>
          </w:tcPr>
          <w:p w14:paraId="78884C63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Строка </w:t>
            </w:r>
          </w:p>
        </w:tc>
        <w:tc>
          <w:tcPr>
            <w:tcW w:w="1858" w:type="dxa"/>
          </w:tcPr>
          <w:p w14:paraId="1FE75ACB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58" w:type="dxa"/>
          </w:tcPr>
          <w:p w14:paraId="0992D5B9" w14:textId="77777777" w:rsidR="008238FA" w:rsidRPr="00B47EE2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B47EE2">
              <w:rPr>
                <w:rStyle w:val="211pt"/>
                <w:b w:val="0"/>
                <w:sz w:val="28"/>
                <w:szCs w:val="28"/>
              </w:rPr>
              <w:t>МВ.</w:t>
            </w:r>
            <w:r>
              <w:rPr>
                <w:rStyle w:val="211pt"/>
                <w:b w:val="0"/>
                <w:sz w:val="28"/>
                <w:szCs w:val="28"/>
              </w:rPr>
              <w:t>РБ.1.1.</w:t>
            </w:r>
          </w:p>
        </w:tc>
      </w:tr>
      <w:tr w:rsidR="008238FA" w14:paraId="46B87578" w14:textId="77777777" w:rsidTr="00A77263">
        <w:tc>
          <w:tcPr>
            <w:tcW w:w="594" w:type="dxa"/>
          </w:tcPr>
          <w:p w14:paraId="4D99B911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3120" w:type="dxa"/>
          </w:tcPr>
          <w:p w14:paraId="1D5DA5E2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Имя </w:t>
            </w:r>
          </w:p>
        </w:tc>
        <w:tc>
          <w:tcPr>
            <w:tcW w:w="1857" w:type="dxa"/>
          </w:tcPr>
          <w:p w14:paraId="2CB18760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31A33129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58" w:type="dxa"/>
          </w:tcPr>
          <w:p w14:paraId="5CA1D014" w14:textId="77777777" w:rsidR="008238FA" w:rsidRPr="00B00B7E" w:rsidRDefault="008238FA" w:rsidP="000937BD">
            <w:pPr>
              <w:ind w:firstLine="0"/>
            </w:pPr>
            <w:r w:rsidRPr="00B00B7E">
              <w:rPr>
                <w:rStyle w:val="211pt"/>
                <w:rFonts w:eastAsiaTheme="minorHAnsi"/>
                <w:sz w:val="28"/>
                <w:szCs w:val="28"/>
              </w:rPr>
              <w:t>МВ.РБ.1.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B00B7E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5CA2155E" w14:textId="77777777" w:rsidTr="00A77263">
        <w:tc>
          <w:tcPr>
            <w:tcW w:w="594" w:type="dxa"/>
          </w:tcPr>
          <w:p w14:paraId="2D7F4D25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3120" w:type="dxa"/>
          </w:tcPr>
          <w:p w14:paraId="07BF4209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Отчество </w:t>
            </w:r>
          </w:p>
        </w:tc>
        <w:tc>
          <w:tcPr>
            <w:tcW w:w="1857" w:type="dxa"/>
          </w:tcPr>
          <w:p w14:paraId="4F551295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0DB6CAA1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58" w:type="dxa"/>
          </w:tcPr>
          <w:p w14:paraId="38883690" w14:textId="77777777" w:rsidR="008238FA" w:rsidRPr="00B00B7E" w:rsidRDefault="008238FA" w:rsidP="000937BD">
            <w:pPr>
              <w:ind w:firstLine="0"/>
            </w:pPr>
            <w:r w:rsidRPr="00B00B7E">
              <w:rPr>
                <w:rStyle w:val="211pt"/>
                <w:rFonts w:eastAsiaTheme="minorHAnsi"/>
                <w:sz w:val="28"/>
                <w:szCs w:val="28"/>
              </w:rPr>
              <w:t>МВ.РБ.1.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3</w:t>
            </w:r>
            <w:r w:rsidRPr="00B00B7E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68C13B0D" w14:textId="77777777" w:rsidTr="00A77263">
        <w:tc>
          <w:tcPr>
            <w:tcW w:w="594" w:type="dxa"/>
          </w:tcPr>
          <w:p w14:paraId="511A95EF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3120" w:type="dxa"/>
          </w:tcPr>
          <w:p w14:paraId="03F6C30D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857" w:type="dxa"/>
          </w:tcPr>
          <w:p w14:paraId="2CA5794E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Дата </w:t>
            </w:r>
          </w:p>
        </w:tc>
        <w:tc>
          <w:tcPr>
            <w:tcW w:w="1858" w:type="dxa"/>
          </w:tcPr>
          <w:p w14:paraId="632B65EC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58" w:type="dxa"/>
          </w:tcPr>
          <w:p w14:paraId="12F1FE9B" w14:textId="77777777" w:rsidR="008238FA" w:rsidRPr="00B00B7E" w:rsidRDefault="008238FA" w:rsidP="000937BD">
            <w:pPr>
              <w:ind w:firstLine="0"/>
            </w:pPr>
            <w:r w:rsidRPr="00B00B7E">
              <w:rPr>
                <w:rStyle w:val="211pt"/>
                <w:rFonts w:eastAsiaTheme="minorHAnsi"/>
                <w:sz w:val="28"/>
                <w:szCs w:val="28"/>
              </w:rPr>
              <w:t>МВ.РБ.1.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4</w:t>
            </w:r>
            <w:r w:rsidRPr="00B00B7E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170E35DC" w14:textId="77777777" w:rsidTr="00A77263">
        <w:tc>
          <w:tcPr>
            <w:tcW w:w="594" w:type="dxa"/>
          </w:tcPr>
          <w:p w14:paraId="58034B25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  <w:tc>
          <w:tcPr>
            <w:tcW w:w="3120" w:type="dxa"/>
          </w:tcPr>
          <w:p w14:paraId="1166BA16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СНИЛС</w:t>
            </w:r>
          </w:p>
        </w:tc>
        <w:tc>
          <w:tcPr>
            <w:tcW w:w="1857" w:type="dxa"/>
          </w:tcPr>
          <w:p w14:paraId="2CFDAA32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1A770F97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58" w:type="dxa"/>
          </w:tcPr>
          <w:p w14:paraId="649DDC02" w14:textId="77777777" w:rsidR="008238FA" w:rsidRPr="00B00B7E" w:rsidRDefault="008238FA" w:rsidP="000937BD">
            <w:pPr>
              <w:ind w:firstLine="0"/>
            </w:pPr>
            <w:r w:rsidRPr="00B00B7E">
              <w:rPr>
                <w:rStyle w:val="211pt"/>
                <w:rFonts w:eastAsiaTheme="minorHAnsi"/>
                <w:sz w:val="28"/>
                <w:szCs w:val="28"/>
              </w:rPr>
              <w:t>МВ.РБ.1.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5</w:t>
            </w:r>
            <w:r w:rsidRPr="00B00B7E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7FD0F0E5" w14:textId="77777777" w:rsidTr="00A77263">
        <w:tc>
          <w:tcPr>
            <w:tcW w:w="594" w:type="dxa"/>
          </w:tcPr>
          <w:p w14:paraId="1734F970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6</w:t>
            </w:r>
          </w:p>
        </w:tc>
        <w:tc>
          <w:tcPr>
            <w:tcW w:w="3120" w:type="dxa"/>
          </w:tcPr>
          <w:p w14:paraId="66520039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Сведения о документе, удостоверяющем личность</w:t>
            </w:r>
          </w:p>
        </w:tc>
        <w:tc>
          <w:tcPr>
            <w:tcW w:w="1857" w:type="dxa"/>
          </w:tcPr>
          <w:p w14:paraId="72DF6FEF" w14:textId="77777777" w:rsidR="008238FA" w:rsidRPr="00EA389B" w:rsidRDefault="008238FA" w:rsidP="000937BD">
            <w:pPr>
              <w:ind w:firstLine="0"/>
              <w:rPr>
                <w:rFonts w:cs="Times New Roman"/>
                <w:bCs/>
                <w:szCs w:val="28"/>
              </w:rPr>
            </w:pPr>
            <w:r w:rsidRPr="00EA389B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858" w:type="dxa"/>
          </w:tcPr>
          <w:p w14:paraId="00D60CE1" w14:textId="77777777" w:rsidR="008238FA" w:rsidRPr="00EA389B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58" w:type="dxa"/>
          </w:tcPr>
          <w:p w14:paraId="2EB8BA54" w14:textId="77777777" w:rsidR="008238FA" w:rsidRPr="00B00B7E" w:rsidRDefault="008238FA" w:rsidP="000937BD">
            <w:pPr>
              <w:ind w:firstLine="0"/>
            </w:pPr>
            <w:r w:rsidRPr="00B00B7E">
              <w:rPr>
                <w:rStyle w:val="211pt"/>
                <w:rFonts w:eastAsiaTheme="minorHAnsi"/>
                <w:sz w:val="28"/>
                <w:szCs w:val="28"/>
              </w:rPr>
              <w:t>МВ.РБ.1.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6</w:t>
            </w:r>
            <w:r w:rsidRPr="00B00B7E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23CF9035" w14:textId="77777777" w:rsidTr="00A77263">
        <w:tc>
          <w:tcPr>
            <w:tcW w:w="594" w:type="dxa"/>
          </w:tcPr>
          <w:p w14:paraId="0DB6785E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7</w:t>
            </w:r>
          </w:p>
        </w:tc>
        <w:tc>
          <w:tcPr>
            <w:tcW w:w="3120" w:type="dxa"/>
          </w:tcPr>
          <w:p w14:paraId="2C347110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Серия и номер документа, удостоверяющего личность</w:t>
            </w:r>
          </w:p>
        </w:tc>
        <w:tc>
          <w:tcPr>
            <w:tcW w:w="1857" w:type="dxa"/>
          </w:tcPr>
          <w:p w14:paraId="72E22E27" w14:textId="77777777" w:rsidR="008238FA" w:rsidRPr="00EA389B" w:rsidRDefault="008238FA" w:rsidP="000937BD">
            <w:pPr>
              <w:ind w:firstLine="0"/>
              <w:rPr>
                <w:rFonts w:cs="Times New Roman"/>
                <w:bCs/>
                <w:szCs w:val="28"/>
              </w:rPr>
            </w:pPr>
            <w:r w:rsidRPr="00EA389B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858" w:type="dxa"/>
          </w:tcPr>
          <w:p w14:paraId="6A1188F9" w14:textId="77777777" w:rsidR="008238FA" w:rsidRPr="00EA389B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58" w:type="dxa"/>
          </w:tcPr>
          <w:p w14:paraId="3DC0AD92" w14:textId="77777777" w:rsidR="008238FA" w:rsidRPr="00B00B7E" w:rsidRDefault="008238FA" w:rsidP="000937BD">
            <w:pPr>
              <w:ind w:firstLine="0"/>
            </w:pPr>
            <w:r w:rsidRPr="00B00B7E">
              <w:rPr>
                <w:rStyle w:val="211pt"/>
                <w:rFonts w:eastAsiaTheme="minorHAnsi"/>
                <w:sz w:val="28"/>
                <w:szCs w:val="28"/>
              </w:rPr>
              <w:t>МВ.РБ.1.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7</w:t>
            </w:r>
            <w:r w:rsidRPr="00B00B7E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642B8D26" w14:textId="77777777" w:rsidTr="00A77263">
        <w:tc>
          <w:tcPr>
            <w:tcW w:w="594" w:type="dxa"/>
          </w:tcPr>
          <w:p w14:paraId="6CDC16BF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8</w:t>
            </w:r>
          </w:p>
        </w:tc>
        <w:tc>
          <w:tcPr>
            <w:tcW w:w="3120" w:type="dxa"/>
          </w:tcPr>
          <w:p w14:paraId="526180E4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 выдачи документа, удостоверяющего личность</w:t>
            </w:r>
          </w:p>
        </w:tc>
        <w:tc>
          <w:tcPr>
            <w:tcW w:w="1857" w:type="dxa"/>
          </w:tcPr>
          <w:p w14:paraId="019A8D10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Дата </w:t>
            </w:r>
          </w:p>
        </w:tc>
        <w:tc>
          <w:tcPr>
            <w:tcW w:w="1858" w:type="dxa"/>
          </w:tcPr>
          <w:p w14:paraId="21225750" w14:textId="77777777" w:rsidR="008238FA" w:rsidRPr="00EA389B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58" w:type="dxa"/>
          </w:tcPr>
          <w:p w14:paraId="3D7C49E4" w14:textId="77777777" w:rsidR="008238FA" w:rsidRPr="00B00B7E" w:rsidRDefault="008238FA" w:rsidP="000937BD">
            <w:pPr>
              <w:ind w:firstLine="0"/>
            </w:pPr>
            <w:r w:rsidRPr="00B00B7E">
              <w:rPr>
                <w:rStyle w:val="211pt"/>
                <w:rFonts w:eastAsiaTheme="minorHAnsi"/>
                <w:sz w:val="28"/>
                <w:szCs w:val="28"/>
              </w:rPr>
              <w:t>МВ.РБ.1.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8</w:t>
            </w:r>
            <w:r w:rsidRPr="00B00B7E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58237FF3" w14:textId="77777777" w:rsidTr="00A77263">
        <w:tc>
          <w:tcPr>
            <w:tcW w:w="594" w:type="dxa"/>
          </w:tcPr>
          <w:p w14:paraId="75D2E0BD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9</w:t>
            </w:r>
          </w:p>
        </w:tc>
        <w:tc>
          <w:tcPr>
            <w:tcW w:w="3120" w:type="dxa"/>
          </w:tcPr>
          <w:p w14:paraId="3604AF1E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Наименование органа, выдавшего документ, удостоверяющий личность</w:t>
            </w:r>
          </w:p>
        </w:tc>
        <w:tc>
          <w:tcPr>
            <w:tcW w:w="1857" w:type="dxa"/>
          </w:tcPr>
          <w:p w14:paraId="6CBEE07F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71B756BA" w14:textId="77777777" w:rsidR="008238FA" w:rsidRPr="00EA389B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58" w:type="dxa"/>
          </w:tcPr>
          <w:p w14:paraId="218721AC" w14:textId="77777777" w:rsidR="008238FA" w:rsidRPr="00B00B7E" w:rsidRDefault="008238FA" w:rsidP="000937BD">
            <w:pPr>
              <w:ind w:firstLine="0"/>
            </w:pPr>
            <w:r w:rsidRPr="00B00B7E">
              <w:rPr>
                <w:rStyle w:val="211pt"/>
                <w:rFonts w:eastAsiaTheme="minorHAnsi"/>
                <w:sz w:val="28"/>
                <w:szCs w:val="28"/>
              </w:rPr>
              <w:t>МВ.РБ.1.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9</w:t>
            </w:r>
            <w:r w:rsidRPr="00B00B7E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</w:tbl>
    <w:p w14:paraId="64F07D85" w14:textId="77777777" w:rsidR="008238FA" w:rsidRDefault="008238FA" w:rsidP="008238FA">
      <w:pPr>
        <w:pStyle w:val="a6"/>
        <w:tabs>
          <w:tab w:val="left" w:pos="142"/>
        </w:tabs>
        <w:ind w:left="0" w:firstLine="709"/>
        <w:jc w:val="both"/>
        <w:rPr>
          <w:szCs w:val="28"/>
        </w:rPr>
      </w:pPr>
    </w:p>
    <w:p w14:paraId="790C34E6" w14:textId="77777777" w:rsidR="008238FA" w:rsidRDefault="008238FA" w:rsidP="008238FA">
      <w:pPr>
        <w:pStyle w:val="a6"/>
        <w:numPr>
          <w:ilvl w:val="1"/>
          <w:numId w:val="4"/>
        </w:numPr>
        <w:tabs>
          <w:tab w:val="left" w:pos="142"/>
        </w:tabs>
        <w:ind w:left="0" w:firstLine="0"/>
        <w:jc w:val="center"/>
        <w:rPr>
          <w:rStyle w:val="5"/>
          <w:rFonts w:eastAsiaTheme="minorHAnsi"/>
          <w:sz w:val="28"/>
          <w:szCs w:val="28"/>
        </w:rPr>
      </w:pPr>
      <w:r w:rsidRPr="00B47EE2">
        <w:rPr>
          <w:szCs w:val="28"/>
        </w:rPr>
        <w:t xml:space="preserve">Предоставление сведений о </w:t>
      </w:r>
      <w:r>
        <w:rPr>
          <w:szCs w:val="28"/>
        </w:rPr>
        <w:t>расторжении брака</w:t>
      </w:r>
      <w:r w:rsidRPr="00B47EE2">
        <w:rPr>
          <w:szCs w:val="28"/>
        </w:rPr>
        <w:t xml:space="preserve"> в форме электронного документа </w:t>
      </w:r>
      <w:r w:rsidRPr="00B47EE2">
        <w:rPr>
          <w:rStyle w:val="5"/>
          <w:rFonts w:eastAsiaTheme="minorHAnsi"/>
          <w:sz w:val="28"/>
          <w:szCs w:val="28"/>
        </w:rPr>
        <w:t>(атрибутный состав ответа на запрос)</w:t>
      </w:r>
    </w:p>
    <w:p w14:paraId="645656BC" w14:textId="77777777" w:rsidR="008238FA" w:rsidRPr="00B47EE2" w:rsidRDefault="008238FA" w:rsidP="008238FA">
      <w:pPr>
        <w:pStyle w:val="a6"/>
        <w:tabs>
          <w:tab w:val="left" w:pos="142"/>
        </w:tabs>
        <w:ind w:left="1429"/>
        <w:jc w:val="both"/>
        <w:rPr>
          <w:rStyle w:val="5"/>
          <w:rFonts w:eastAsiaTheme="minorHAnsi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94"/>
        <w:gridCol w:w="3030"/>
        <w:gridCol w:w="1790"/>
        <w:gridCol w:w="1811"/>
        <w:gridCol w:w="1836"/>
      </w:tblGrid>
      <w:tr w:rsidR="008238FA" w14:paraId="302B53D8" w14:textId="77777777" w:rsidTr="00A77263">
        <w:tc>
          <w:tcPr>
            <w:tcW w:w="594" w:type="dxa"/>
          </w:tcPr>
          <w:p w14:paraId="5F4A5BD0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№ п/п</w:t>
            </w:r>
          </w:p>
        </w:tc>
        <w:tc>
          <w:tcPr>
            <w:tcW w:w="3030" w:type="dxa"/>
          </w:tcPr>
          <w:p w14:paraId="42B11B85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790" w:type="dxa"/>
          </w:tcPr>
          <w:p w14:paraId="1F7998CE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811" w:type="dxa"/>
          </w:tcPr>
          <w:p w14:paraId="16E7E85C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836" w:type="dxa"/>
          </w:tcPr>
          <w:p w14:paraId="59C9DCE0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Код атрибута</w:t>
            </w:r>
          </w:p>
        </w:tc>
      </w:tr>
      <w:tr w:rsidR="008238FA" w14:paraId="17D875AB" w14:textId="77777777" w:rsidTr="00A77263">
        <w:tc>
          <w:tcPr>
            <w:tcW w:w="594" w:type="dxa"/>
          </w:tcPr>
          <w:p w14:paraId="093C507A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</w:p>
        </w:tc>
        <w:tc>
          <w:tcPr>
            <w:tcW w:w="3030" w:type="dxa"/>
          </w:tcPr>
          <w:p w14:paraId="69E804FA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1790" w:type="dxa"/>
          </w:tcPr>
          <w:p w14:paraId="0513CE8E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1811" w:type="dxa"/>
          </w:tcPr>
          <w:p w14:paraId="63E7C7FE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1836" w:type="dxa"/>
          </w:tcPr>
          <w:p w14:paraId="4DF05422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</w:tr>
      <w:tr w:rsidR="008238FA" w14:paraId="7DADA11C" w14:textId="77777777" w:rsidTr="00A77263">
        <w:tc>
          <w:tcPr>
            <w:tcW w:w="9061" w:type="dxa"/>
            <w:gridSpan w:val="5"/>
          </w:tcPr>
          <w:p w14:paraId="6626E860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Сведения о лице, в отношении которого сформирован ответ</w:t>
            </w:r>
          </w:p>
        </w:tc>
      </w:tr>
      <w:tr w:rsidR="008238FA" w14:paraId="73060006" w14:textId="77777777" w:rsidTr="00A77263">
        <w:tc>
          <w:tcPr>
            <w:tcW w:w="594" w:type="dxa"/>
          </w:tcPr>
          <w:p w14:paraId="090AA124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030" w:type="dxa"/>
          </w:tcPr>
          <w:p w14:paraId="77D4A031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Фамилия </w:t>
            </w:r>
          </w:p>
        </w:tc>
        <w:tc>
          <w:tcPr>
            <w:tcW w:w="1790" w:type="dxa"/>
          </w:tcPr>
          <w:p w14:paraId="331267E5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Строка </w:t>
            </w:r>
          </w:p>
        </w:tc>
        <w:tc>
          <w:tcPr>
            <w:tcW w:w="1811" w:type="dxa"/>
          </w:tcPr>
          <w:p w14:paraId="64288BD7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0289942C" w14:textId="77777777" w:rsidR="008238FA" w:rsidRPr="00B47EE2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B47EE2">
              <w:rPr>
                <w:rStyle w:val="211pt"/>
                <w:b w:val="0"/>
                <w:sz w:val="28"/>
                <w:szCs w:val="28"/>
              </w:rPr>
              <w:t>МВ.</w:t>
            </w:r>
            <w:r>
              <w:rPr>
                <w:rStyle w:val="211pt"/>
                <w:b w:val="0"/>
                <w:sz w:val="28"/>
                <w:szCs w:val="28"/>
              </w:rPr>
              <w:t>РБ.2.1.</w:t>
            </w:r>
          </w:p>
        </w:tc>
      </w:tr>
      <w:tr w:rsidR="008238FA" w14:paraId="531BC879" w14:textId="77777777" w:rsidTr="00A77263">
        <w:tc>
          <w:tcPr>
            <w:tcW w:w="594" w:type="dxa"/>
          </w:tcPr>
          <w:p w14:paraId="483BCE2F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3030" w:type="dxa"/>
          </w:tcPr>
          <w:p w14:paraId="3961B020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Имя </w:t>
            </w:r>
          </w:p>
        </w:tc>
        <w:tc>
          <w:tcPr>
            <w:tcW w:w="1790" w:type="dxa"/>
          </w:tcPr>
          <w:p w14:paraId="73AE874D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11" w:type="dxa"/>
          </w:tcPr>
          <w:p w14:paraId="09898059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7B0D950B" w14:textId="77777777" w:rsidR="008238FA" w:rsidRPr="00B00B7E" w:rsidRDefault="008238FA" w:rsidP="000937BD">
            <w:pPr>
              <w:ind w:firstLine="0"/>
            </w:pPr>
            <w:r>
              <w:rPr>
                <w:rStyle w:val="211pt"/>
                <w:rFonts w:eastAsiaTheme="minorHAnsi"/>
                <w:sz w:val="28"/>
                <w:szCs w:val="28"/>
              </w:rPr>
              <w:t>МВ.РБ.2</w:t>
            </w:r>
            <w:r w:rsidRPr="00B00B7E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B00B7E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2FE10F00" w14:textId="77777777" w:rsidTr="00A77263">
        <w:tc>
          <w:tcPr>
            <w:tcW w:w="594" w:type="dxa"/>
          </w:tcPr>
          <w:p w14:paraId="6BE69F00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3030" w:type="dxa"/>
          </w:tcPr>
          <w:p w14:paraId="096EA310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Отчество </w:t>
            </w:r>
          </w:p>
        </w:tc>
        <w:tc>
          <w:tcPr>
            <w:tcW w:w="1790" w:type="dxa"/>
          </w:tcPr>
          <w:p w14:paraId="74724B31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11" w:type="dxa"/>
          </w:tcPr>
          <w:p w14:paraId="5FBB8159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375E1890" w14:textId="77777777" w:rsidR="008238FA" w:rsidRPr="00B00B7E" w:rsidRDefault="008238FA" w:rsidP="000937BD">
            <w:pPr>
              <w:ind w:firstLine="0"/>
            </w:pPr>
            <w:r>
              <w:rPr>
                <w:rStyle w:val="211pt"/>
                <w:rFonts w:eastAsiaTheme="minorHAnsi"/>
                <w:sz w:val="28"/>
                <w:szCs w:val="28"/>
              </w:rPr>
              <w:t>МВ.РБ.2.3</w:t>
            </w:r>
            <w:r w:rsidRPr="00B00B7E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1E0C4212" w14:textId="77777777" w:rsidTr="00A77263">
        <w:tc>
          <w:tcPr>
            <w:tcW w:w="594" w:type="dxa"/>
          </w:tcPr>
          <w:p w14:paraId="68093FCD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lastRenderedPageBreak/>
              <w:t>4</w:t>
            </w:r>
          </w:p>
        </w:tc>
        <w:tc>
          <w:tcPr>
            <w:tcW w:w="3030" w:type="dxa"/>
          </w:tcPr>
          <w:p w14:paraId="45E17C48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790" w:type="dxa"/>
          </w:tcPr>
          <w:p w14:paraId="7669A3B4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Дата </w:t>
            </w:r>
          </w:p>
        </w:tc>
        <w:tc>
          <w:tcPr>
            <w:tcW w:w="1811" w:type="dxa"/>
          </w:tcPr>
          <w:p w14:paraId="4DBA3084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7AE4292B" w14:textId="77777777" w:rsidR="008238FA" w:rsidRPr="00B00B7E" w:rsidRDefault="008238FA" w:rsidP="000937BD">
            <w:pPr>
              <w:ind w:firstLine="0"/>
            </w:pPr>
            <w:r w:rsidRPr="00B00B7E">
              <w:rPr>
                <w:rStyle w:val="211pt"/>
                <w:rFonts w:eastAsiaTheme="minorHAnsi"/>
                <w:sz w:val="28"/>
                <w:szCs w:val="28"/>
              </w:rPr>
              <w:t>МВ.РБ.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B00B7E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4</w:t>
            </w:r>
            <w:r w:rsidRPr="00B00B7E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448A8DE1" w14:textId="77777777" w:rsidTr="00A77263">
        <w:tc>
          <w:tcPr>
            <w:tcW w:w="594" w:type="dxa"/>
          </w:tcPr>
          <w:p w14:paraId="574F724C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  <w:tc>
          <w:tcPr>
            <w:tcW w:w="3030" w:type="dxa"/>
          </w:tcPr>
          <w:p w14:paraId="1DE0AB92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СНИЛС</w:t>
            </w:r>
          </w:p>
        </w:tc>
        <w:tc>
          <w:tcPr>
            <w:tcW w:w="1790" w:type="dxa"/>
          </w:tcPr>
          <w:p w14:paraId="4F22D156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11" w:type="dxa"/>
          </w:tcPr>
          <w:p w14:paraId="05C5AD28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0B909400" w14:textId="77777777" w:rsidR="008238FA" w:rsidRPr="00B00B7E" w:rsidRDefault="008238FA" w:rsidP="000937BD">
            <w:pPr>
              <w:ind w:firstLine="0"/>
            </w:pPr>
            <w:r w:rsidRPr="00B00B7E">
              <w:rPr>
                <w:rStyle w:val="211pt"/>
                <w:rFonts w:eastAsiaTheme="minorHAnsi"/>
                <w:sz w:val="28"/>
                <w:szCs w:val="28"/>
              </w:rPr>
              <w:t>МВ.РБ.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B00B7E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5</w:t>
            </w:r>
            <w:r w:rsidRPr="00B00B7E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33051AF9" w14:textId="77777777" w:rsidTr="00A77263">
        <w:tc>
          <w:tcPr>
            <w:tcW w:w="9061" w:type="dxa"/>
            <w:gridSpan w:val="5"/>
          </w:tcPr>
          <w:p w14:paraId="1271CE54" w14:textId="77777777" w:rsidR="008238FA" w:rsidRPr="00B00B7E" w:rsidRDefault="008238FA" w:rsidP="000937BD">
            <w:pPr>
              <w:ind w:firstLine="0"/>
              <w:rPr>
                <w:rFonts w:cs="Times New Roman"/>
                <w:bCs/>
                <w:szCs w:val="28"/>
              </w:rPr>
            </w:pPr>
            <w:r w:rsidRPr="00B00B7E">
              <w:rPr>
                <w:rFonts w:cs="Times New Roman"/>
                <w:bCs/>
                <w:szCs w:val="28"/>
              </w:rPr>
              <w:t>Сведения о записи акта о расторжении брака</w:t>
            </w:r>
          </w:p>
        </w:tc>
      </w:tr>
      <w:tr w:rsidR="008238FA" w14:paraId="21D93DB4" w14:textId="77777777" w:rsidTr="00A77263">
        <w:tc>
          <w:tcPr>
            <w:tcW w:w="594" w:type="dxa"/>
          </w:tcPr>
          <w:p w14:paraId="65E88D9C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6</w:t>
            </w:r>
          </w:p>
        </w:tc>
        <w:tc>
          <w:tcPr>
            <w:tcW w:w="3030" w:type="dxa"/>
          </w:tcPr>
          <w:p w14:paraId="258D7AA2" w14:textId="77777777" w:rsidR="008238FA" w:rsidRPr="00D64E64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D64E64">
              <w:rPr>
                <w:b w:val="0"/>
                <w:sz w:val="28"/>
                <w:szCs w:val="28"/>
              </w:rPr>
              <w:t>Номер записи акта</w:t>
            </w:r>
          </w:p>
        </w:tc>
        <w:tc>
          <w:tcPr>
            <w:tcW w:w="1790" w:type="dxa"/>
          </w:tcPr>
          <w:p w14:paraId="3FA64DFA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Целое число</w:t>
            </w:r>
          </w:p>
        </w:tc>
        <w:tc>
          <w:tcPr>
            <w:tcW w:w="1811" w:type="dxa"/>
          </w:tcPr>
          <w:p w14:paraId="6A0A4157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2679986C" w14:textId="0F6F271C" w:rsidR="008238FA" w:rsidRDefault="000937BD" w:rsidP="000937BD">
            <w:pPr>
              <w:ind w:firstLine="0"/>
            </w:pPr>
            <w:r>
              <w:rPr>
                <w:rStyle w:val="211pt"/>
                <w:rFonts w:eastAsiaTheme="minorHAnsi"/>
                <w:sz w:val="28"/>
                <w:szCs w:val="28"/>
              </w:rPr>
              <w:t xml:space="preserve"> </w:t>
            </w:r>
          </w:p>
        </w:tc>
      </w:tr>
      <w:tr w:rsidR="008238FA" w14:paraId="4F230C3A" w14:textId="77777777" w:rsidTr="00A77263">
        <w:tc>
          <w:tcPr>
            <w:tcW w:w="594" w:type="dxa"/>
          </w:tcPr>
          <w:p w14:paraId="2620ED65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7</w:t>
            </w:r>
          </w:p>
        </w:tc>
        <w:tc>
          <w:tcPr>
            <w:tcW w:w="3030" w:type="dxa"/>
          </w:tcPr>
          <w:p w14:paraId="58400EB6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D64E64">
              <w:rPr>
                <w:b w:val="0"/>
                <w:sz w:val="28"/>
                <w:szCs w:val="28"/>
              </w:rPr>
              <w:t xml:space="preserve">Дата составления записи акта </w:t>
            </w:r>
          </w:p>
        </w:tc>
        <w:tc>
          <w:tcPr>
            <w:tcW w:w="1790" w:type="dxa"/>
          </w:tcPr>
          <w:p w14:paraId="2C813FD9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Дата </w:t>
            </w:r>
          </w:p>
        </w:tc>
        <w:tc>
          <w:tcPr>
            <w:tcW w:w="1811" w:type="dxa"/>
          </w:tcPr>
          <w:p w14:paraId="757B389A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133764CF" w14:textId="77777777" w:rsidR="008238FA" w:rsidRDefault="008238FA" w:rsidP="000937BD">
            <w:pPr>
              <w:ind w:firstLine="0"/>
            </w:pPr>
            <w:r w:rsidRPr="00D55313">
              <w:rPr>
                <w:rStyle w:val="211pt"/>
                <w:rFonts w:eastAsiaTheme="minorHAnsi"/>
                <w:sz w:val="28"/>
                <w:szCs w:val="28"/>
              </w:rPr>
              <w:t>МВ.РБ.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D55313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7</w:t>
            </w:r>
            <w:r w:rsidRPr="00D55313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0EBF5297" w14:textId="77777777" w:rsidTr="00A77263">
        <w:tc>
          <w:tcPr>
            <w:tcW w:w="594" w:type="dxa"/>
          </w:tcPr>
          <w:p w14:paraId="0E98DB4C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8</w:t>
            </w:r>
          </w:p>
        </w:tc>
        <w:tc>
          <w:tcPr>
            <w:tcW w:w="3030" w:type="dxa"/>
          </w:tcPr>
          <w:p w14:paraId="1921BE5D" w14:textId="77777777" w:rsidR="008238FA" w:rsidRPr="00D64E64" w:rsidRDefault="008238FA" w:rsidP="000937BD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  <w:r w:rsidRPr="00D64E64">
              <w:rPr>
                <w:rFonts w:cs="Times New Roman"/>
                <w:bCs/>
                <w:szCs w:val="28"/>
              </w:rPr>
              <w:t>Полное наименование органа ЗАГС, которым</w:t>
            </w:r>
          </w:p>
          <w:p w14:paraId="3E90C1C3" w14:textId="77777777" w:rsidR="008238FA" w:rsidRPr="00D64E64" w:rsidRDefault="008238FA" w:rsidP="000937BD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  <w:r w:rsidRPr="00D64E64">
              <w:rPr>
                <w:rFonts w:cs="Times New Roman"/>
                <w:bCs/>
                <w:szCs w:val="28"/>
              </w:rPr>
              <w:t>произведена государственная регистрация</w:t>
            </w:r>
          </w:p>
          <w:p w14:paraId="526636B9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D64E64">
              <w:rPr>
                <w:b w:val="0"/>
                <w:sz w:val="28"/>
                <w:szCs w:val="28"/>
              </w:rPr>
              <w:t>акта гражданского состояния</w:t>
            </w:r>
          </w:p>
        </w:tc>
        <w:tc>
          <w:tcPr>
            <w:tcW w:w="1790" w:type="dxa"/>
          </w:tcPr>
          <w:p w14:paraId="364E2BBA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Строка</w:t>
            </w:r>
          </w:p>
        </w:tc>
        <w:tc>
          <w:tcPr>
            <w:tcW w:w="1811" w:type="dxa"/>
          </w:tcPr>
          <w:p w14:paraId="6FF05436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71DB8D0E" w14:textId="77777777" w:rsidR="008238FA" w:rsidRDefault="008238FA" w:rsidP="000937BD">
            <w:pPr>
              <w:ind w:firstLine="0"/>
            </w:pPr>
            <w:r w:rsidRPr="00D55313">
              <w:rPr>
                <w:rStyle w:val="211pt"/>
                <w:rFonts w:eastAsiaTheme="minorHAnsi"/>
                <w:sz w:val="28"/>
                <w:szCs w:val="28"/>
              </w:rPr>
              <w:t>МВ.РБ.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D55313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8</w:t>
            </w:r>
            <w:r w:rsidRPr="00D55313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7C8974FE" w14:textId="77777777" w:rsidTr="00A77263">
        <w:tc>
          <w:tcPr>
            <w:tcW w:w="594" w:type="dxa"/>
          </w:tcPr>
          <w:p w14:paraId="5CD0321C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9</w:t>
            </w:r>
          </w:p>
        </w:tc>
        <w:tc>
          <w:tcPr>
            <w:tcW w:w="3030" w:type="dxa"/>
            <w:vAlign w:val="bottom"/>
          </w:tcPr>
          <w:p w14:paraId="3A1F5269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Код органа ЗАГС</w:t>
            </w:r>
          </w:p>
        </w:tc>
        <w:tc>
          <w:tcPr>
            <w:tcW w:w="1790" w:type="dxa"/>
            <w:vAlign w:val="bottom"/>
          </w:tcPr>
          <w:p w14:paraId="5EA951BF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Целое число</w:t>
            </w:r>
          </w:p>
        </w:tc>
        <w:tc>
          <w:tcPr>
            <w:tcW w:w="1811" w:type="dxa"/>
            <w:vAlign w:val="bottom"/>
          </w:tcPr>
          <w:p w14:paraId="20B1F0CB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656F5E81" w14:textId="77777777" w:rsidR="008238FA" w:rsidRDefault="008238FA" w:rsidP="000937BD">
            <w:pPr>
              <w:ind w:firstLine="0"/>
            </w:pPr>
            <w:r w:rsidRPr="00D55313">
              <w:rPr>
                <w:rStyle w:val="211pt"/>
                <w:rFonts w:eastAsiaTheme="minorHAnsi"/>
                <w:sz w:val="28"/>
                <w:szCs w:val="28"/>
              </w:rPr>
              <w:t>МВ.РБ.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D55313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9</w:t>
            </w:r>
            <w:r w:rsidRPr="00D55313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1A22E7EB" w14:textId="77777777" w:rsidTr="00A77263">
        <w:tc>
          <w:tcPr>
            <w:tcW w:w="594" w:type="dxa"/>
          </w:tcPr>
          <w:p w14:paraId="405A3753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10</w:t>
            </w:r>
          </w:p>
        </w:tc>
        <w:tc>
          <w:tcPr>
            <w:tcW w:w="3030" w:type="dxa"/>
            <w:vAlign w:val="bottom"/>
          </w:tcPr>
          <w:p w14:paraId="60093927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Дата начала действия статуса</w:t>
            </w:r>
          </w:p>
        </w:tc>
        <w:tc>
          <w:tcPr>
            <w:tcW w:w="1790" w:type="dxa"/>
            <w:vAlign w:val="bottom"/>
          </w:tcPr>
          <w:p w14:paraId="5CE26A61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Дата </w:t>
            </w:r>
          </w:p>
        </w:tc>
        <w:tc>
          <w:tcPr>
            <w:tcW w:w="1811" w:type="dxa"/>
            <w:vAlign w:val="bottom"/>
          </w:tcPr>
          <w:p w14:paraId="7517E393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30828486" w14:textId="77777777" w:rsidR="008238FA" w:rsidRDefault="008238FA" w:rsidP="000937BD">
            <w:pPr>
              <w:ind w:firstLine="0"/>
            </w:pPr>
            <w:r w:rsidRPr="00D55313">
              <w:rPr>
                <w:rStyle w:val="211pt"/>
                <w:rFonts w:eastAsiaTheme="minorHAnsi"/>
                <w:sz w:val="28"/>
                <w:szCs w:val="28"/>
              </w:rPr>
              <w:t>МВ.РБ.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D55313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10</w:t>
            </w:r>
            <w:r w:rsidRPr="00D55313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5A392239" w14:textId="77777777" w:rsidTr="00A77263">
        <w:tc>
          <w:tcPr>
            <w:tcW w:w="594" w:type="dxa"/>
          </w:tcPr>
          <w:p w14:paraId="4827D0AD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11</w:t>
            </w:r>
          </w:p>
        </w:tc>
        <w:tc>
          <w:tcPr>
            <w:tcW w:w="3030" w:type="dxa"/>
            <w:vAlign w:val="bottom"/>
          </w:tcPr>
          <w:p w14:paraId="3A7D606E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статуса</w:t>
            </w:r>
          </w:p>
        </w:tc>
        <w:tc>
          <w:tcPr>
            <w:tcW w:w="1790" w:type="dxa"/>
          </w:tcPr>
          <w:p w14:paraId="76E91ECB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Дата </w:t>
            </w:r>
          </w:p>
        </w:tc>
        <w:tc>
          <w:tcPr>
            <w:tcW w:w="1811" w:type="dxa"/>
          </w:tcPr>
          <w:p w14:paraId="684F52D8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B47EE2">
              <w:rPr>
                <w:rStyle w:val="211pt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462A2779" w14:textId="77777777" w:rsidR="008238FA" w:rsidRDefault="008238FA" w:rsidP="000937BD">
            <w:pPr>
              <w:ind w:firstLine="0"/>
            </w:pPr>
            <w:r w:rsidRPr="00D55313">
              <w:rPr>
                <w:rStyle w:val="211pt"/>
                <w:rFonts w:eastAsiaTheme="minorHAnsi"/>
                <w:sz w:val="28"/>
                <w:szCs w:val="28"/>
              </w:rPr>
              <w:t>МВ.РБ.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D55313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11</w:t>
            </w:r>
            <w:r w:rsidRPr="00D55313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4EF7D43F" w14:textId="77777777" w:rsidTr="00A77263">
        <w:tc>
          <w:tcPr>
            <w:tcW w:w="594" w:type="dxa"/>
          </w:tcPr>
          <w:p w14:paraId="5CE2D9AB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12</w:t>
            </w:r>
          </w:p>
        </w:tc>
        <w:tc>
          <w:tcPr>
            <w:tcW w:w="3030" w:type="dxa"/>
            <w:vAlign w:val="bottom"/>
          </w:tcPr>
          <w:p w14:paraId="05C563B8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Серия свидетельства</w:t>
            </w:r>
          </w:p>
        </w:tc>
        <w:tc>
          <w:tcPr>
            <w:tcW w:w="1790" w:type="dxa"/>
          </w:tcPr>
          <w:p w14:paraId="008F4138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Целое число</w:t>
            </w:r>
          </w:p>
        </w:tc>
        <w:tc>
          <w:tcPr>
            <w:tcW w:w="1811" w:type="dxa"/>
          </w:tcPr>
          <w:p w14:paraId="12C5BDBD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B47EE2">
              <w:rPr>
                <w:rStyle w:val="211pt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470CBE92" w14:textId="77777777" w:rsidR="008238FA" w:rsidRDefault="008238FA" w:rsidP="000937BD">
            <w:pPr>
              <w:ind w:firstLine="0"/>
            </w:pPr>
            <w:r w:rsidRPr="00D55313">
              <w:rPr>
                <w:rStyle w:val="211pt"/>
                <w:rFonts w:eastAsiaTheme="minorHAnsi"/>
                <w:sz w:val="28"/>
                <w:szCs w:val="28"/>
              </w:rPr>
              <w:t>МВ.РБ.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D55313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12</w:t>
            </w:r>
            <w:r w:rsidRPr="00D55313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53E194B1" w14:textId="77777777" w:rsidTr="00A77263">
        <w:tc>
          <w:tcPr>
            <w:tcW w:w="594" w:type="dxa"/>
          </w:tcPr>
          <w:p w14:paraId="149657F2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13</w:t>
            </w:r>
          </w:p>
        </w:tc>
        <w:tc>
          <w:tcPr>
            <w:tcW w:w="3030" w:type="dxa"/>
            <w:vAlign w:val="bottom"/>
          </w:tcPr>
          <w:p w14:paraId="66B89755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Номер свидетельства</w:t>
            </w:r>
          </w:p>
        </w:tc>
        <w:tc>
          <w:tcPr>
            <w:tcW w:w="1790" w:type="dxa"/>
          </w:tcPr>
          <w:p w14:paraId="52928F77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Целое число</w:t>
            </w:r>
          </w:p>
        </w:tc>
        <w:tc>
          <w:tcPr>
            <w:tcW w:w="1811" w:type="dxa"/>
          </w:tcPr>
          <w:p w14:paraId="5B969E2C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rStyle w:val="211pt"/>
                <w:sz w:val="28"/>
                <w:szCs w:val="28"/>
              </w:rPr>
            </w:pPr>
            <w:r w:rsidRPr="00B47EE2">
              <w:rPr>
                <w:rStyle w:val="211pt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3C3EE4F0" w14:textId="77777777" w:rsidR="008238FA" w:rsidRDefault="008238FA" w:rsidP="000937BD">
            <w:pPr>
              <w:ind w:firstLine="0"/>
            </w:pPr>
            <w:r w:rsidRPr="003432C1">
              <w:rPr>
                <w:rStyle w:val="211pt"/>
                <w:rFonts w:eastAsiaTheme="minorHAnsi"/>
                <w:sz w:val="28"/>
                <w:szCs w:val="28"/>
              </w:rPr>
              <w:t>МВ.РБ.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3432C1">
              <w:rPr>
                <w:rStyle w:val="211pt"/>
                <w:rFonts w:eastAsiaTheme="minorHAnsi"/>
                <w:sz w:val="28"/>
                <w:szCs w:val="28"/>
              </w:rPr>
              <w:t>.1</w:t>
            </w:r>
            <w:r>
              <w:rPr>
                <w:rStyle w:val="211pt"/>
                <w:rFonts w:eastAsiaTheme="minorHAnsi"/>
                <w:sz w:val="28"/>
                <w:szCs w:val="28"/>
              </w:rPr>
              <w:t>3</w:t>
            </w:r>
            <w:r w:rsidRPr="003432C1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33E93442" w14:textId="77777777" w:rsidTr="00A77263">
        <w:tc>
          <w:tcPr>
            <w:tcW w:w="594" w:type="dxa"/>
          </w:tcPr>
          <w:p w14:paraId="10122B69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14</w:t>
            </w:r>
          </w:p>
        </w:tc>
        <w:tc>
          <w:tcPr>
            <w:tcW w:w="3030" w:type="dxa"/>
            <w:vAlign w:val="bottom"/>
          </w:tcPr>
          <w:p w14:paraId="24181E35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выдачи свидетельства</w:t>
            </w:r>
          </w:p>
        </w:tc>
        <w:tc>
          <w:tcPr>
            <w:tcW w:w="1790" w:type="dxa"/>
          </w:tcPr>
          <w:p w14:paraId="4C4BA089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Дата </w:t>
            </w:r>
          </w:p>
        </w:tc>
        <w:tc>
          <w:tcPr>
            <w:tcW w:w="1811" w:type="dxa"/>
          </w:tcPr>
          <w:p w14:paraId="0C5A73FA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rStyle w:val="211pt"/>
                <w:sz w:val="28"/>
                <w:szCs w:val="28"/>
              </w:rPr>
            </w:pPr>
            <w:r w:rsidRPr="00B47EE2">
              <w:rPr>
                <w:rStyle w:val="211pt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051FE6E3" w14:textId="77777777" w:rsidR="008238FA" w:rsidRDefault="008238FA" w:rsidP="000937BD">
            <w:pPr>
              <w:ind w:firstLine="0"/>
            </w:pPr>
            <w:r w:rsidRPr="003432C1">
              <w:rPr>
                <w:rStyle w:val="211pt"/>
                <w:rFonts w:eastAsiaTheme="minorHAnsi"/>
                <w:sz w:val="28"/>
                <w:szCs w:val="28"/>
              </w:rPr>
              <w:t>МВ.РБ.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3432C1">
              <w:rPr>
                <w:rStyle w:val="211pt"/>
                <w:rFonts w:eastAsiaTheme="minorHAnsi"/>
                <w:sz w:val="28"/>
                <w:szCs w:val="28"/>
              </w:rPr>
              <w:t>.1</w:t>
            </w:r>
            <w:r>
              <w:rPr>
                <w:rStyle w:val="211pt"/>
                <w:rFonts w:eastAsiaTheme="minorHAnsi"/>
                <w:sz w:val="28"/>
                <w:szCs w:val="28"/>
              </w:rPr>
              <w:t>4</w:t>
            </w:r>
            <w:r w:rsidRPr="003432C1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31856833" w14:textId="77777777" w:rsidTr="00A77263">
        <w:tc>
          <w:tcPr>
            <w:tcW w:w="594" w:type="dxa"/>
          </w:tcPr>
          <w:p w14:paraId="14869EBF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15</w:t>
            </w:r>
          </w:p>
        </w:tc>
        <w:tc>
          <w:tcPr>
            <w:tcW w:w="3030" w:type="dxa"/>
            <w:vAlign w:val="bottom"/>
          </w:tcPr>
          <w:p w14:paraId="0B84C5E7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заключения брака</w:t>
            </w:r>
          </w:p>
        </w:tc>
        <w:tc>
          <w:tcPr>
            <w:tcW w:w="1790" w:type="dxa"/>
          </w:tcPr>
          <w:p w14:paraId="7FA8F173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Дата </w:t>
            </w:r>
          </w:p>
        </w:tc>
        <w:tc>
          <w:tcPr>
            <w:tcW w:w="1811" w:type="dxa"/>
          </w:tcPr>
          <w:p w14:paraId="0F43D45F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rStyle w:val="211pt"/>
                <w:sz w:val="28"/>
                <w:szCs w:val="28"/>
              </w:rPr>
            </w:pPr>
            <w:r w:rsidRPr="00B47EE2">
              <w:rPr>
                <w:rStyle w:val="211pt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38370346" w14:textId="77777777" w:rsidR="008238FA" w:rsidRDefault="008238FA" w:rsidP="000937BD">
            <w:pPr>
              <w:ind w:firstLine="0"/>
            </w:pPr>
            <w:r w:rsidRPr="003432C1">
              <w:rPr>
                <w:rStyle w:val="211pt"/>
                <w:rFonts w:eastAsiaTheme="minorHAnsi"/>
                <w:sz w:val="28"/>
                <w:szCs w:val="28"/>
              </w:rPr>
              <w:t>МВ.РБ.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3432C1">
              <w:rPr>
                <w:rStyle w:val="211pt"/>
                <w:rFonts w:eastAsiaTheme="minorHAnsi"/>
                <w:sz w:val="28"/>
                <w:szCs w:val="28"/>
              </w:rPr>
              <w:t>.1</w:t>
            </w:r>
            <w:r>
              <w:rPr>
                <w:rStyle w:val="211pt"/>
                <w:rFonts w:eastAsiaTheme="minorHAnsi"/>
                <w:sz w:val="28"/>
                <w:szCs w:val="28"/>
              </w:rPr>
              <w:t>5</w:t>
            </w:r>
            <w:r w:rsidRPr="003432C1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743490E7" w14:textId="77777777" w:rsidTr="00A77263">
        <w:tc>
          <w:tcPr>
            <w:tcW w:w="9061" w:type="dxa"/>
            <w:gridSpan w:val="5"/>
          </w:tcPr>
          <w:p w14:paraId="65FB4936" w14:textId="77777777" w:rsidR="008238FA" w:rsidRPr="00B00B7E" w:rsidRDefault="008238FA" w:rsidP="000937BD">
            <w:pPr>
              <w:ind w:firstLine="0"/>
              <w:jc w:val="center"/>
              <w:rPr>
                <w:rStyle w:val="211pt"/>
                <w:rFonts w:eastAsiaTheme="minorHAnsi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Сведения о лицах, расторгнувших брак (супруг)</w:t>
            </w:r>
          </w:p>
        </w:tc>
      </w:tr>
      <w:tr w:rsidR="008238FA" w14:paraId="2A387791" w14:textId="77777777" w:rsidTr="00A77263">
        <w:tc>
          <w:tcPr>
            <w:tcW w:w="594" w:type="dxa"/>
          </w:tcPr>
          <w:p w14:paraId="1FA7EA87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16</w:t>
            </w:r>
          </w:p>
        </w:tc>
        <w:tc>
          <w:tcPr>
            <w:tcW w:w="3030" w:type="dxa"/>
            <w:vAlign w:val="bottom"/>
          </w:tcPr>
          <w:p w14:paraId="07DCF338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Фамилия до расторжения брака</w:t>
            </w:r>
          </w:p>
        </w:tc>
        <w:tc>
          <w:tcPr>
            <w:tcW w:w="1790" w:type="dxa"/>
          </w:tcPr>
          <w:p w14:paraId="426B6B55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Строка </w:t>
            </w:r>
          </w:p>
        </w:tc>
        <w:tc>
          <w:tcPr>
            <w:tcW w:w="1811" w:type="dxa"/>
          </w:tcPr>
          <w:p w14:paraId="2E017A5D" w14:textId="77777777" w:rsidR="008238FA" w:rsidRDefault="008238FA" w:rsidP="000937BD">
            <w:pPr>
              <w:ind w:firstLine="0"/>
            </w:pPr>
            <w:r w:rsidRPr="007070B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09C01D80" w14:textId="77777777" w:rsidR="008238FA" w:rsidRDefault="008238FA" w:rsidP="000937BD">
            <w:pPr>
              <w:ind w:firstLine="0"/>
            </w:pPr>
            <w:r w:rsidRPr="00E850C0">
              <w:rPr>
                <w:rStyle w:val="211pt"/>
                <w:rFonts w:eastAsiaTheme="minorHAnsi"/>
                <w:sz w:val="28"/>
                <w:szCs w:val="28"/>
              </w:rPr>
              <w:t>МВ.РБ.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.1</w:t>
            </w:r>
            <w:r>
              <w:rPr>
                <w:rStyle w:val="211pt"/>
                <w:rFonts w:eastAsiaTheme="minorHAnsi"/>
                <w:sz w:val="28"/>
                <w:szCs w:val="28"/>
              </w:rPr>
              <w:t>6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33C0B4C2" w14:textId="77777777" w:rsidTr="00A77263">
        <w:tc>
          <w:tcPr>
            <w:tcW w:w="594" w:type="dxa"/>
          </w:tcPr>
          <w:p w14:paraId="534FB4C4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17</w:t>
            </w:r>
          </w:p>
        </w:tc>
        <w:tc>
          <w:tcPr>
            <w:tcW w:w="3030" w:type="dxa"/>
            <w:vAlign w:val="bottom"/>
          </w:tcPr>
          <w:p w14:paraId="33D69ACC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Фамилия после расторжения брака</w:t>
            </w:r>
          </w:p>
        </w:tc>
        <w:tc>
          <w:tcPr>
            <w:tcW w:w="1790" w:type="dxa"/>
          </w:tcPr>
          <w:p w14:paraId="4AFD448C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Строка </w:t>
            </w:r>
          </w:p>
        </w:tc>
        <w:tc>
          <w:tcPr>
            <w:tcW w:w="1811" w:type="dxa"/>
          </w:tcPr>
          <w:p w14:paraId="713B90CA" w14:textId="77777777" w:rsidR="008238FA" w:rsidRDefault="008238FA" w:rsidP="000937BD">
            <w:pPr>
              <w:ind w:firstLine="0"/>
            </w:pPr>
            <w:r w:rsidRPr="007070B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152E7EBC" w14:textId="77777777" w:rsidR="008238FA" w:rsidRDefault="008238FA" w:rsidP="000937BD">
            <w:pPr>
              <w:ind w:firstLine="0"/>
            </w:pPr>
            <w:r w:rsidRPr="00E850C0">
              <w:rPr>
                <w:rStyle w:val="211pt"/>
                <w:rFonts w:eastAsiaTheme="minorHAnsi"/>
                <w:sz w:val="28"/>
                <w:szCs w:val="28"/>
              </w:rPr>
              <w:t>МВ.РБ.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.1</w:t>
            </w:r>
            <w:r>
              <w:rPr>
                <w:rStyle w:val="211pt"/>
                <w:rFonts w:eastAsiaTheme="minorHAnsi"/>
                <w:sz w:val="28"/>
                <w:szCs w:val="28"/>
              </w:rPr>
              <w:t>7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0ED933E9" w14:textId="77777777" w:rsidTr="00A77263">
        <w:tc>
          <w:tcPr>
            <w:tcW w:w="594" w:type="dxa"/>
          </w:tcPr>
          <w:p w14:paraId="02E354BE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18</w:t>
            </w:r>
          </w:p>
        </w:tc>
        <w:tc>
          <w:tcPr>
            <w:tcW w:w="3030" w:type="dxa"/>
            <w:vAlign w:val="bottom"/>
          </w:tcPr>
          <w:p w14:paraId="66369D77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Имя </w:t>
            </w:r>
          </w:p>
        </w:tc>
        <w:tc>
          <w:tcPr>
            <w:tcW w:w="1790" w:type="dxa"/>
          </w:tcPr>
          <w:p w14:paraId="5843D106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Строка</w:t>
            </w:r>
          </w:p>
        </w:tc>
        <w:tc>
          <w:tcPr>
            <w:tcW w:w="1811" w:type="dxa"/>
          </w:tcPr>
          <w:p w14:paraId="3CB6A826" w14:textId="77777777" w:rsidR="008238FA" w:rsidRDefault="008238FA" w:rsidP="000937BD">
            <w:pPr>
              <w:ind w:firstLine="0"/>
            </w:pPr>
            <w:r w:rsidRPr="00707CCC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465D92E5" w14:textId="77777777" w:rsidR="008238FA" w:rsidRDefault="008238FA" w:rsidP="000937BD">
            <w:pPr>
              <w:ind w:firstLine="0"/>
            </w:pPr>
            <w:r w:rsidRPr="00E850C0">
              <w:rPr>
                <w:rStyle w:val="211pt"/>
                <w:rFonts w:eastAsiaTheme="minorHAnsi"/>
                <w:sz w:val="28"/>
                <w:szCs w:val="28"/>
              </w:rPr>
              <w:t>МВ.РБ.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.1</w:t>
            </w:r>
            <w:r>
              <w:rPr>
                <w:rStyle w:val="211pt"/>
                <w:rFonts w:eastAsiaTheme="minorHAnsi"/>
                <w:sz w:val="28"/>
                <w:szCs w:val="28"/>
              </w:rPr>
              <w:t>8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511073B6" w14:textId="77777777" w:rsidTr="00A77263">
        <w:tc>
          <w:tcPr>
            <w:tcW w:w="594" w:type="dxa"/>
          </w:tcPr>
          <w:p w14:paraId="3DA92785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19</w:t>
            </w:r>
          </w:p>
        </w:tc>
        <w:tc>
          <w:tcPr>
            <w:tcW w:w="3030" w:type="dxa"/>
            <w:vAlign w:val="bottom"/>
          </w:tcPr>
          <w:p w14:paraId="1D5DE3CC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Отчество (при наличии)</w:t>
            </w:r>
          </w:p>
        </w:tc>
        <w:tc>
          <w:tcPr>
            <w:tcW w:w="1790" w:type="dxa"/>
          </w:tcPr>
          <w:p w14:paraId="35F8D1B7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Строка</w:t>
            </w:r>
          </w:p>
        </w:tc>
        <w:tc>
          <w:tcPr>
            <w:tcW w:w="1811" w:type="dxa"/>
          </w:tcPr>
          <w:p w14:paraId="259233B2" w14:textId="77777777" w:rsidR="008238FA" w:rsidRDefault="008238FA" w:rsidP="000937BD">
            <w:pPr>
              <w:ind w:firstLine="0"/>
            </w:pPr>
            <w:r w:rsidRPr="00707CCC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74D601D0" w14:textId="77777777" w:rsidR="008238FA" w:rsidRDefault="008238FA" w:rsidP="000937BD">
            <w:pPr>
              <w:ind w:firstLine="0"/>
            </w:pPr>
            <w:r w:rsidRPr="00E850C0">
              <w:rPr>
                <w:rStyle w:val="211pt"/>
                <w:rFonts w:eastAsiaTheme="minorHAnsi"/>
                <w:sz w:val="28"/>
                <w:szCs w:val="28"/>
              </w:rPr>
              <w:t>МВ.РБ.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.1</w:t>
            </w:r>
            <w:r>
              <w:rPr>
                <w:rStyle w:val="211pt"/>
                <w:rFonts w:eastAsiaTheme="minorHAnsi"/>
                <w:sz w:val="28"/>
                <w:szCs w:val="28"/>
              </w:rPr>
              <w:t>9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41079DF2" w14:textId="77777777" w:rsidTr="00A77263">
        <w:tc>
          <w:tcPr>
            <w:tcW w:w="594" w:type="dxa"/>
          </w:tcPr>
          <w:p w14:paraId="7F33DD5D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20</w:t>
            </w:r>
          </w:p>
        </w:tc>
        <w:tc>
          <w:tcPr>
            <w:tcW w:w="3030" w:type="dxa"/>
            <w:vAlign w:val="bottom"/>
          </w:tcPr>
          <w:p w14:paraId="03C0273C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страны гражданства иностранного гражданина</w:t>
            </w:r>
          </w:p>
        </w:tc>
        <w:tc>
          <w:tcPr>
            <w:tcW w:w="1790" w:type="dxa"/>
          </w:tcPr>
          <w:p w14:paraId="7DADD261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Целое число</w:t>
            </w:r>
          </w:p>
        </w:tc>
        <w:tc>
          <w:tcPr>
            <w:tcW w:w="1811" w:type="dxa"/>
          </w:tcPr>
          <w:p w14:paraId="106CCC2D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rStyle w:val="211pt"/>
                <w:sz w:val="28"/>
                <w:szCs w:val="28"/>
              </w:rPr>
            </w:pPr>
            <w:r>
              <w:rPr>
                <w:rStyle w:val="211pt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38E1946B" w14:textId="77777777" w:rsidR="008238FA" w:rsidRDefault="008238FA" w:rsidP="000937BD">
            <w:pPr>
              <w:ind w:firstLine="0"/>
            </w:pPr>
            <w:r w:rsidRPr="00E850C0">
              <w:rPr>
                <w:rStyle w:val="211pt"/>
                <w:rFonts w:eastAsiaTheme="minorHAnsi"/>
                <w:sz w:val="28"/>
                <w:szCs w:val="28"/>
              </w:rPr>
              <w:t>МВ.РБ.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20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21185DF3" w14:textId="77777777" w:rsidTr="00A77263">
        <w:tc>
          <w:tcPr>
            <w:tcW w:w="594" w:type="dxa"/>
          </w:tcPr>
          <w:p w14:paraId="5C4314EB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21</w:t>
            </w:r>
          </w:p>
        </w:tc>
        <w:tc>
          <w:tcPr>
            <w:tcW w:w="3030" w:type="dxa"/>
            <w:vAlign w:val="bottom"/>
          </w:tcPr>
          <w:p w14:paraId="14866A91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Полное наименование страны гражданства иностранного гражданина</w:t>
            </w:r>
          </w:p>
        </w:tc>
        <w:tc>
          <w:tcPr>
            <w:tcW w:w="1790" w:type="dxa"/>
          </w:tcPr>
          <w:p w14:paraId="03B3056F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Строка</w:t>
            </w:r>
          </w:p>
        </w:tc>
        <w:tc>
          <w:tcPr>
            <w:tcW w:w="1811" w:type="dxa"/>
          </w:tcPr>
          <w:p w14:paraId="05E4351D" w14:textId="77777777" w:rsidR="008238FA" w:rsidRDefault="008238FA" w:rsidP="000937BD">
            <w:pPr>
              <w:ind w:firstLine="0"/>
            </w:pPr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1ED65F72" w14:textId="77777777" w:rsidR="008238FA" w:rsidRDefault="008238FA" w:rsidP="000937BD">
            <w:pPr>
              <w:ind w:firstLine="0"/>
            </w:pPr>
            <w:r w:rsidRPr="00E850C0">
              <w:rPr>
                <w:rStyle w:val="211pt"/>
                <w:rFonts w:eastAsiaTheme="minorHAnsi"/>
                <w:sz w:val="28"/>
                <w:szCs w:val="28"/>
              </w:rPr>
              <w:t>МВ.РБ.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21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20D896D0" w14:textId="77777777" w:rsidTr="00A77263">
        <w:tc>
          <w:tcPr>
            <w:tcW w:w="594" w:type="dxa"/>
          </w:tcPr>
          <w:p w14:paraId="3ED8FC55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22</w:t>
            </w:r>
          </w:p>
        </w:tc>
        <w:tc>
          <w:tcPr>
            <w:tcW w:w="3030" w:type="dxa"/>
            <w:vAlign w:val="bottom"/>
          </w:tcPr>
          <w:p w14:paraId="2555268B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рождения</w:t>
            </w:r>
          </w:p>
        </w:tc>
        <w:tc>
          <w:tcPr>
            <w:tcW w:w="1790" w:type="dxa"/>
          </w:tcPr>
          <w:p w14:paraId="4EB457EB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Дата </w:t>
            </w:r>
          </w:p>
        </w:tc>
        <w:tc>
          <w:tcPr>
            <w:tcW w:w="1811" w:type="dxa"/>
          </w:tcPr>
          <w:p w14:paraId="779DBFC3" w14:textId="77777777" w:rsidR="008238FA" w:rsidRDefault="008238FA" w:rsidP="000937BD">
            <w:pPr>
              <w:ind w:firstLine="0"/>
            </w:pPr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79D2A388" w14:textId="77777777" w:rsidR="008238FA" w:rsidRDefault="008238FA" w:rsidP="000937BD">
            <w:pPr>
              <w:ind w:firstLine="0"/>
            </w:pPr>
            <w:r w:rsidRPr="00E850C0">
              <w:rPr>
                <w:rStyle w:val="211pt"/>
                <w:rFonts w:eastAsiaTheme="minorHAnsi"/>
                <w:sz w:val="28"/>
                <w:szCs w:val="28"/>
              </w:rPr>
              <w:t>МВ.РБ.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22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3478EEC1" w14:textId="77777777" w:rsidTr="00A77263">
        <w:tc>
          <w:tcPr>
            <w:tcW w:w="594" w:type="dxa"/>
          </w:tcPr>
          <w:p w14:paraId="301E6D86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23</w:t>
            </w:r>
          </w:p>
        </w:tc>
        <w:tc>
          <w:tcPr>
            <w:tcW w:w="3030" w:type="dxa"/>
            <w:vAlign w:val="bottom"/>
          </w:tcPr>
          <w:p w14:paraId="1A5C7DDB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Полное наименование страны места рождения</w:t>
            </w:r>
          </w:p>
        </w:tc>
        <w:tc>
          <w:tcPr>
            <w:tcW w:w="1790" w:type="dxa"/>
          </w:tcPr>
          <w:p w14:paraId="6954FBAB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Строка</w:t>
            </w:r>
          </w:p>
        </w:tc>
        <w:tc>
          <w:tcPr>
            <w:tcW w:w="1811" w:type="dxa"/>
          </w:tcPr>
          <w:p w14:paraId="7C47C967" w14:textId="77777777" w:rsidR="008238FA" w:rsidRDefault="008238FA" w:rsidP="000937BD">
            <w:pPr>
              <w:ind w:firstLine="0"/>
            </w:pPr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69065F0A" w14:textId="77777777" w:rsidR="008238FA" w:rsidRDefault="008238FA" w:rsidP="000937BD">
            <w:pPr>
              <w:ind w:firstLine="0"/>
            </w:pPr>
            <w:r w:rsidRPr="00E850C0">
              <w:rPr>
                <w:rStyle w:val="211pt"/>
                <w:rFonts w:eastAsiaTheme="minorHAnsi"/>
                <w:sz w:val="28"/>
                <w:szCs w:val="28"/>
              </w:rPr>
              <w:t>МВ.РБ.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23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456705C0" w14:textId="77777777" w:rsidTr="00A77263">
        <w:tc>
          <w:tcPr>
            <w:tcW w:w="594" w:type="dxa"/>
          </w:tcPr>
          <w:p w14:paraId="1E6C4013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24</w:t>
            </w:r>
          </w:p>
        </w:tc>
        <w:tc>
          <w:tcPr>
            <w:tcW w:w="3030" w:type="dxa"/>
            <w:vAlign w:val="bottom"/>
          </w:tcPr>
          <w:p w14:paraId="39E2EA33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региона</w:t>
            </w:r>
          </w:p>
        </w:tc>
        <w:tc>
          <w:tcPr>
            <w:tcW w:w="1790" w:type="dxa"/>
          </w:tcPr>
          <w:p w14:paraId="513F8370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Целое число</w:t>
            </w:r>
          </w:p>
        </w:tc>
        <w:tc>
          <w:tcPr>
            <w:tcW w:w="1811" w:type="dxa"/>
          </w:tcPr>
          <w:p w14:paraId="0CA24285" w14:textId="77777777" w:rsidR="008238FA" w:rsidRDefault="008238FA" w:rsidP="000937BD">
            <w:pPr>
              <w:ind w:firstLine="0"/>
            </w:pPr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47DEB232" w14:textId="77777777" w:rsidR="008238FA" w:rsidRDefault="008238FA" w:rsidP="000937BD">
            <w:pPr>
              <w:ind w:firstLine="0"/>
            </w:pPr>
            <w:r w:rsidRPr="00E850C0">
              <w:rPr>
                <w:rStyle w:val="211pt"/>
                <w:rFonts w:eastAsiaTheme="minorHAnsi"/>
                <w:sz w:val="28"/>
                <w:szCs w:val="28"/>
              </w:rPr>
              <w:t>МВ.РБ.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24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61A27CD9" w14:textId="77777777" w:rsidTr="00A77263">
        <w:tc>
          <w:tcPr>
            <w:tcW w:w="594" w:type="dxa"/>
          </w:tcPr>
          <w:p w14:paraId="1C546B92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25</w:t>
            </w:r>
          </w:p>
        </w:tc>
        <w:tc>
          <w:tcPr>
            <w:tcW w:w="3030" w:type="dxa"/>
            <w:vAlign w:val="bottom"/>
          </w:tcPr>
          <w:p w14:paraId="6DAF8B31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</w:t>
            </w:r>
            <w:r>
              <w:rPr>
                <w:sz w:val="28"/>
                <w:szCs w:val="28"/>
              </w:rPr>
              <w:lastRenderedPageBreak/>
              <w:t>субъекта</w:t>
            </w:r>
          </w:p>
        </w:tc>
        <w:tc>
          <w:tcPr>
            <w:tcW w:w="1790" w:type="dxa"/>
          </w:tcPr>
          <w:p w14:paraId="027BB7C3" w14:textId="77777777" w:rsidR="008238FA" w:rsidRPr="00414AAF" w:rsidRDefault="008238FA" w:rsidP="000937BD">
            <w:pPr>
              <w:ind w:firstLine="0"/>
              <w:rPr>
                <w:rFonts w:cs="Times New Roman"/>
                <w:szCs w:val="28"/>
              </w:rPr>
            </w:pPr>
            <w:r w:rsidRPr="00414AAF">
              <w:rPr>
                <w:rFonts w:cs="Times New Roman"/>
                <w:szCs w:val="28"/>
              </w:rPr>
              <w:lastRenderedPageBreak/>
              <w:t xml:space="preserve">Строка </w:t>
            </w:r>
          </w:p>
        </w:tc>
        <w:tc>
          <w:tcPr>
            <w:tcW w:w="1811" w:type="dxa"/>
          </w:tcPr>
          <w:p w14:paraId="5F45691D" w14:textId="77777777" w:rsidR="008238FA" w:rsidRDefault="008238FA" w:rsidP="000937BD">
            <w:pPr>
              <w:ind w:firstLine="0"/>
            </w:pPr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04DE5D00" w14:textId="77777777" w:rsidR="008238FA" w:rsidRDefault="008238FA" w:rsidP="000937BD">
            <w:pPr>
              <w:ind w:firstLine="0"/>
            </w:pPr>
            <w:r w:rsidRPr="00E850C0">
              <w:rPr>
                <w:rStyle w:val="211pt"/>
                <w:rFonts w:eastAsiaTheme="minorHAnsi"/>
                <w:sz w:val="28"/>
                <w:szCs w:val="28"/>
              </w:rPr>
              <w:t>МВ.РБ.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25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049E10F0" w14:textId="77777777" w:rsidTr="00A77263">
        <w:tc>
          <w:tcPr>
            <w:tcW w:w="594" w:type="dxa"/>
          </w:tcPr>
          <w:p w14:paraId="319C8559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26</w:t>
            </w:r>
          </w:p>
        </w:tc>
        <w:tc>
          <w:tcPr>
            <w:tcW w:w="3030" w:type="dxa"/>
            <w:vAlign w:val="bottom"/>
          </w:tcPr>
          <w:p w14:paraId="5CB46C1D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района</w:t>
            </w:r>
          </w:p>
        </w:tc>
        <w:tc>
          <w:tcPr>
            <w:tcW w:w="1790" w:type="dxa"/>
          </w:tcPr>
          <w:p w14:paraId="10A48B00" w14:textId="77777777" w:rsidR="008238FA" w:rsidRPr="00414AAF" w:rsidRDefault="008238FA" w:rsidP="000937BD">
            <w:pPr>
              <w:ind w:firstLine="0"/>
              <w:rPr>
                <w:rFonts w:cs="Times New Roman"/>
                <w:szCs w:val="28"/>
              </w:rPr>
            </w:pPr>
            <w:r w:rsidRPr="00414AAF">
              <w:rPr>
                <w:rFonts w:cs="Times New Roman"/>
                <w:szCs w:val="28"/>
              </w:rPr>
              <w:t xml:space="preserve">Строка </w:t>
            </w:r>
          </w:p>
        </w:tc>
        <w:tc>
          <w:tcPr>
            <w:tcW w:w="1811" w:type="dxa"/>
          </w:tcPr>
          <w:p w14:paraId="13753926" w14:textId="77777777" w:rsidR="008238FA" w:rsidRDefault="008238FA" w:rsidP="000937BD">
            <w:pPr>
              <w:ind w:firstLine="0"/>
            </w:pPr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131E187C" w14:textId="77777777" w:rsidR="008238FA" w:rsidRDefault="008238FA" w:rsidP="000937BD">
            <w:pPr>
              <w:ind w:firstLine="0"/>
            </w:pPr>
            <w:r w:rsidRPr="00E850C0">
              <w:rPr>
                <w:rStyle w:val="211pt"/>
                <w:rFonts w:eastAsiaTheme="minorHAnsi"/>
                <w:sz w:val="28"/>
                <w:szCs w:val="28"/>
              </w:rPr>
              <w:t>МВ.РБ.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26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4652C10C" w14:textId="77777777" w:rsidTr="00A77263">
        <w:tc>
          <w:tcPr>
            <w:tcW w:w="594" w:type="dxa"/>
          </w:tcPr>
          <w:p w14:paraId="3EFC6A08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27</w:t>
            </w:r>
          </w:p>
        </w:tc>
        <w:tc>
          <w:tcPr>
            <w:tcW w:w="3030" w:type="dxa"/>
            <w:vAlign w:val="bottom"/>
          </w:tcPr>
          <w:p w14:paraId="747C7A23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города</w:t>
            </w:r>
          </w:p>
        </w:tc>
        <w:tc>
          <w:tcPr>
            <w:tcW w:w="1790" w:type="dxa"/>
          </w:tcPr>
          <w:p w14:paraId="66668A9F" w14:textId="77777777" w:rsidR="008238FA" w:rsidRPr="00414AAF" w:rsidRDefault="008238FA" w:rsidP="000937BD">
            <w:pPr>
              <w:ind w:firstLine="0"/>
              <w:rPr>
                <w:rFonts w:cs="Times New Roman"/>
                <w:szCs w:val="28"/>
              </w:rPr>
            </w:pPr>
            <w:r w:rsidRPr="00414AAF">
              <w:rPr>
                <w:rFonts w:cs="Times New Roman"/>
                <w:szCs w:val="28"/>
              </w:rPr>
              <w:t xml:space="preserve">Строка </w:t>
            </w:r>
          </w:p>
        </w:tc>
        <w:tc>
          <w:tcPr>
            <w:tcW w:w="1811" w:type="dxa"/>
          </w:tcPr>
          <w:p w14:paraId="06E0E3FC" w14:textId="77777777" w:rsidR="008238FA" w:rsidRDefault="008238FA" w:rsidP="000937BD">
            <w:pPr>
              <w:ind w:firstLine="0"/>
            </w:pPr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7C96F570" w14:textId="77777777" w:rsidR="008238FA" w:rsidRDefault="008238FA" w:rsidP="000937BD">
            <w:pPr>
              <w:ind w:firstLine="0"/>
            </w:pPr>
            <w:r w:rsidRPr="00E850C0">
              <w:rPr>
                <w:rStyle w:val="211pt"/>
                <w:rFonts w:eastAsiaTheme="minorHAnsi"/>
                <w:sz w:val="28"/>
                <w:szCs w:val="28"/>
              </w:rPr>
              <w:t>МВ.РБ.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27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5C821A15" w14:textId="77777777" w:rsidTr="00A77263">
        <w:tc>
          <w:tcPr>
            <w:tcW w:w="594" w:type="dxa"/>
          </w:tcPr>
          <w:p w14:paraId="6FC4D0D5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28</w:t>
            </w:r>
          </w:p>
        </w:tc>
        <w:tc>
          <w:tcPr>
            <w:tcW w:w="3030" w:type="dxa"/>
            <w:vAlign w:val="bottom"/>
          </w:tcPr>
          <w:p w14:paraId="6C8C75A9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населенного пункта</w:t>
            </w:r>
          </w:p>
        </w:tc>
        <w:tc>
          <w:tcPr>
            <w:tcW w:w="1790" w:type="dxa"/>
          </w:tcPr>
          <w:p w14:paraId="638ABF04" w14:textId="77777777" w:rsidR="008238FA" w:rsidRPr="00414AAF" w:rsidRDefault="008238FA" w:rsidP="000937BD">
            <w:pPr>
              <w:ind w:firstLine="0"/>
              <w:rPr>
                <w:rFonts w:cs="Times New Roman"/>
                <w:szCs w:val="28"/>
              </w:rPr>
            </w:pPr>
            <w:r w:rsidRPr="00414AAF">
              <w:rPr>
                <w:rFonts w:cs="Times New Roman"/>
                <w:szCs w:val="28"/>
              </w:rPr>
              <w:t xml:space="preserve">Строка </w:t>
            </w:r>
          </w:p>
        </w:tc>
        <w:tc>
          <w:tcPr>
            <w:tcW w:w="1811" w:type="dxa"/>
          </w:tcPr>
          <w:p w14:paraId="5CCEE893" w14:textId="77777777" w:rsidR="008238FA" w:rsidRDefault="008238FA" w:rsidP="000937BD">
            <w:pPr>
              <w:ind w:firstLine="0"/>
            </w:pPr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08BD2D5E" w14:textId="77777777" w:rsidR="008238FA" w:rsidRDefault="008238FA" w:rsidP="000937BD">
            <w:pPr>
              <w:ind w:firstLine="0"/>
            </w:pPr>
            <w:r w:rsidRPr="00E850C0">
              <w:rPr>
                <w:rStyle w:val="211pt"/>
                <w:rFonts w:eastAsiaTheme="minorHAnsi"/>
                <w:sz w:val="28"/>
                <w:szCs w:val="28"/>
              </w:rPr>
              <w:t>МВ.РБ.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28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1E8CD844" w14:textId="77777777" w:rsidTr="00A77263">
        <w:tc>
          <w:tcPr>
            <w:tcW w:w="594" w:type="dxa"/>
          </w:tcPr>
          <w:p w14:paraId="062F748B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29</w:t>
            </w:r>
          </w:p>
        </w:tc>
        <w:tc>
          <w:tcPr>
            <w:tcW w:w="3030" w:type="dxa"/>
            <w:vAlign w:val="bottom"/>
          </w:tcPr>
          <w:p w14:paraId="6596B4F6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 места жительства на территории Российской Федерации (текст)</w:t>
            </w:r>
          </w:p>
        </w:tc>
        <w:tc>
          <w:tcPr>
            <w:tcW w:w="1790" w:type="dxa"/>
          </w:tcPr>
          <w:p w14:paraId="61A9319C" w14:textId="77777777" w:rsidR="008238FA" w:rsidRPr="00414AAF" w:rsidRDefault="008238FA" w:rsidP="000937BD">
            <w:pPr>
              <w:ind w:firstLine="0"/>
              <w:rPr>
                <w:rFonts w:cs="Times New Roman"/>
                <w:szCs w:val="28"/>
              </w:rPr>
            </w:pPr>
            <w:r w:rsidRPr="00414AAF">
              <w:rPr>
                <w:rFonts w:cs="Times New Roman"/>
                <w:szCs w:val="28"/>
              </w:rPr>
              <w:t xml:space="preserve">Строка </w:t>
            </w:r>
          </w:p>
        </w:tc>
        <w:tc>
          <w:tcPr>
            <w:tcW w:w="1811" w:type="dxa"/>
          </w:tcPr>
          <w:p w14:paraId="32E10B42" w14:textId="77777777" w:rsidR="008238FA" w:rsidRDefault="008238FA" w:rsidP="000937BD">
            <w:pPr>
              <w:ind w:firstLine="0"/>
            </w:pPr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7E79B7CB" w14:textId="77777777" w:rsidR="008238FA" w:rsidRDefault="008238FA" w:rsidP="000937BD">
            <w:pPr>
              <w:ind w:firstLine="0"/>
            </w:pPr>
            <w:r w:rsidRPr="00E850C0">
              <w:rPr>
                <w:rStyle w:val="211pt"/>
                <w:rFonts w:eastAsiaTheme="minorHAnsi"/>
                <w:sz w:val="28"/>
                <w:szCs w:val="28"/>
              </w:rPr>
              <w:t>МВ.РБ.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29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3E439480" w14:textId="77777777" w:rsidTr="00A77263">
        <w:tc>
          <w:tcPr>
            <w:tcW w:w="594" w:type="dxa"/>
          </w:tcPr>
          <w:p w14:paraId="1C516360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30</w:t>
            </w:r>
          </w:p>
        </w:tc>
        <w:tc>
          <w:tcPr>
            <w:tcW w:w="3030" w:type="dxa"/>
            <w:vAlign w:val="bottom"/>
          </w:tcPr>
          <w:p w14:paraId="795E15F7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 по КЛАДР</w:t>
            </w:r>
          </w:p>
        </w:tc>
        <w:tc>
          <w:tcPr>
            <w:tcW w:w="1790" w:type="dxa"/>
          </w:tcPr>
          <w:p w14:paraId="297D987F" w14:textId="77777777" w:rsidR="008238FA" w:rsidRPr="00414AAF" w:rsidRDefault="008238FA" w:rsidP="000937BD">
            <w:pPr>
              <w:ind w:firstLine="0"/>
              <w:rPr>
                <w:rFonts w:cs="Times New Roman"/>
                <w:szCs w:val="28"/>
              </w:rPr>
            </w:pPr>
            <w:r w:rsidRPr="00414AAF">
              <w:rPr>
                <w:rFonts w:cs="Times New Roman"/>
                <w:szCs w:val="28"/>
              </w:rPr>
              <w:t xml:space="preserve">Строка </w:t>
            </w:r>
          </w:p>
        </w:tc>
        <w:tc>
          <w:tcPr>
            <w:tcW w:w="1811" w:type="dxa"/>
          </w:tcPr>
          <w:p w14:paraId="52500C0A" w14:textId="77777777" w:rsidR="008238FA" w:rsidRDefault="008238FA" w:rsidP="000937BD">
            <w:pPr>
              <w:ind w:firstLine="0"/>
            </w:pPr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63EAB58B" w14:textId="77777777" w:rsidR="008238FA" w:rsidRDefault="008238FA" w:rsidP="000937BD">
            <w:pPr>
              <w:ind w:firstLine="0"/>
            </w:pPr>
            <w:r w:rsidRPr="00E850C0">
              <w:rPr>
                <w:rStyle w:val="211pt"/>
                <w:rFonts w:eastAsiaTheme="minorHAnsi"/>
                <w:sz w:val="28"/>
                <w:szCs w:val="28"/>
              </w:rPr>
              <w:t>МВ.РБ.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30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62C3F420" w14:textId="77777777" w:rsidTr="00A77263">
        <w:tc>
          <w:tcPr>
            <w:tcW w:w="594" w:type="dxa"/>
          </w:tcPr>
          <w:p w14:paraId="41A4C7C5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31</w:t>
            </w:r>
          </w:p>
        </w:tc>
        <w:tc>
          <w:tcPr>
            <w:tcW w:w="3030" w:type="dxa"/>
            <w:vAlign w:val="bottom"/>
          </w:tcPr>
          <w:p w14:paraId="69909F2A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 по ФИАС</w:t>
            </w:r>
          </w:p>
        </w:tc>
        <w:tc>
          <w:tcPr>
            <w:tcW w:w="1790" w:type="dxa"/>
          </w:tcPr>
          <w:p w14:paraId="6C36FCD9" w14:textId="77777777" w:rsidR="008238FA" w:rsidRPr="00414AAF" w:rsidRDefault="008238FA" w:rsidP="000937BD">
            <w:pPr>
              <w:ind w:firstLine="0"/>
              <w:rPr>
                <w:rFonts w:cs="Times New Roman"/>
                <w:szCs w:val="28"/>
              </w:rPr>
            </w:pPr>
            <w:r w:rsidRPr="00414AAF">
              <w:rPr>
                <w:rFonts w:cs="Times New Roman"/>
                <w:szCs w:val="28"/>
              </w:rPr>
              <w:t xml:space="preserve">Строка </w:t>
            </w:r>
          </w:p>
        </w:tc>
        <w:tc>
          <w:tcPr>
            <w:tcW w:w="1811" w:type="dxa"/>
          </w:tcPr>
          <w:p w14:paraId="148F14EF" w14:textId="77777777" w:rsidR="008238FA" w:rsidRDefault="008238FA" w:rsidP="000937BD">
            <w:pPr>
              <w:ind w:firstLine="0"/>
            </w:pPr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5022D14A" w14:textId="77777777" w:rsidR="008238FA" w:rsidRDefault="008238FA" w:rsidP="000937BD">
            <w:pPr>
              <w:ind w:firstLine="0"/>
            </w:pPr>
            <w:r w:rsidRPr="00E850C0">
              <w:rPr>
                <w:rStyle w:val="211pt"/>
                <w:rFonts w:eastAsiaTheme="minorHAnsi"/>
                <w:sz w:val="28"/>
                <w:szCs w:val="28"/>
              </w:rPr>
              <w:t>МВ.РБ.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31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53736D7E" w14:textId="77777777" w:rsidTr="00A77263">
        <w:tc>
          <w:tcPr>
            <w:tcW w:w="594" w:type="dxa"/>
          </w:tcPr>
          <w:p w14:paraId="12794D37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32</w:t>
            </w:r>
          </w:p>
        </w:tc>
        <w:tc>
          <w:tcPr>
            <w:tcW w:w="3030" w:type="dxa"/>
            <w:vAlign w:val="bottom"/>
          </w:tcPr>
          <w:p w14:paraId="5293E56F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страны места жительства за пределами РФ</w:t>
            </w:r>
          </w:p>
        </w:tc>
        <w:tc>
          <w:tcPr>
            <w:tcW w:w="1790" w:type="dxa"/>
          </w:tcPr>
          <w:p w14:paraId="0ED5C4D8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Целое число</w:t>
            </w:r>
          </w:p>
        </w:tc>
        <w:tc>
          <w:tcPr>
            <w:tcW w:w="1811" w:type="dxa"/>
          </w:tcPr>
          <w:p w14:paraId="39ED4D10" w14:textId="77777777" w:rsidR="008238FA" w:rsidRDefault="008238FA" w:rsidP="000937BD">
            <w:pPr>
              <w:ind w:firstLine="0"/>
            </w:pPr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5FB23A4C" w14:textId="77777777" w:rsidR="008238FA" w:rsidRDefault="008238FA" w:rsidP="000937BD">
            <w:pPr>
              <w:ind w:firstLine="0"/>
            </w:pPr>
            <w:r w:rsidRPr="00E850C0">
              <w:rPr>
                <w:rStyle w:val="211pt"/>
                <w:rFonts w:eastAsiaTheme="minorHAnsi"/>
                <w:sz w:val="28"/>
                <w:szCs w:val="28"/>
              </w:rPr>
              <w:t>МВ.РБ.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32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38E3387D" w14:textId="77777777" w:rsidTr="00A77263">
        <w:tc>
          <w:tcPr>
            <w:tcW w:w="594" w:type="dxa"/>
          </w:tcPr>
          <w:p w14:paraId="0E3C6C98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33</w:t>
            </w:r>
          </w:p>
        </w:tc>
        <w:tc>
          <w:tcPr>
            <w:tcW w:w="3030" w:type="dxa"/>
            <w:vAlign w:val="bottom"/>
          </w:tcPr>
          <w:p w14:paraId="3F1EB353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Полное наименование страны места жительства за пределами РФ</w:t>
            </w:r>
          </w:p>
        </w:tc>
        <w:tc>
          <w:tcPr>
            <w:tcW w:w="1790" w:type="dxa"/>
          </w:tcPr>
          <w:p w14:paraId="17D24229" w14:textId="77777777" w:rsidR="008238FA" w:rsidRPr="00414AAF" w:rsidRDefault="008238FA" w:rsidP="000937BD">
            <w:pPr>
              <w:ind w:firstLine="0"/>
              <w:rPr>
                <w:rFonts w:cs="Times New Roman"/>
              </w:rPr>
            </w:pPr>
            <w:r w:rsidRPr="00414AAF">
              <w:rPr>
                <w:rFonts w:cs="Times New Roman"/>
                <w:szCs w:val="28"/>
              </w:rPr>
              <w:t xml:space="preserve">Строка </w:t>
            </w:r>
          </w:p>
        </w:tc>
        <w:tc>
          <w:tcPr>
            <w:tcW w:w="1811" w:type="dxa"/>
          </w:tcPr>
          <w:p w14:paraId="7840CB8C" w14:textId="77777777" w:rsidR="008238FA" w:rsidRDefault="008238FA" w:rsidP="000937BD">
            <w:pPr>
              <w:ind w:firstLine="0"/>
            </w:pPr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68CDC3F3" w14:textId="77777777" w:rsidR="008238FA" w:rsidRDefault="008238FA" w:rsidP="000937BD">
            <w:pPr>
              <w:ind w:firstLine="0"/>
            </w:pPr>
            <w:r w:rsidRPr="00E850C0">
              <w:rPr>
                <w:rStyle w:val="211pt"/>
                <w:rFonts w:eastAsiaTheme="minorHAnsi"/>
                <w:sz w:val="28"/>
                <w:szCs w:val="28"/>
              </w:rPr>
              <w:t>МВ.РБ.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33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39B19AED" w14:textId="77777777" w:rsidTr="00A77263">
        <w:tc>
          <w:tcPr>
            <w:tcW w:w="594" w:type="dxa"/>
          </w:tcPr>
          <w:p w14:paraId="7FFAECDF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34</w:t>
            </w:r>
          </w:p>
        </w:tc>
        <w:tc>
          <w:tcPr>
            <w:tcW w:w="3030" w:type="dxa"/>
            <w:vAlign w:val="bottom"/>
          </w:tcPr>
          <w:p w14:paraId="585E2291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 места жительства за пределами РФ</w:t>
            </w:r>
          </w:p>
        </w:tc>
        <w:tc>
          <w:tcPr>
            <w:tcW w:w="1790" w:type="dxa"/>
          </w:tcPr>
          <w:p w14:paraId="2E6102BF" w14:textId="77777777" w:rsidR="008238FA" w:rsidRPr="00414AAF" w:rsidRDefault="008238FA" w:rsidP="000937BD">
            <w:pPr>
              <w:ind w:firstLine="0"/>
              <w:rPr>
                <w:rFonts w:cs="Times New Roman"/>
              </w:rPr>
            </w:pPr>
            <w:r w:rsidRPr="00414AAF">
              <w:rPr>
                <w:rFonts w:cs="Times New Roman"/>
                <w:szCs w:val="28"/>
              </w:rPr>
              <w:t xml:space="preserve">Строка </w:t>
            </w:r>
          </w:p>
        </w:tc>
        <w:tc>
          <w:tcPr>
            <w:tcW w:w="1811" w:type="dxa"/>
          </w:tcPr>
          <w:p w14:paraId="5AB32CB5" w14:textId="77777777" w:rsidR="008238FA" w:rsidRDefault="008238FA" w:rsidP="000937BD">
            <w:pPr>
              <w:ind w:firstLine="0"/>
            </w:pPr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26C6F4FF" w14:textId="77777777" w:rsidR="008238FA" w:rsidRDefault="008238FA" w:rsidP="000937BD">
            <w:pPr>
              <w:ind w:firstLine="0"/>
            </w:pPr>
            <w:r w:rsidRPr="00E850C0">
              <w:rPr>
                <w:rStyle w:val="211pt"/>
                <w:rFonts w:eastAsiaTheme="minorHAnsi"/>
                <w:sz w:val="28"/>
                <w:szCs w:val="28"/>
              </w:rPr>
              <w:t>МВ.РБ.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34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27D53D62" w14:textId="77777777" w:rsidTr="00A77263">
        <w:tc>
          <w:tcPr>
            <w:tcW w:w="594" w:type="dxa"/>
          </w:tcPr>
          <w:p w14:paraId="6D914A17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35</w:t>
            </w:r>
          </w:p>
        </w:tc>
        <w:tc>
          <w:tcPr>
            <w:tcW w:w="3030" w:type="dxa"/>
            <w:vAlign w:val="bottom"/>
          </w:tcPr>
          <w:p w14:paraId="79D445F2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вида документа, удостоверяющего личность</w:t>
            </w:r>
          </w:p>
        </w:tc>
        <w:tc>
          <w:tcPr>
            <w:tcW w:w="1790" w:type="dxa"/>
          </w:tcPr>
          <w:p w14:paraId="5F8C3CD7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Целое число</w:t>
            </w:r>
          </w:p>
        </w:tc>
        <w:tc>
          <w:tcPr>
            <w:tcW w:w="1811" w:type="dxa"/>
          </w:tcPr>
          <w:p w14:paraId="2206DB8D" w14:textId="77777777" w:rsidR="008238FA" w:rsidRDefault="008238FA" w:rsidP="000937BD">
            <w:pPr>
              <w:ind w:firstLine="0"/>
            </w:pPr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7C2162B9" w14:textId="77777777" w:rsidR="008238FA" w:rsidRDefault="008238FA" w:rsidP="000937BD">
            <w:pPr>
              <w:ind w:firstLine="0"/>
            </w:pPr>
            <w:r w:rsidRPr="00E850C0">
              <w:rPr>
                <w:rStyle w:val="211pt"/>
                <w:rFonts w:eastAsiaTheme="minorHAnsi"/>
                <w:sz w:val="28"/>
                <w:szCs w:val="28"/>
              </w:rPr>
              <w:t>МВ.РБ.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35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538C12FF" w14:textId="77777777" w:rsidTr="00A77263">
        <w:tc>
          <w:tcPr>
            <w:tcW w:w="594" w:type="dxa"/>
          </w:tcPr>
          <w:p w14:paraId="3AA09AEA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36</w:t>
            </w:r>
          </w:p>
        </w:tc>
        <w:tc>
          <w:tcPr>
            <w:tcW w:w="3030" w:type="dxa"/>
            <w:vAlign w:val="bottom"/>
          </w:tcPr>
          <w:p w14:paraId="3E63D355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Серия и номер документа, удостоверяющего личность</w:t>
            </w:r>
          </w:p>
        </w:tc>
        <w:tc>
          <w:tcPr>
            <w:tcW w:w="1790" w:type="dxa"/>
          </w:tcPr>
          <w:p w14:paraId="16AF32EE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Целое число</w:t>
            </w:r>
          </w:p>
        </w:tc>
        <w:tc>
          <w:tcPr>
            <w:tcW w:w="1811" w:type="dxa"/>
          </w:tcPr>
          <w:p w14:paraId="5A41A023" w14:textId="77777777" w:rsidR="008238FA" w:rsidRDefault="008238FA" w:rsidP="000937BD">
            <w:pPr>
              <w:ind w:firstLine="0"/>
            </w:pPr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22A94A17" w14:textId="77777777" w:rsidR="008238FA" w:rsidRDefault="008238FA" w:rsidP="000937BD">
            <w:pPr>
              <w:ind w:firstLine="0"/>
            </w:pPr>
            <w:r w:rsidRPr="00E850C0">
              <w:rPr>
                <w:rStyle w:val="211pt"/>
                <w:rFonts w:eastAsiaTheme="minorHAnsi"/>
                <w:sz w:val="28"/>
                <w:szCs w:val="28"/>
              </w:rPr>
              <w:t>МВ.РБ.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36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0D517F47" w14:textId="77777777" w:rsidTr="00A77263">
        <w:tc>
          <w:tcPr>
            <w:tcW w:w="594" w:type="dxa"/>
          </w:tcPr>
          <w:p w14:paraId="3FC194C8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37</w:t>
            </w:r>
          </w:p>
        </w:tc>
        <w:tc>
          <w:tcPr>
            <w:tcW w:w="3030" w:type="dxa"/>
            <w:vAlign w:val="bottom"/>
          </w:tcPr>
          <w:p w14:paraId="007595D3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выдачи документа, удостоверяющего личность</w:t>
            </w:r>
          </w:p>
        </w:tc>
        <w:tc>
          <w:tcPr>
            <w:tcW w:w="1790" w:type="dxa"/>
          </w:tcPr>
          <w:p w14:paraId="3A0178F9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Дата </w:t>
            </w:r>
          </w:p>
        </w:tc>
        <w:tc>
          <w:tcPr>
            <w:tcW w:w="1811" w:type="dxa"/>
          </w:tcPr>
          <w:p w14:paraId="658AC092" w14:textId="77777777" w:rsidR="008238FA" w:rsidRDefault="008238FA" w:rsidP="000937BD">
            <w:pPr>
              <w:ind w:firstLine="0"/>
            </w:pPr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170A9DB9" w14:textId="77777777" w:rsidR="008238FA" w:rsidRDefault="008238FA" w:rsidP="000937BD">
            <w:pPr>
              <w:ind w:firstLine="0"/>
            </w:pPr>
            <w:r w:rsidRPr="00E850C0">
              <w:rPr>
                <w:rStyle w:val="211pt"/>
                <w:rFonts w:eastAsiaTheme="minorHAnsi"/>
                <w:sz w:val="28"/>
                <w:szCs w:val="28"/>
              </w:rPr>
              <w:t>МВ.РБ.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37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4AB0CA1B" w14:textId="77777777" w:rsidTr="00A77263">
        <w:tc>
          <w:tcPr>
            <w:tcW w:w="594" w:type="dxa"/>
          </w:tcPr>
          <w:p w14:paraId="0A8C7BB2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38</w:t>
            </w:r>
          </w:p>
        </w:tc>
        <w:tc>
          <w:tcPr>
            <w:tcW w:w="3030" w:type="dxa"/>
            <w:vAlign w:val="bottom"/>
          </w:tcPr>
          <w:p w14:paraId="4A721848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органа, выдавшего документ, удостоверяющий личность</w:t>
            </w:r>
          </w:p>
        </w:tc>
        <w:tc>
          <w:tcPr>
            <w:tcW w:w="1790" w:type="dxa"/>
          </w:tcPr>
          <w:p w14:paraId="161A59FA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Строка </w:t>
            </w:r>
          </w:p>
        </w:tc>
        <w:tc>
          <w:tcPr>
            <w:tcW w:w="1811" w:type="dxa"/>
          </w:tcPr>
          <w:p w14:paraId="0BFA7ACE" w14:textId="77777777" w:rsidR="008238FA" w:rsidRDefault="008238FA" w:rsidP="000937BD">
            <w:pPr>
              <w:ind w:firstLine="0"/>
            </w:pPr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2345E00B" w14:textId="77777777" w:rsidR="008238FA" w:rsidRDefault="008238FA" w:rsidP="000937BD">
            <w:pPr>
              <w:ind w:firstLine="0"/>
            </w:pPr>
            <w:r w:rsidRPr="00E850C0">
              <w:rPr>
                <w:rStyle w:val="211pt"/>
                <w:rFonts w:eastAsiaTheme="minorHAnsi"/>
                <w:sz w:val="28"/>
                <w:szCs w:val="28"/>
              </w:rPr>
              <w:t>МВ.РБ.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38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14EF678F" w14:textId="77777777" w:rsidTr="00A77263">
        <w:tc>
          <w:tcPr>
            <w:tcW w:w="594" w:type="dxa"/>
          </w:tcPr>
          <w:p w14:paraId="7B464BEA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39</w:t>
            </w:r>
          </w:p>
        </w:tc>
        <w:tc>
          <w:tcPr>
            <w:tcW w:w="3030" w:type="dxa"/>
            <w:vAlign w:val="bottom"/>
          </w:tcPr>
          <w:p w14:paraId="52DB559B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подразделения органа, выдавшего документ, удостоверяющий личность</w:t>
            </w:r>
          </w:p>
        </w:tc>
        <w:tc>
          <w:tcPr>
            <w:tcW w:w="1790" w:type="dxa"/>
          </w:tcPr>
          <w:p w14:paraId="436FF00D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Целое число</w:t>
            </w:r>
          </w:p>
        </w:tc>
        <w:tc>
          <w:tcPr>
            <w:tcW w:w="1811" w:type="dxa"/>
          </w:tcPr>
          <w:p w14:paraId="38590D45" w14:textId="77777777" w:rsidR="008238FA" w:rsidRDefault="008238FA" w:rsidP="000937BD">
            <w:pPr>
              <w:ind w:firstLine="0"/>
            </w:pPr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4B5EF525" w14:textId="77777777" w:rsidR="008238FA" w:rsidRDefault="008238FA" w:rsidP="000937BD">
            <w:pPr>
              <w:ind w:firstLine="0"/>
            </w:pPr>
            <w:r w:rsidRPr="00E850C0">
              <w:rPr>
                <w:rStyle w:val="211pt"/>
                <w:rFonts w:eastAsiaTheme="minorHAnsi"/>
                <w:sz w:val="28"/>
                <w:szCs w:val="28"/>
              </w:rPr>
              <w:t>МВ.РБ.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39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0EB40B8D" w14:textId="77777777" w:rsidTr="00A77263">
        <w:tc>
          <w:tcPr>
            <w:tcW w:w="9061" w:type="dxa"/>
            <w:gridSpan w:val="5"/>
          </w:tcPr>
          <w:p w14:paraId="3F6487A1" w14:textId="77777777" w:rsidR="008238FA" w:rsidRPr="00B00B7E" w:rsidRDefault="008238FA" w:rsidP="000937BD">
            <w:pPr>
              <w:ind w:firstLine="0"/>
              <w:jc w:val="center"/>
              <w:rPr>
                <w:rStyle w:val="211pt"/>
                <w:rFonts w:eastAsiaTheme="minorHAnsi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Сведения о лицах, расторгнувших брак (супруга)</w:t>
            </w:r>
          </w:p>
        </w:tc>
      </w:tr>
      <w:tr w:rsidR="008238FA" w14:paraId="7C1A1A44" w14:textId="77777777" w:rsidTr="00A77263">
        <w:tc>
          <w:tcPr>
            <w:tcW w:w="594" w:type="dxa"/>
          </w:tcPr>
          <w:p w14:paraId="2C2BCE74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40</w:t>
            </w:r>
          </w:p>
        </w:tc>
        <w:tc>
          <w:tcPr>
            <w:tcW w:w="3030" w:type="dxa"/>
            <w:vAlign w:val="bottom"/>
          </w:tcPr>
          <w:p w14:paraId="279C14C1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Фамилия до </w:t>
            </w:r>
            <w:r>
              <w:rPr>
                <w:sz w:val="28"/>
                <w:szCs w:val="28"/>
              </w:rPr>
              <w:lastRenderedPageBreak/>
              <w:t>расторжения брака</w:t>
            </w:r>
          </w:p>
        </w:tc>
        <w:tc>
          <w:tcPr>
            <w:tcW w:w="1790" w:type="dxa"/>
          </w:tcPr>
          <w:p w14:paraId="29D4F712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Строка </w:t>
            </w:r>
          </w:p>
        </w:tc>
        <w:tc>
          <w:tcPr>
            <w:tcW w:w="1811" w:type="dxa"/>
          </w:tcPr>
          <w:p w14:paraId="6A1747E6" w14:textId="77777777" w:rsidR="008238FA" w:rsidRDefault="008238FA" w:rsidP="000937BD">
            <w:pPr>
              <w:ind w:firstLine="0"/>
            </w:pPr>
            <w:r w:rsidRPr="007070B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1A2E4502" w14:textId="77777777" w:rsidR="008238FA" w:rsidRDefault="008238FA" w:rsidP="000937BD">
            <w:pPr>
              <w:ind w:firstLine="0"/>
            </w:pPr>
            <w:r w:rsidRPr="00DA7569">
              <w:rPr>
                <w:rStyle w:val="211pt"/>
                <w:rFonts w:eastAsiaTheme="minorHAnsi"/>
                <w:sz w:val="28"/>
                <w:szCs w:val="28"/>
              </w:rPr>
              <w:t>МВ.РБ.2.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40</w:t>
            </w:r>
            <w:r w:rsidRPr="00DA7569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68597429" w14:textId="77777777" w:rsidTr="00A77263">
        <w:tc>
          <w:tcPr>
            <w:tcW w:w="594" w:type="dxa"/>
          </w:tcPr>
          <w:p w14:paraId="106E99EB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41</w:t>
            </w:r>
          </w:p>
        </w:tc>
        <w:tc>
          <w:tcPr>
            <w:tcW w:w="3030" w:type="dxa"/>
            <w:vAlign w:val="bottom"/>
          </w:tcPr>
          <w:p w14:paraId="7E137F8B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Фамилия после расторжения брака</w:t>
            </w:r>
          </w:p>
        </w:tc>
        <w:tc>
          <w:tcPr>
            <w:tcW w:w="1790" w:type="dxa"/>
          </w:tcPr>
          <w:p w14:paraId="4D10FA05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Строка </w:t>
            </w:r>
          </w:p>
        </w:tc>
        <w:tc>
          <w:tcPr>
            <w:tcW w:w="1811" w:type="dxa"/>
          </w:tcPr>
          <w:p w14:paraId="1F547BD8" w14:textId="77777777" w:rsidR="008238FA" w:rsidRDefault="008238FA" w:rsidP="000937BD">
            <w:pPr>
              <w:ind w:firstLine="0"/>
            </w:pPr>
            <w:r w:rsidRPr="007070B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071FC1C6" w14:textId="77777777" w:rsidR="008238FA" w:rsidRDefault="008238FA" w:rsidP="000937BD">
            <w:pPr>
              <w:ind w:firstLine="0"/>
            </w:pPr>
            <w:r w:rsidRPr="00DA7569">
              <w:rPr>
                <w:rStyle w:val="211pt"/>
                <w:rFonts w:eastAsiaTheme="minorHAnsi"/>
                <w:sz w:val="28"/>
                <w:szCs w:val="28"/>
              </w:rPr>
              <w:t>МВ.РБ.2.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41</w:t>
            </w:r>
            <w:r w:rsidRPr="00DA7569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30C21D6A" w14:textId="77777777" w:rsidTr="00A77263">
        <w:tc>
          <w:tcPr>
            <w:tcW w:w="594" w:type="dxa"/>
          </w:tcPr>
          <w:p w14:paraId="4ACA41AE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42</w:t>
            </w:r>
          </w:p>
        </w:tc>
        <w:tc>
          <w:tcPr>
            <w:tcW w:w="3030" w:type="dxa"/>
            <w:vAlign w:val="bottom"/>
          </w:tcPr>
          <w:p w14:paraId="4C46828F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Имя </w:t>
            </w:r>
          </w:p>
        </w:tc>
        <w:tc>
          <w:tcPr>
            <w:tcW w:w="1790" w:type="dxa"/>
          </w:tcPr>
          <w:p w14:paraId="480B7354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Строка</w:t>
            </w:r>
          </w:p>
        </w:tc>
        <w:tc>
          <w:tcPr>
            <w:tcW w:w="1811" w:type="dxa"/>
          </w:tcPr>
          <w:p w14:paraId="7A542D03" w14:textId="77777777" w:rsidR="008238FA" w:rsidRDefault="008238FA" w:rsidP="000937BD">
            <w:pPr>
              <w:ind w:firstLine="0"/>
            </w:pPr>
            <w:r w:rsidRPr="00707CCC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0A4FC195" w14:textId="77777777" w:rsidR="008238FA" w:rsidRDefault="008238FA" w:rsidP="000937BD">
            <w:pPr>
              <w:ind w:firstLine="0"/>
            </w:pPr>
            <w:r w:rsidRPr="00DA7569">
              <w:rPr>
                <w:rStyle w:val="211pt"/>
                <w:rFonts w:eastAsiaTheme="minorHAnsi"/>
                <w:sz w:val="28"/>
                <w:szCs w:val="28"/>
              </w:rPr>
              <w:t>МВ.РБ.2.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42</w:t>
            </w:r>
            <w:r w:rsidRPr="00DA7569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0D457CB5" w14:textId="77777777" w:rsidTr="00A77263">
        <w:tc>
          <w:tcPr>
            <w:tcW w:w="594" w:type="dxa"/>
          </w:tcPr>
          <w:p w14:paraId="21EF2C66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43</w:t>
            </w:r>
          </w:p>
        </w:tc>
        <w:tc>
          <w:tcPr>
            <w:tcW w:w="3030" w:type="dxa"/>
            <w:vAlign w:val="bottom"/>
          </w:tcPr>
          <w:p w14:paraId="6F870411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Отчество (при наличии)</w:t>
            </w:r>
          </w:p>
        </w:tc>
        <w:tc>
          <w:tcPr>
            <w:tcW w:w="1790" w:type="dxa"/>
          </w:tcPr>
          <w:p w14:paraId="29B3F72A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Строка</w:t>
            </w:r>
          </w:p>
        </w:tc>
        <w:tc>
          <w:tcPr>
            <w:tcW w:w="1811" w:type="dxa"/>
          </w:tcPr>
          <w:p w14:paraId="781DCAD0" w14:textId="77777777" w:rsidR="008238FA" w:rsidRDefault="008238FA" w:rsidP="000937BD">
            <w:pPr>
              <w:ind w:firstLine="0"/>
            </w:pPr>
            <w:r w:rsidRPr="00707CCC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29FA957C" w14:textId="77777777" w:rsidR="008238FA" w:rsidRDefault="008238FA" w:rsidP="000937BD">
            <w:pPr>
              <w:ind w:firstLine="0"/>
            </w:pPr>
            <w:r w:rsidRPr="00DA7569">
              <w:rPr>
                <w:rStyle w:val="211pt"/>
                <w:rFonts w:eastAsiaTheme="minorHAnsi"/>
                <w:sz w:val="28"/>
                <w:szCs w:val="28"/>
              </w:rPr>
              <w:t>МВ.РБ.2.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43</w:t>
            </w:r>
            <w:r w:rsidRPr="00DA7569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0CB55DE0" w14:textId="77777777" w:rsidTr="00A77263">
        <w:tc>
          <w:tcPr>
            <w:tcW w:w="594" w:type="dxa"/>
          </w:tcPr>
          <w:p w14:paraId="3DCDEA3F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44</w:t>
            </w:r>
          </w:p>
        </w:tc>
        <w:tc>
          <w:tcPr>
            <w:tcW w:w="3030" w:type="dxa"/>
            <w:vAlign w:val="bottom"/>
          </w:tcPr>
          <w:p w14:paraId="1FA03919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страны гражданства иностранного гражданина</w:t>
            </w:r>
          </w:p>
        </w:tc>
        <w:tc>
          <w:tcPr>
            <w:tcW w:w="1790" w:type="dxa"/>
          </w:tcPr>
          <w:p w14:paraId="60BB2F20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Целое число</w:t>
            </w:r>
          </w:p>
        </w:tc>
        <w:tc>
          <w:tcPr>
            <w:tcW w:w="1811" w:type="dxa"/>
          </w:tcPr>
          <w:p w14:paraId="080BBD90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rStyle w:val="211pt"/>
                <w:sz w:val="28"/>
                <w:szCs w:val="28"/>
              </w:rPr>
            </w:pPr>
            <w:r>
              <w:rPr>
                <w:rStyle w:val="211pt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4573F61C" w14:textId="77777777" w:rsidR="008238FA" w:rsidRDefault="008238FA" w:rsidP="000937BD">
            <w:pPr>
              <w:ind w:firstLine="0"/>
            </w:pPr>
            <w:r w:rsidRPr="00DA7569">
              <w:rPr>
                <w:rStyle w:val="211pt"/>
                <w:rFonts w:eastAsiaTheme="minorHAnsi"/>
                <w:sz w:val="28"/>
                <w:szCs w:val="28"/>
              </w:rPr>
              <w:t>МВ.РБ.2.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44</w:t>
            </w:r>
            <w:r w:rsidRPr="00DA7569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641A3984" w14:textId="77777777" w:rsidTr="00A77263">
        <w:tc>
          <w:tcPr>
            <w:tcW w:w="594" w:type="dxa"/>
          </w:tcPr>
          <w:p w14:paraId="24DF1BB7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45</w:t>
            </w:r>
          </w:p>
        </w:tc>
        <w:tc>
          <w:tcPr>
            <w:tcW w:w="3030" w:type="dxa"/>
            <w:vAlign w:val="bottom"/>
          </w:tcPr>
          <w:p w14:paraId="1E36FDF2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Полное наименование страны гражданства иностранного гражданина</w:t>
            </w:r>
          </w:p>
        </w:tc>
        <w:tc>
          <w:tcPr>
            <w:tcW w:w="1790" w:type="dxa"/>
          </w:tcPr>
          <w:p w14:paraId="3EB8E4D0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Строка</w:t>
            </w:r>
          </w:p>
        </w:tc>
        <w:tc>
          <w:tcPr>
            <w:tcW w:w="1811" w:type="dxa"/>
          </w:tcPr>
          <w:p w14:paraId="562EC65E" w14:textId="77777777" w:rsidR="008238FA" w:rsidRDefault="008238FA" w:rsidP="000937BD">
            <w:pPr>
              <w:ind w:firstLine="0"/>
            </w:pPr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5B7CF6F0" w14:textId="77777777" w:rsidR="008238FA" w:rsidRDefault="008238FA" w:rsidP="000937BD">
            <w:pPr>
              <w:ind w:firstLine="0"/>
            </w:pPr>
            <w:r w:rsidRPr="00DA7569">
              <w:rPr>
                <w:rStyle w:val="211pt"/>
                <w:rFonts w:eastAsiaTheme="minorHAnsi"/>
                <w:sz w:val="28"/>
                <w:szCs w:val="28"/>
              </w:rPr>
              <w:t>МВ.РБ.2.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45</w:t>
            </w:r>
            <w:r w:rsidRPr="00DA7569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0A93658F" w14:textId="77777777" w:rsidTr="00A77263">
        <w:tc>
          <w:tcPr>
            <w:tcW w:w="594" w:type="dxa"/>
          </w:tcPr>
          <w:p w14:paraId="5D1D5F1C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46</w:t>
            </w:r>
          </w:p>
        </w:tc>
        <w:tc>
          <w:tcPr>
            <w:tcW w:w="3030" w:type="dxa"/>
            <w:vAlign w:val="bottom"/>
          </w:tcPr>
          <w:p w14:paraId="4AD68D10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рождения</w:t>
            </w:r>
          </w:p>
        </w:tc>
        <w:tc>
          <w:tcPr>
            <w:tcW w:w="1790" w:type="dxa"/>
          </w:tcPr>
          <w:p w14:paraId="23EE7B20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Дата </w:t>
            </w:r>
          </w:p>
        </w:tc>
        <w:tc>
          <w:tcPr>
            <w:tcW w:w="1811" w:type="dxa"/>
          </w:tcPr>
          <w:p w14:paraId="0EF64C13" w14:textId="77777777" w:rsidR="008238FA" w:rsidRDefault="008238FA" w:rsidP="000937BD">
            <w:pPr>
              <w:ind w:firstLine="0"/>
            </w:pPr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19D13964" w14:textId="77777777" w:rsidR="008238FA" w:rsidRDefault="008238FA" w:rsidP="000937BD">
            <w:pPr>
              <w:ind w:firstLine="0"/>
            </w:pPr>
            <w:r w:rsidRPr="00DA7569">
              <w:rPr>
                <w:rStyle w:val="211pt"/>
                <w:rFonts w:eastAsiaTheme="minorHAnsi"/>
                <w:sz w:val="28"/>
                <w:szCs w:val="28"/>
              </w:rPr>
              <w:t>МВ.РБ.2.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46</w:t>
            </w:r>
            <w:r w:rsidRPr="00DA7569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288195B1" w14:textId="77777777" w:rsidTr="00A77263">
        <w:tc>
          <w:tcPr>
            <w:tcW w:w="594" w:type="dxa"/>
          </w:tcPr>
          <w:p w14:paraId="53ABC337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47</w:t>
            </w:r>
          </w:p>
        </w:tc>
        <w:tc>
          <w:tcPr>
            <w:tcW w:w="3030" w:type="dxa"/>
            <w:vAlign w:val="bottom"/>
          </w:tcPr>
          <w:p w14:paraId="7F6CEB85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Полное наименование страны места рождения</w:t>
            </w:r>
          </w:p>
        </w:tc>
        <w:tc>
          <w:tcPr>
            <w:tcW w:w="1790" w:type="dxa"/>
          </w:tcPr>
          <w:p w14:paraId="109445A8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Строка</w:t>
            </w:r>
          </w:p>
        </w:tc>
        <w:tc>
          <w:tcPr>
            <w:tcW w:w="1811" w:type="dxa"/>
          </w:tcPr>
          <w:p w14:paraId="2340E6B8" w14:textId="77777777" w:rsidR="008238FA" w:rsidRDefault="008238FA" w:rsidP="000937BD">
            <w:pPr>
              <w:ind w:firstLine="0"/>
            </w:pPr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0BDFEC86" w14:textId="77777777" w:rsidR="008238FA" w:rsidRDefault="008238FA" w:rsidP="000937BD">
            <w:pPr>
              <w:ind w:firstLine="0"/>
            </w:pPr>
            <w:r w:rsidRPr="00DA7569">
              <w:rPr>
                <w:rStyle w:val="211pt"/>
                <w:rFonts w:eastAsiaTheme="minorHAnsi"/>
                <w:sz w:val="28"/>
                <w:szCs w:val="28"/>
              </w:rPr>
              <w:t>МВ.РБ.2.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47</w:t>
            </w:r>
            <w:r w:rsidRPr="00DA7569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4225E814" w14:textId="77777777" w:rsidTr="00A77263">
        <w:tc>
          <w:tcPr>
            <w:tcW w:w="594" w:type="dxa"/>
          </w:tcPr>
          <w:p w14:paraId="0E5865F2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48</w:t>
            </w:r>
          </w:p>
        </w:tc>
        <w:tc>
          <w:tcPr>
            <w:tcW w:w="3030" w:type="dxa"/>
            <w:vAlign w:val="bottom"/>
          </w:tcPr>
          <w:p w14:paraId="704BA2B1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региона</w:t>
            </w:r>
          </w:p>
        </w:tc>
        <w:tc>
          <w:tcPr>
            <w:tcW w:w="1790" w:type="dxa"/>
          </w:tcPr>
          <w:p w14:paraId="20AD5FD5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Целое число</w:t>
            </w:r>
          </w:p>
        </w:tc>
        <w:tc>
          <w:tcPr>
            <w:tcW w:w="1811" w:type="dxa"/>
          </w:tcPr>
          <w:p w14:paraId="364227DA" w14:textId="77777777" w:rsidR="008238FA" w:rsidRDefault="008238FA" w:rsidP="000937BD">
            <w:pPr>
              <w:ind w:firstLine="0"/>
            </w:pPr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22FF95E3" w14:textId="77777777" w:rsidR="008238FA" w:rsidRDefault="008238FA" w:rsidP="000937BD">
            <w:pPr>
              <w:ind w:firstLine="0"/>
            </w:pPr>
            <w:r w:rsidRPr="00DA7569">
              <w:rPr>
                <w:rStyle w:val="211pt"/>
                <w:rFonts w:eastAsiaTheme="minorHAnsi"/>
                <w:sz w:val="28"/>
                <w:szCs w:val="28"/>
              </w:rPr>
              <w:t>МВ.РБ.2.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48</w:t>
            </w:r>
            <w:r w:rsidRPr="00DA7569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415DA6FB" w14:textId="77777777" w:rsidTr="00A77263">
        <w:tc>
          <w:tcPr>
            <w:tcW w:w="594" w:type="dxa"/>
          </w:tcPr>
          <w:p w14:paraId="43450D19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49</w:t>
            </w:r>
          </w:p>
        </w:tc>
        <w:tc>
          <w:tcPr>
            <w:tcW w:w="3030" w:type="dxa"/>
            <w:vAlign w:val="bottom"/>
          </w:tcPr>
          <w:p w14:paraId="4B145D03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субъекта</w:t>
            </w:r>
          </w:p>
        </w:tc>
        <w:tc>
          <w:tcPr>
            <w:tcW w:w="1790" w:type="dxa"/>
          </w:tcPr>
          <w:p w14:paraId="67410944" w14:textId="77777777" w:rsidR="008238FA" w:rsidRPr="00414AAF" w:rsidRDefault="008238FA" w:rsidP="000937BD">
            <w:pPr>
              <w:ind w:firstLine="0"/>
              <w:rPr>
                <w:rFonts w:cs="Times New Roman"/>
                <w:szCs w:val="28"/>
              </w:rPr>
            </w:pPr>
            <w:r w:rsidRPr="00414AAF">
              <w:rPr>
                <w:rFonts w:cs="Times New Roman"/>
                <w:szCs w:val="28"/>
              </w:rPr>
              <w:t xml:space="preserve">Строка </w:t>
            </w:r>
          </w:p>
        </w:tc>
        <w:tc>
          <w:tcPr>
            <w:tcW w:w="1811" w:type="dxa"/>
          </w:tcPr>
          <w:p w14:paraId="450D52FD" w14:textId="77777777" w:rsidR="008238FA" w:rsidRDefault="008238FA" w:rsidP="000937BD">
            <w:pPr>
              <w:ind w:firstLine="0"/>
            </w:pPr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2B359338" w14:textId="77777777" w:rsidR="008238FA" w:rsidRDefault="008238FA" w:rsidP="000937BD">
            <w:pPr>
              <w:ind w:firstLine="0"/>
            </w:pPr>
            <w:r w:rsidRPr="00DA7569">
              <w:rPr>
                <w:rStyle w:val="211pt"/>
                <w:rFonts w:eastAsiaTheme="minorHAnsi"/>
                <w:sz w:val="28"/>
                <w:szCs w:val="28"/>
              </w:rPr>
              <w:t>МВ.РБ.2.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49</w:t>
            </w:r>
            <w:r w:rsidRPr="00DA7569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738E3D7C" w14:textId="77777777" w:rsidTr="00A77263">
        <w:tc>
          <w:tcPr>
            <w:tcW w:w="594" w:type="dxa"/>
          </w:tcPr>
          <w:p w14:paraId="40DBCAA4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50</w:t>
            </w:r>
          </w:p>
        </w:tc>
        <w:tc>
          <w:tcPr>
            <w:tcW w:w="3030" w:type="dxa"/>
            <w:vAlign w:val="bottom"/>
          </w:tcPr>
          <w:p w14:paraId="4AF9DF27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района</w:t>
            </w:r>
          </w:p>
        </w:tc>
        <w:tc>
          <w:tcPr>
            <w:tcW w:w="1790" w:type="dxa"/>
          </w:tcPr>
          <w:p w14:paraId="6EF2B262" w14:textId="77777777" w:rsidR="008238FA" w:rsidRPr="00414AAF" w:rsidRDefault="008238FA" w:rsidP="000937BD">
            <w:pPr>
              <w:ind w:firstLine="0"/>
              <w:rPr>
                <w:rFonts w:cs="Times New Roman"/>
                <w:szCs w:val="28"/>
              </w:rPr>
            </w:pPr>
            <w:r w:rsidRPr="00414AAF">
              <w:rPr>
                <w:rFonts w:cs="Times New Roman"/>
                <w:szCs w:val="28"/>
              </w:rPr>
              <w:t xml:space="preserve">Строка </w:t>
            </w:r>
          </w:p>
        </w:tc>
        <w:tc>
          <w:tcPr>
            <w:tcW w:w="1811" w:type="dxa"/>
          </w:tcPr>
          <w:p w14:paraId="6FB243EC" w14:textId="77777777" w:rsidR="008238FA" w:rsidRDefault="008238FA" w:rsidP="000937BD">
            <w:pPr>
              <w:ind w:firstLine="0"/>
            </w:pPr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24E4AB59" w14:textId="77777777" w:rsidR="008238FA" w:rsidRDefault="008238FA" w:rsidP="000937BD">
            <w:pPr>
              <w:ind w:firstLine="0"/>
            </w:pPr>
            <w:r w:rsidRPr="00DA7569">
              <w:rPr>
                <w:rStyle w:val="211pt"/>
                <w:rFonts w:eastAsiaTheme="minorHAnsi"/>
                <w:sz w:val="28"/>
                <w:szCs w:val="28"/>
              </w:rPr>
              <w:t>МВ.РБ.2.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50</w:t>
            </w:r>
            <w:r w:rsidRPr="00DA7569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5D090DD4" w14:textId="77777777" w:rsidTr="00A77263">
        <w:tc>
          <w:tcPr>
            <w:tcW w:w="594" w:type="dxa"/>
          </w:tcPr>
          <w:p w14:paraId="32D9BB2E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51</w:t>
            </w:r>
          </w:p>
        </w:tc>
        <w:tc>
          <w:tcPr>
            <w:tcW w:w="3030" w:type="dxa"/>
            <w:vAlign w:val="bottom"/>
          </w:tcPr>
          <w:p w14:paraId="65EE945F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города</w:t>
            </w:r>
          </w:p>
        </w:tc>
        <w:tc>
          <w:tcPr>
            <w:tcW w:w="1790" w:type="dxa"/>
          </w:tcPr>
          <w:p w14:paraId="0CBEF75A" w14:textId="77777777" w:rsidR="008238FA" w:rsidRPr="00414AAF" w:rsidRDefault="008238FA" w:rsidP="000937BD">
            <w:pPr>
              <w:ind w:firstLine="0"/>
              <w:rPr>
                <w:rFonts w:cs="Times New Roman"/>
                <w:szCs w:val="28"/>
              </w:rPr>
            </w:pPr>
            <w:r w:rsidRPr="00414AAF">
              <w:rPr>
                <w:rFonts w:cs="Times New Roman"/>
                <w:szCs w:val="28"/>
              </w:rPr>
              <w:t xml:space="preserve">Строка </w:t>
            </w:r>
          </w:p>
        </w:tc>
        <w:tc>
          <w:tcPr>
            <w:tcW w:w="1811" w:type="dxa"/>
          </w:tcPr>
          <w:p w14:paraId="1523EE52" w14:textId="77777777" w:rsidR="008238FA" w:rsidRDefault="008238FA" w:rsidP="000937BD">
            <w:pPr>
              <w:ind w:firstLine="0"/>
            </w:pPr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1E7A833A" w14:textId="77777777" w:rsidR="008238FA" w:rsidRDefault="008238FA" w:rsidP="000937BD">
            <w:pPr>
              <w:ind w:firstLine="0"/>
            </w:pPr>
            <w:r w:rsidRPr="00DA7569">
              <w:rPr>
                <w:rStyle w:val="211pt"/>
                <w:rFonts w:eastAsiaTheme="minorHAnsi"/>
                <w:sz w:val="28"/>
                <w:szCs w:val="28"/>
              </w:rPr>
              <w:t>МВ.РБ.2.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51</w:t>
            </w:r>
            <w:r w:rsidRPr="00DA7569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1D987E9B" w14:textId="77777777" w:rsidTr="00A77263">
        <w:tc>
          <w:tcPr>
            <w:tcW w:w="594" w:type="dxa"/>
          </w:tcPr>
          <w:p w14:paraId="3F645BFA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52</w:t>
            </w:r>
          </w:p>
        </w:tc>
        <w:tc>
          <w:tcPr>
            <w:tcW w:w="3030" w:type="dxa"/>
            <w:vAlign w:val="bottom"/>
          </w:tcPr>
          <w:p w14:paraId="0829571F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населенного пункта</w:t>
            </w:r>
          </w:p>
        </w:tc>
        <w:tc>
          <w:tcPr>
            <w:tcW w:w="1790" w:type="dxa"/>
          </w:tcPr>
          <w:p w14:paraId="34FFF6CF" w14:textId="77777777" w:rsidR="008238FA" w:rsidRPr="00414AAF" w:rsidRDefault="008238FA" w:rsidP="000937BD">
            <w:pPr>
              <w:ind w:firstLine="0"/>
              <w:rPr>
                <w:rFonts w:cs="Times New Roman"/>
                <w:szCs w:val="28"/>
              </w:rPr>
            </w:pPr>
            <w:r w:rsidRPr="00414AAF">
              <w:rPr>
                <w:rFonts w:cs="Times New Roman"/>
                <w:szCs w:val="28"/>
              </w:rPr>
              <w:t xml:space="preserve">Строка </w:t>
            </w:r>
          </w:p>
        </w:tc>
        <w:tc>
          <w:tcPr>
            <w:tcW w:w="1811" w:type="dxa"/>
          </w:tcPr>
          <w:p w14:paraId="5AAC4607" w14:textId="77777777" w:rsidR="008238FA" w:rsidRDefault="008238FA" w:rsidP="000937BD">
            <w:pPr>
              <w:ind w:firstLine="0"/>
            </w:pPr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1E076ACA" w14:textId="77777777" w:rsidR="008238FA" w:rsidRDefault="008238FA" w:rsidP="000937BD">
            <w:pPr>
              <w:ind w:firstLine="0"/>
            </w:pPr>
            <w:r w:rsidRPr="00DA7569">
              <w:rPr>
                <w:rStyle w:val="211pt"/>
                <w:rFonts w:eastAsiaTheme="minorHAnsi"/>
                <w:sz w:val="28"/>
                <w:szCs w:val="28"/>
              </w:rPr>
              <w:t>МВ.РБ.2.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52</w:t>
            </w:r>
            <w:r w:rsidRPr="00DA7569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252F9FA8" w14:textId="77777777" w:rsidTr="00A77263">
        <w:tc>
          <w:tcPr>
            <w:tcW w:w="594" w:type="dxa"/>
          </w:tcPr>
          <w:p w14:paraId="7E3DD520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53</w:t>
            </w:r>
          </w:p>
        </w:tc>
        <w:tc>
          <w:tcPr>
            <w:tcW w:w="3030" w:type="dxa"/>
            <w:vAlign w:val="bottom"/>
          </w:tcPr>
          <w:p w14:paraId="25261E25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 места жительства на территории Российской Федерации (текст)</w:t>
            </w:r>
          </w:p>
        </w:tc>
        <w:tc>
          <w:tcPr>
            <w:tcW w:w="1790" w:type="dxa"/>
          </w:tcPr>
          <w:p w14:paraId="425F2C1C" w14:textId="77777777" w:rsidR="008238FA" w:rsidRPr="00414AAF" w:rsidRDefault="008238FA" w:rsidP="000937BD">
            <w:pPr>
              <w:ind w:firstLine="0"/>
              <w:rPr>
                <w:rFonts w:cs="Times New Roman"/>
                <w:szCs w:val="28"/>
              </w:rPr>
            </w:pPr>
            <w:r w:rsidRPr="00414AAF">
              <w:rPr>
                <w:rFonts w:cs="Times New Roman"/>
                <w:szCs w:val="28"/>
              </w:rPr>
              <w:t xml:space="preserve">Строка </w:t>
            </w:r>
          </w:p>
        </w:tc>
        <w:tc>
          <w:tcPr>
            <w:tcW w:w="1811" w:type="dxa"/>
          </w:tcPr>
          <w:p w14:paraId="582C10A0" w14:textId="77777777" w:rsidR="008238FA" w:rsidRDefault="008238FA" w:rsidP="000937BD">
            <w:pPr>
              <w:ind w:firstLine="0"/>
            </w:pPr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2D86BDE4" w14:textId="77777777" w:rsidR="008238FA" w:rsidRDefault="008238FA" w:rsidP="000937BD">
            <w:pPr>
              <w:ind w:firstLine="0"/>
            </w:pPr>
            <w:r w:rsidRPr="00DA7569">
              <w:rPr>
                <w:rStyle w:val="211pt"/>
                <w:rFonts w:eastAsiaTheme="minorHAnsi"/>
                <w:sz w:val="28"/>
                <w:szCs w:val="28"/>
              </w:rPr>
              <w:t>МВ.РБ.2.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53</w:t>
            </w:r>
            <w:r w:rsidRPr="00DA7569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20449110" w14:textId="77777777" w:rsidTr="00A77263">
        <w:tc>
          <w:tcPr>
            <w:tcW w:w="594" w:type="dxa"/>
          </w:tcPr>
          <w:p w14:paraId="2F0CC2FA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54</w:t>
            </w:r>
          </w:p>
        </w:tc>
        <w:tc>
          <w:tcPr>
            <w:tcW w:w="3030" w:type="dxa"/>
            <w:vAlign w:val="bottom"/>
          </w:tcPr>
          <w:p w14:paraId="17A0CD96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 по КЛАДР</w:t>
            </w:r>
          </w:p>
        </w:tc>
        <w:tc>
          <w:tcPr>
            <w:tcW w:w="1790" w:type="dxa"/>
          </w:tcPr>
          <w:p w14:paraId="0EFBA207" w14:textId="77777777" w:rsidR="008238FA" w:rsidRPr="00414AAF" w:rsidRDefault="008238FA" w:rsidP="000937BD">
            <w:pPr>
              <w:ind w:firstLine="0"/>
              <w:rPr>
                <w:rFonts w:cs="Times New Roman"/>
                <w:szCs w:val="28"/>
              </w:rPr>
            </w:pPr>
            <w:r w:rsidRPr="00414AAF">
              <w:rPr>
                <w:rFonts w:cs="Times New Roman"/>
                <w:szCs w:val="28"/>
              </w:rPr>
              <w:t xml:space="preserve">Строка </w:t>
            </w:r>
          </w:p>
        </w:tc>
        <w:tc>
          <w:tcPr>
            <w:tcW w:w="1811" w:type="dxa"/>
          </w:tcPr>
          <w:p w14:paraId="6683924D" w14:textId="77777777" w:rsidR="008238FA" w:rsidRDefault="008238FA" w:rsidP="000937BD">
            <w:pPr>
              <w:ind w:firstLine="0"/>
            </w:pPr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609070CF" w14:textId="77777777" w:rsidR="008238FA" w:rsidRDefault="008238FA" w:rsidP="000937BD">
            <w:pPr>
              <w:ind w:firstLine="0"/>
            </w:pPr>
            <w:r w:rsidRPr="00DA7569">
              <w:rPr>
                <w:rStyle w:val="211pt"/>
                <w:rFonts w:eastAsiaTheme="minorHAnsi"/>
                <w:sz w:val="28"/>
                <w:szCs w:val="28"/>
              </w:rPr>
              <w:t>МВ.РБ.2.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54</w:t>
            </w:r>
            <w:r w:rsidRPr="00DA7569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3234ADAA" w14:textId="77777777" w:rsidTr="00A77263">
        <w:tc>
          <w:tcPr>
            <w:tcW w:w="594" w:type="dxa"/>
          </w:tcPr>
          <w:p w14:paraId="017DE0D1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55</w:t>
            </w:r>
          </w:p>
        </w:tc>
        <w:tc>
          <w:tcPr>
            <w:tcW w:w="3030" w:type="dxa"/>
            <w:vAlign w:val="bottom"/>
          </w:tcPr>
          <w:p w14:paraId="552668C6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 по ФИАС</w:t>
            </w:r>
          </w:p>
        </w:tc>
        <w:tc>
          <w:tcPr>
            <w:tcW w:w="1790" w:type="dxa"/>
          </w:tcPr>
          <w:p w14:paraId="3D8E4C46" w14:textId="77777777" w:rsidR="008238FA" w:rsidRPr="00414AAF" w:rsidRDefault="008238FA" w:rsidP="000937BD">
            <w:pPr>
              <w:ind w:firstLine="0"/>
              <w:rPr>
                <w:rFonts w:cs="Times New Roman"/>
                <w:szCs w:val="28"/>
              </w:rPr>
            </w:pPr>
            <w:r w:rsidRPr="00414AAF">
              <w:rPr>
                <w:rFonts w:cs="Times New Roman"/>
                <w:szCs w:val="28"/>
              </w:rPr>
              <w:t xml:space="preserve">Строка </w:t>
            </w:r>
          </w:p>
        </w:tc>
        <w:tc>
          <w:tcPr>
            <w:tcW w:w="1811" w:type="dxa"/>
          </w:tcPr>
          <w:p w14:paraId="1710DE4B" w14:textId="77777777" w:rsidR="008238FA" w:rsidRDefault="008238FA" w:rsidP="000937BD">
            <w:pPr>
              <w:ind w:firstLine="0"/>
            </w:pPr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7D2C93F2" w14:textId="77777777" w:rsidR="008238FA" w:rsidRDefault="008238FA" w:rsidP="000937BD">
            <w:pPr>
              <w:ind w:firstLine="0"/>
            </w:pPr>
            <w:r w:rsidRPr="00DA7569">
              <w:rPr>
                <w:rStyle w:val="211pt"/>
                <w:rFonts w:eastAsiaTheme="minorHAnsi"/>
                <w:sz w:val="28"/>
                <w:szCs w:val="28"/>
              </w:rPr>
              <w:t>МВ.РБ.2.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55</w:t>
            </w:r>
            <w:r w:rsidRPr="00DA7569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4DBDE668" w14:textId="77777777" w:rsidTr="00A77263">
        <w:tc>
          <w:tcPr>
            <w:tcW w:w="594" w:type="dxa"/>
          </w:tcPr>
          <w:p w14:paraId="29F72B40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56</w:t>
            </w:r>
          </w:p>
        </w:tc>
        <w:tc>
          <w:tcPr>
            <w:tcW w:w="3030" w:type="dxa"/>
            <w:vAlign w:val="bottom"/>
          </w:tcPr>
          <w:p w14:paraId="0A42FD96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страны места жительства за пределами РФ</w:t>
            </w:r>
          </w:p>
        </w:tc>
        <w:tc>
          <w:tcPr>
            <w:tcW w:w="1790" w:type="dxa"/>
          </w:tcPr>
          <w:p w14:paraId="470713F8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Целое число</w:t>
            </w:r>
          </w:p>
        </w:tc>
        <w:tc>
          <w:tcPr>
            <w:tcW w:w="1811" w:type="dxa"/>
          </w:tcPr>
          <w:p w14:paraId="7595FEF0" w14:textId="77777777" w:rsidR="008238FA" w:rsidRDefault="008238FA" w:rsidP="000937BD">
            <w:pPr>
              <w:ind w:firstLine="0"/>
            </w:pPr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166221F8" w14:textId="77777777" w:rsidR="008238FA" w:rsidRDefault="008238FA" w:rsidP="000937BD">
            <w:pPr>
              <w:ind w:firstLine="0"/>
            </w:pPr>
            <w:r w:rsidRPr="00DA7569">
              <w:rPr>
                <w:rStyle w:val="211pt"/>
                <w:rFonts w:eastAsiaTheme="minorHAnsi"/>
                <w:sz w:val="28"/>
                <w:szCs w:val="28"/>
              </w:rPr>
              <w:t>МВ.РБ.2.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56</w:t>
            </w:r>
            <w:r w:rsidRPr="00DA7569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619C98E8" w14:textId="77777777" w:rsidTr="00A77263">
        <w:tc>
          <w:tcPr>
            <w:tcW w:w="594" w:type="dxa"/>
          </w:tcPr>
          <w:p w14:paraId="093D1048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57</w:t>
            </w:r>
          </w:p>
        </w:tc>
        <w:tc>
          <w:tcPr>
            <w:tcW w:w="3030" w:type="dxa"/>
            <w:vAlign w:val="bottom"/>
          </w:tcPr>
          <w:p w14:paraId="06A64E3C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Полное наименование страны места жительства за пределами РФ</w:t>
            </w:r>
          </w:p>
        </w:tc>
        <w:tc>
          <w:tcPr>
            <w:tcW w:w="1790" w:type="dxa"/>
          </w:tcPr>
          <w:p w14:paraId="3514107D" w14:textId="77777777" w:rsidR="008238FA" w:rsidRPr="00414AAF" w:rsidRDefault="008238FA" w:rsidP="000937BD">
            <w:pPr>
              <w:ind w:firstLine="0"/>
              <w:rPr>
                <w:rFonts w:cs="Times New Roman"/>
              </w:rPr>
            </w:pPr>
            <w:r w:rsidRPr="00414AAF">
              <w:rPr>
                <w:rFonts w:cs="Times New Roman"/>
                <w:szCs w:val="28"/>
              </w:rPr>
              <w:t xml:space="preserve">Строка </w:t>
            </w:r>
          </w:p>
        </w:tc>
        <w:tc>
          <w:tcPr>
            <w:tcW w:w="1811" w:type="dxa"/>
          </w:tcPr>
          <w:p w14:paraId="5DC96A31" w14:textId="77777777" w:rsidR="008238FA" w:rsidRDefault="008238FA" w:rsidP="000937BD">
            <w:pPr>
              <w:ind w:firstLine="0"/>
            </w:pPr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12FBD164" w14:textId="77777777" w:rsidR="008238FA" w:rsidRDefault="008238FA" w:rsidP="000937BD">
            <w:pPr>
              <w:ind w:firstLine="0"/>
            </w:pPr>
            <w:r w:rsidRPr="00DA7569">
              <w:rPr>
                <w:rStyle w:val="211pt"/>
                <w:rFonts w:eastAsiaTheme="minorHAnsi"/>
                <w:sz w:val="28"/>
                <w:szCs w:val="28"/>
              </w:rPr>
              <w:t>МВ.РБ.2.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57</w:t>
            </w:r>
            <w:r w:rsidRPr="00DA7569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1254B056" w14:textId="77777777" w:rsidTr="00A77263">
        <w:tc>
          <w:tcPr>
            <w:tcW w:w="594" w:type="dxa"/>
          </w:tcPr>
          <w:p w14:paraId="4FA2E33B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58</w:t>
            </w:r>
          </w:p>
        </w:tc>
        <w:tc>
          <w:tcPr>
            <w:tcW w:w="3030" w:type="dxa"/>
            <w:vAlign w:val="bottom"/>
          </w:tcPr>
          <w:p w14:paraId="36F43E4D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 места жительства за пределами РФ</w:t>
            </w:r>
          </w:p>
        </w:tc>
        <w:tc>
          <w:tcPr>
            <w:tcW w:w="1790" w:type="dxa"/>
          </w:tcPr>
          <w:p w14:paraId="5306F114" w14:textId="77777777" w:rsidR="008238FA" w:rsidRPr="00414AAF" w:rsidRDefault="008238FA" w:rsidP="000937BD">
            <w:pPr>
              <w:ind w:firstLine="0"/>
              <w:rPr>
                <w:rFonts w:cs="Times New Roman"/>
              </w:rPr>
            </w:pPr>
            <w:r w:rsidRPr="00414AAF">
              <w:rPr>
                <w:rFonts w:cs="Times New Roman"/>
                <w:szCs w:val="28"/>
              </w:rPr>
              <w:t xml:space="preserve">Строка </w:t>
            </w:r>
          </w:p>
        </w:tc>
        <w:tc>
          <w:tcPr>
            <w:tcW w:w="1811" w:type="dxa"/>
          </w:tcPr>
          <w:p w14:paraId="4C5B75B0" w14:textId="77777777" w:rsidR="008238FA" w:rsidRDefault="008238FA" w:rsidP="000937BD">
            <w:pPr>
              <w:ind w:firstLine="0"/>
            </w:pPr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6BBED094" w14:textId="77777777" w:rsidR="008238FA" w:rsidRDefault="008238FA" w:rsidP="000937BD">
            <w:pPr>
              <w:ind w:firstLine="0"/>
            </w:pPr>
            <w:r w:rsidRPr="00DA7569">
              <w:rPr>
                <w:rStyle w:val="211pt"/>
                <w:rFonts w:eastAsiaTheme="minorHAnsi"/>
                <w:sz w:val="28"/>
                <w:szCs w:val="28"/>
              </w:rPr>
              <w:t>МВ.РБ.2.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58</w:t>
            </w:r>
            <w:r w:rsidRPr="00DA7569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5837264D" w14:textId="77777777" w:rsidTr="00A77263">
        <w:tc>
          <w:tcPr>
            <w:tcW w:w="594" w:type="dxa"/>
          </w:tcPr>
          <w:p w14:paraId="55FD7C60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59</w:t>
            </w:r>
          </w:p>
        </w:tc>
        <w:tc>
          <w:tcPr>
            <w:tcW w:w="3030" w:type="dxa"/>
            <w:vAlign w:val="bottom"/>
          </w:tcPr>
          <w:p w14:paraId="7899645C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Код вида документа, удостоверяющего </w:t>
            </w:r>
            <w:r>
              <w:rPr>
                <w:sz w:val="28"/>
                <w:szCs w:val="28"/>
              </w:rPr>
              <w:lastRenderedPageBreak/>
              <w:t>личность</w:t>
            </w:r>
          </w:p>
        </w:tc>
        <w:tc>
          <w:tcPr>
            <w:tcW w:w="1790" w:type="dxa"/>
          </w:tcPr>
          <w:p w14:paraId="2FAC166F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Целое число</w:t>
            </w:r>
          </w:p>
        </w:tc>
        <w:tc>
          <w:tcPr>
            <w:tcW w:w="1811" w:type="dxa"/>
          </w:tcPr>
          <w:p w14:paraId="77E56149" w14:textId="77777777" w:rsidR="008238FA" w:rsidRDefault="008238FA" w:rsidP="000937BD">
            <w:pPr>
              <w:ind w:firstLine="0"/>
            </w:pPr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35D219DE" w14:textId="77777777" w:rsidR="008238FA" w:rsidRDefault="008238FA" w:rsidP="000937BD">
            <w:pPr>
              <w:ind w:firstLine="0"/>
            </w:pPr>
            <w:r w:rsidRPr="00DA7569">
              <w:rPr>
                <w:rStyle w:val="211pt"/>
                <w:rFonts w:eastAsiaTheme="minorHAnsi"/>
                <w:sz w:val="28"/>
                <w:szCs w:val="28"/>
              </w:rPr>
              <w:t>МВ.РБ.2.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59</w:t>
            </w:r>
            <w:r w:rsidRPr="00DA7569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60B98444" w14:textId="77777777" w:rsidTr="00A77263">
        <w:tc>
          <w:tcPr>
            <w:tcW w:w="594" w:type="dxa"/>
          </w:tcPr>
          <w:p w14:paraId="56C52AD8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60</w:t>
            </w:r>
          </w:p>
        </w:tc>
        <w:tc>
          <w:tcPr>
            <w:tcW w:w="3030" w:type="dxa"/>
            <w:vAlign w:val="bottom"/>
          </w:tcPr>
          <w:p w14:paraId="65097642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Серия и номер документа, удостоверяющего личность</w:t>
            </w:r>
          </w:p>
        </w:tc>
        <w:tc>
          <w:tcPr>
            <w:tcW w:w="1790" w:type="dxa"/>
          </w:tcPr>
          <w:p w14:paraId="370AC15B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Целое число</w:t>
            </w:r>
          </w:p>
        </w:tc>
        <w:tc>
          <w:tcPr>
            <w:tcW w:w="1811" w:type="dxa"/>
          </w:tcPr>
          <w:p w14:paraId="32A891CE" w14:textId="77777777" w:rsidR="008238FA" w:rsidRDefault="008238FA" w:rsidP="000937BD">
            <w:pPr>
              <w:ind w:firstLine="0"/>
            </w:pPr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07EE6C33" w14:textId="77777777" w:rsidR="008238FA" w:rsidRDefault="008238FA" w:rsidP="000937BD">
            <w:pPr>
              <w:ind w:firstLine="0"/>
            </w:pPr>
            <w:r w:rsidRPr="00DA7569">
              <w:rPr>
                <w:rStyle w:val="211pt"/>
                <w:rFonts w:eastAsiaTheme="minorHAnsi"/>
                <w:sz w:val="28"/>
                <w:szCs w:val="28"/>
              </w:rPr>
              <w:t>МВ.РБ.2.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60</w:t>
            </w:r>
            <w:r w:rsidRPr="00DA7569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1FB2ABE9" w14:textId="77777777" w:rsidTr="00A77263">
        <w:tc>
          <w:tcPr>
            <w:tcW w:w="594" w:type="dxa"/>
          </w:tcPr>
          <w:p w14:paraId="48141732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61</w:t>
            </w:r>
          </w:p>
        </w:tc>
        <w:tc>
          <w:tcPr>
            <w:tcW w:w="3030" w:type="dxa"/>
            <w:vAlign w:val="bottom"/>
          </w:tcPr>
          <w:p w14:paraId="45CAA19F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выдачи документа, удостоверяющего личность</w:t>
            </w:r>
          </w:p>
        </w:tc>
        <w:tc>
          <w:tcPr>
            <w:tcW w:w="1790" w:type="dxa"/>
          </w:tcPr>
          <w:p w14:paraId="09A71D0B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Дата </w:t>
            </w:r>
          </w:p>
        </w:tc>
        <w:tc>
          <w:tcPr>
            <w:tcW w:w="1811" w:type="dxa"/>
          </w:tcPr>
          <w:p w14:paraId="6B11DF06" w14:textId="77777777" w:rsidR="008238FA" w:rsidRDefault="008238FA" w:rsidP="000937BD">
            <w:pPr>
              <w:ind w:firstLine="0"/>
            </w:pPr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27A5D394" w14:textId="77777777" w:rsidR="008238FA" w:rsidRDefault="008238FA" w:rsidP="000937BD">
            <w:pPr>
              <w:ind w:firstLine="0"/>
            </w:pPr>
            <w:r w:rsidRPr="00DA7569">
              <w:rPr>
                <w:rStyle w:val="211pt"/>
                <w:rFonts w:eastAsiaTheme="minorHAnsi"/>
                <w:sz w:val="28"/>
                <w:szCs w:val="28"/>
              </w:rPr>
              <w:t>МВ.РБ.2.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61</w:t>
            </w:r>
            <w:r w:rsidRPr="00DA7569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5DBFFFD2" w14:textId="77777777" w:rsidTr="00A77263">
        <w:tc>
          <w:tcPr>
            <w:tcW w:w="594" w:type="dxa"/>
          </w:tcPr>
          <w:p w14:paraId="2479C6A3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62</w:t>
            </w:r>
          </w:p>
        </w:tc>
        <w:tc>
          <w:tcPr>
            <w:tcW w:w="3030" w:type="dxa"/>
            <w:vAlign w:val="bottom"/>
          </w:tcPr>
          <w:p w14:paraId="6EC62F82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органа, выдавшего документ, удостоверяющий личность</w:t>
            </w:r>
          </w:p>
        </w:tc>
        <w:tc>
          <w:tcPr>
            <w:tcW w:w="1790" w:type="dxa"/>
          </w:tcPr>
          <w:p w14:paraId="44197554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Строка </w:t>
            </w:r>
          </w:p>
        </w:tc>
        <w:tc>
          <w:tcPr>
            <w:tcW w:w="1811" w:type="dxa"/>
          </w:tcPr>
          <w:p w14:paraId="1FB6EEF6" w14:textId="77777777" w:rsidR="008238FA" w:rsidRDefault="008238FA" w:rsidP="000937BD">
            <w:pPr>
              <w:ind w:firstLine="0"/>
            </w:pPr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47FA05DE" w14:textId="77777777" w:rsidR="008238FA" w:rsidRDefault="008238FA" w:rsidP="000937BD">
            <w:pPr>
              <w:ind w:firstLine="0"/>
            </w:pPr>
            <w:r w:rsidRPr="00DA7569">
              <w:rPr>
                <w:rStyle w:val="211pt"/>
                <w:rFonts w:eastAsiaTheme="minorHAnsi"/>
                <w:sz w:val="28"/>
                <w:szCs w:val="28"/>
              </w:rPr>
              <w:t>МВ.РБ.2.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62</w:t>
            </w:r>
            <w:r w:rsidRPr="00DA7569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14:paraId="1DC39D20" w14:textId="77777777" w:rsidTr="00A77263">
        <w:tc>
          <w:tcPr>
            <w:tcW w:w="594" w:type="dxa"/>
          </w:tcPr>
          <w:p w14:paraId="29C603E4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63</w:t>
            </w:r>
          </w:p>
        </w:tc>
        <w:tc>
          <w:tcPr>
            <w:tcW w:w="3030" w:type="dxa"/>
            <w:vAlign w:val="bottom"/>
          </w:tcPr>
          <w:p w14:paraId="2C900B2F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подразделения органа, выдавшего документ, удостоверяющий личность</w:t>
            </w:r>
          </w:p>
        </w:tc>
        <w:tc>
          <w:tcPr>
            <w:tcW w:w="1790" w:type="dxa"/>
          </w:tcPr>
          <w:p w14:paraId="2D09DD3F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Целое число</w:t>
            </w:r>
          </w:p>
        </w:tc>
        <w:tc>
          <w:tcPr>
            <w:tcW w:w="1811" w:type="dxa"/>
          </w:tcPr>
          <w:p w14:paraId="6E798530" w14:textId="77777777" w:rsidR="008238FA" w:rsidRDefault="008238FA" w:rsidP="000937BD">
            <w:pPr>
              <w:ind w:firstLine="0"/>
            </w:pPr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46F77155" w14:textId="77777777" w:rsidR="008238FA" w:rsidRDefault="008238FA" w:rsidP="000937BD">
            <w:pPr>
              <w:ind w:firstLine="0"/>
            </w:pPr>
            <w:r w:rsidRPr="00DA7569">
              <w:rPr>
                <w:rStyle w:val="211pt"/>
                <w:rFonts w:eastAsiaTheme="minorHAnsi"/>
                <w:sz w:val="28"/>
                <w:szCs w:val="28"/>
              </w:rPr>
              <w:t>МВ.РБ.2.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63</w:t>
            </w:r>
            <w:r w:rsidRPr="00DA7569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</w:tbl>
    <w:p w14:paraId="746FA6E5" w14:textId="77777777" w:rsidR="008238FA" w:rsidRPr="00712E25" w:rsidRDefault="008238FA" w:rsidP="008238FA">
      <w:pPr>
        <w:pStyle w:val="a6"/>
        <w:ind w:left="0"/>
        <w:rPr>
          <w:szCs w:val="28"/>
        </w:rPr>
      </w:pPr>
      <w:r w:rsidRPr="00712E25">
        <w:rPr>
          <w:szCs w:val="28"/>
        </w:rPr>
        <w:t>Список используемых сокращений</w:t>
      </w:r>
    </w:p>
    <w:p w14:paraId="7A6289F6" w14:textId="77777777" w:rsidR="008238FA" w:rsidRPr="00712E25" w:rsidRDefault="008238FA" w:rsidP="008238FA">
      <w:pPr>
        <w:pStyle w:val="a6"/>
        <w:ind w:left="0"/>
        <w:rPr>
          <w:szCs w:val="28"/>
        </w:rPr>
      </w:pPr>
      <w:r w:rsidRPr="00712E25">
        <w:rPr>
          <w:szCs w:val="28"/>
        </w:rPr>
        <w:t>СМЭВ – система межведомственного электронного взаимодействия;</w:t>
      </w:r>
    </w:p>
    <w:p w14:paraId="31539C6D" w14:textId="77777777" w:rsidR="008238FA" w:rsidRPr="00712E25" w:rsidRDefault="008238FA" w:rsidP="008238FA">
      <w:pPr>
        <w:pStyle w:val="a6"/>
        <w:ind w:left="0"/>
        <w:rPr>
          <w:szCs w:val="28"/>
        </w:rPr>
      </w:pPr>
      <w:r w:rsidRPr="00712E25">
        <w:rPr>
          <w:szCs w:val="28"/>
        </w:rPr>
        <w:t>СНИЛС – страховой номер индивидуального лицевого счета</w:t>
      </w:r>
    </w:p>
    <w:p w14:paraId="6FA4D763" w14:textId="77777777" w:rsidR="008238FA" w:rsidRPr="006D7C50" w:rsidRDefault="008238FA" w:rsidP="008238FA">
      <w:pPr>
        <w:tabs>
          <w:tab w:val="left" w:pos="142"/>
        </w:tabs>
        <w:jc w:val="both"/>
        <w:rPr>
          <w:rFonts w:cs="Times New Roman"/>
          <w:szCs w:val="28"/>
        </w:rPr>
      </w:pPr>
    </w:p>
    <w:p w14:paraId="15B0500A" w14:textId="77777777" w:rsidR="008238FA" w:rsidRPr="00712E25" w:rsidRDefault="008238FA" w:rsidP="008238FA">
      <w:pPr>
        <w:tabs>
          <w:tab w:val="left" w:pos="142"/>
        </w:tabs>
        <w:jc w:val="both"/>
        <w:rPr>
          <w:rFonts w:cs="Times New Roman"/>
          <w:szCs w:val="28"/>
        </w:rPr>
      </w:pPr>
    </w:p>
    <w:p w14:paraId="27FB39E5" w14:textId="77777777" w:rsidR="008238FA" w:rsidRDefault="008238FA" w:rsidP="008238FA">
      <w:pPr>
        <w:pStyle w:val="25"/>
        <w:keepNext/>
        <w:numPr>
          <w:ilvl w:val="0"/>
          <w:numId w:val="5"/>
        </w:numPr>
        <w:shd w:val="clear" w:color="auto" w:fill="auto"/>
        <w:spacing w:line="240" w:lineRule="auto"/>
        <w:jc w:val="center"/>
        <w:rPr>
          <w:b w:val="0"/>
          <w:sz w:val="28"/>
          <w:szCs w:val="28"/>
        </w:rPr>
      </w:pPr>
      <w:r w:rsidRPr="00DF5815">
        <w:rPr>
          <w:b w:val="0"/>
          <w:sz w:val="28"/>
          <w:szCs w:val="28"/>
        </w:rPr>
        <w:t>Сведения о смерти</w:t>
      </w:r>
    </w:p>
    <w:p w14:paraId="6BE8CAC0" w14:textId="77777777" w:rsidR="008238FA" w:rsidRPr="00DF5815" w:rsidRDefault="008238FA" w:rsidP="008238FA">
      <w:pPr>
        <w:pStyle w:val="25"/>
        <w:keepNext/>
        <w:shd w:val="clear" w:color="auto" w:fill="auto"/>
        <w:spacing w:line="240" w:lineRule="auto"/>
        <w:ind w:firstLine="709"/>
        <w:jc w:val="center"/>
        <w:rPr>
          <w:b w:val="0"/>
          <w:sz w:val="28"/>
          <w:szCs w:val="28"/>
        </w:rPr>
      </w:pPr>
    </w:p>
    <w:p w14:paraId="5CB7094E" w14:textId="427DC504" w:rsidR="008238FA" w:rsidRPr="00DF5815" w:rsidRDefault="000937BD" w:rsidP="008238FA">
      <w:pPr>
        <w:keepNext/>
        <w:jc w:val="center"/>
        <w:rPr>
          <w:rStyle w:val="5"/>
          <w:rFonts w:eastAsiaTheme="minorHAnsi"/>
          <w:sz w:val="28"/>
          <w:szCs w:val="28"/>
        </w:rPr>
      </w:pPr>
      <w:r>
        <w:rPr>
          <w:rFonts w:cs="Times New Roman"/>
          <w:szCs w:val="28"/>
        </w:rPr>
        <w:t>4</w:t>
      </w:r>
      <w:r w:rsidR="008238FA" w:rsidRPr="00A40E7F">
        <w:rPr>
          <w:rFonts w:cs="Times New Roman"/>
          <w:szCs w:val="28"/>
        </w:rPr>
        <w:t xml:space="preserve">.1. Предоставление сведений о смерти в форме электронного документа </w:t>
      </w:r>
      <w:r w:rsidR="008238FA" w:rsidRPr="00DF5815">
        <w:rPr>
          <w:rStyle w:val="5"/>
          <w:rFonts w:eastAsiaTheme="minorHAnsi"/>
          <w:sz w:val="28"/>
          <w:szCs w:val="28"/>
        </w:rPr>
        <w:t>(атрибутный состав запроса)</w:t>
      </w:r>
    </w:p>
    <w:p w14:paraId="74ECE25B" w14:textId="77777777" w:rsidR="008238FA" w:rsidRPr="00B47EE2" w:rsidRDefault="008238FA" w:rsidP="008238FA">
      <w:pPr>
        <w:keepNext/>
        <w:jc w:val="center"/>
        <w:rPr>
          <w:rFonts w:cs="Times New Roman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94"/>
        <w:gridCol w:w="3120"/>
        <w:gridCol w:w="1857"/>
        <w:gridCol w:w="1858"/>
        <w:gridCol w:w="1858"/>
      </w:tblGrid>
      <w:tr w:rsidR="008238FA" w14:paraId="1FAAA9EC" w14:textId="77777777" w:rsidTr="00A77263">
        <w:tc>
          <w:tcPr>
            <w:tcW w:w="594" w:type="dxa"/>
          </w:tcPr>
          <w:p w14:paraId="3EB4A1EA" w14:textId="77777777" w:rsidR="008238FA" w:rsidRDefault="008238FA" w:rsidP="00A77263">
            <w:pPr>
              <w:pStyle w:val="31"/>
              <w:keepNext/>
              <w:widowControl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№ п/п</w:t>
            </w:r>
          </w:p>
        </w:tc>
        <w:tc>
          <w:tcPr>
            <w:tcW w:w="3120" w:type="dxa"/>
          </w:tcPr>
          <w:p w14:paraId="32B4545E" w14:textId="77777777" w:rsidR="008238FA" w:rsidRDefault="008238FA" w:rsidP="00A77263">
            <w:pPr>
              <w:pStyle w:val="31"/>
              <w:keepNext/>
              <w:widowControl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857" w:type="dxa"/>
          </w:tcPr>
          <w:p w14:paraId="4B156321" w14:textId="77777777" w:rsidR="008238FA" w:rsidRDefault="008238FA" w:rsidP="00A77263">
            <w:pPr>
              <w:pStyle w:val="31"/>
              <w:keepNext/>
              <w:widowControl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858" w:type="dxa"/>
          </w:tcPr>
          <w:p w14:paraId="0E88BFAF" w14:textId="77777777" w:rsidR="008238FA" w:rsidRDefault="008238FA" w:rsidP="00A77263">
            <w:pPr>
              <w:pStyle w:val="31"/>
              <w:keepNext/>
              <w:widowControl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858" w:type="dxa"/>
          </w:tcPr>
          <w:p w14:paraId="2F2E561F" w14:textId="77777777" w:rsidR="008238FA" w:rsidRDefault="008238FA" w:rsidP="00A77263">
            <w:pPr>
              <w:pStyle w:val="31"/>
              <w:keepNext/>
              <w:widowControl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Код атрибута</w:t>
            </w:r>
          </w:p>
        </w:tc>
      </w:tr>
    </w:tbl>
    <w:p w14:paraId="71458139" w14:textId="77777777" w:rsidR="008238FA" w:rsidRPr="00480383" w:rsidRDefault="008238FA" w:rsidP="008238FA">
      <w:pPr>
        <w:keepNext/>
        <w:rPr>
          <w:rFonts w:cs="Times New Roman"/>
          <w:sz w:val="2"/>
          <w:szCs w:val="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94"/>
        <w:gridCol w:w="3120"/>
        <w:gridCol w:w="1857"/>
        <w:gridCol w:w="1858"/>
        <w:gridCol w:w="1858"/>
      </w:tblGrid>
      <w:tr w:rsidR="008238FA" w14:paraId="5140A198" w14:textId="77777777" w:rsidTr="00A77263">
        <w:tc>
          <w:tcPr>
            <w:tcW w:w="594" w:type="dxa"/>
          </w:tcPr>
          <w:p w14:paraId="127B5448" w14:textId="77777777" w:rsidR="008238FA" w:rsidRDefault="008238FA" w:rsidP="00A77263">
            <w:pPr>
              <w:pStyle w:val="31"/>
              <w:keepNext/>
              <w:widowControl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120" w:type="dxa"/>
          </w:tcPr>
          <w:p w14:paraId="205D0947" w14:textId="77777777" w:rsidR="008238FA" w:rsidRDefault="008238FA" w:rsidP="00A77263">
            <w:pPr>
              <w:pStyle w:val="31"/>
              <w:keepNext/>
              <w:widowControl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1857" w:type="dxa"/>
          </w:tcPr>
          <w:p w14:paraId="2C39A855" w14:textId="77777777" w:rsidR="008238FA" w:rsidRDefault="008238FA" w:rsidP="00A77263">
            <w:pPr>
              <w:pStyle w:val="31"/>
              <w:keepNext/>
              <w:widowControl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1858" w:type="dxa"/>
          </w:tcPr>
          <w:p w14:paraId="3AFB9FEB" w14:textId="77777777" w:rsidR="008238FA" w:rsidRDefault="008238FA" w:rsidP="00A77263">
            <w:pPr>
              <w:pStyle w:val="31"/>
              <w:keepNext/>
              <w:widowControl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1858" w:type="dxa"/>
          </w:tcPr>
          <w:p w14:paraId="6232C872" w14:textId="77777777" w:rsidR="008238FA" w:rsidRDefault="008238FA" w:rsidP="00A77263">
            <w:pPr>
              <w:pStyle w:val="31"/>
              <w:keepNext/>
              <w:widowControl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</w:tr>
      <w:tr w:rsidR="008238FA" w:rsidRPr="00994E44" w14:paraId="61AA60D2" w14:textId="77777777" w:rsidTr="00A77263">
        <w:tc>
          <w:tcPr>
            <w:tcW w:w="9287" w:type="dxa"/>
            <w:gridSpan w:val="5"/>
          </w:tcPr>
          <w:p w14:paraId="37841870" w14:textId="77777777" w:rsidR="008238FA" w:rsidRPr="00480383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480383">
              <w:rPr>
                <w:b w:val="0"/>
                <w:bCs w:val="0"/>
                <w:sz w:val="28"/>
                <w:szCs w:val="28"/>
              </w:rPr>
              <w:t>Сведения о лице, в отношении которого сформирован запрос</w:t>
            </w:r>
          </w:p>
        </w:tc>
      </w:tr>
      <w:tr w:rsidR="008238FA" w:rsidRPr="00B47EE2" w14:paraId="1DF59C68" w14:textId="77777777" w:rsidTr="00A77263">
        <w:tc>
          <w:tcPr>
            <w:tcW w:w="594" w:type="dxa"/>
          </w:tcPr>
          <w:p w14:paraId="605133DA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1.</w:t>
            </w:r>
          </w:p>
        </w:tc>
        <w:tc>
          <w:tcPr>
            <w:tcW w:w="3120" w:type="dxa"/>
          </w:tcPr>
          <w:p w14:paraId="263F0AB0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Фамилия </w:t>
            </w:r>
          </w:p>
        </w:tc>
        <w:tc>
          <w:tcPr>
            <w:tcW w:w="1857" w:type="dxa"/>
          </w:tcPr>
          <w:p w14:paraId="5B89C945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4FFB32E8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72DCDC20" w14:textId="77777777" w:rsidR="008238FA" w:rsidRPr="00B47EE2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B47EE2">
              <w:rPr>
                <w:rStyle w:val="211pt"/>
                <w:b w:val="0"/>
                <w:sz w:val="28"/>
                <w:szCs w:val="28"/>
              </w:rPr>
              <w:t>МВ.</w:t>
            </w:r>
            <w:r>
              <w:rPr>
                <w:rStyle w:val="211pt"/>
                <w:b w:val="0"/>
                <w:sz w:val="28"/>
                <w:szCs w:val="28"/>
              </w:rPr>
              <w:t>СС</w:t>
            </w:r>
            <w:r w:rsidRPr="00B47EE2">
              <w:rPr>
                <w:rStyle w:val="211pt"/>
                <w:b w:val="0"/>
                <w:sz w:val="28"/>
                <w:szCs w:val="28"/>
              </w:rPr>
              <w:t>.1.1</w:t>
            </w:r>
          </w:p>
        </w:tc>
      </w:tr>
      <w:tr w:rsidR="008238FA" w:rsidRPr="00B47EE2" w14:paraId="000DC654" w14:textId="77777777" w:rsidTr="00A77263">
        <w:tc>
          <w:tcPr>
            <w:tcW w:w="594" w:type="dxa"/>
          </w:tcPr>
          <w:p w14:paraId="727E0118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2.</w:t>
            </w:r>
          </w:p>
        </w:tc>
        <w:tc>
          <w:tcPr>
            <w:tcW w:w="3120" w:type="dxa"/>
          </w:tcPr>
          <w:p w14:paraId="66FCE236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Имя </w:t>
            </w:r>
          </w:p>
        </w:tc>
        <w:tc>
          <w:tcPr>
            <w:tcW w:w="1857" w:type="dxa"/>
          </w:tcPr>
          <w:p w14:paraId="0E7F326C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40BE15ED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575C03E1" w14:textId="77777777" w:rsidR="008238FA" w:rsidRPr="00B47EE2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B47EE2">
              <w:rPr>
                <w:rStyle w:val="211pt"/>
                <w:b w:val="0"/>
                <w:sz w:val="28"/>
                <w:szCs w:val="28"/>
              </w:rPr>
              <w:t>МВ.</w:t>
            </w:r>
            <w:r>
              <w:rPr>
                <w:rStyle w:val="211pt"/>
                <w:b w:val="0"/>
                <w:sz w:val="28"/>
                <w:szCs w:val="28"/>
              </w:rPr>
              <w:t>СС</w:t>
            </w:r>
            <w:r w:rsidRPr="00B47EE2">
              <w:rPr>
                <w:rStyle w:val="211pt"/>
                <w:b w:val="0"/>
                <w:sz w:val="28"/>
                <w:szCs w:val="28"/>
              </w:rPr>
              <w:t>.1.2</w:t>
            </w:r>
          </w:p>
        </w:tc>
      </w:tr>
      <w:tr w:rsidR="008238FA" w:rsidRPr="00B47EE2" w14:paraId="0273CC6D" w14:textId="77777777" w:rsidTr="00A77263">
        <w:tc>
          <w:tcPr>
            <w:tcW w:w="594" w:type="dxa"/>
          </w:tcPr>
          <w:p w14:paraId="2B7E3419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3.</w:t>
            </w:r>
          </w:p>
        </w:tc>
        <w:tc>
          <w:tcPr>
            <w:tcW w:w="3120" w:type="dxa"/>
          </w:tcPr>
          <w:p w14:paraId="23A163AC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Отчество </w:t>
            </w:r>
          </w:p>
        </w:tc>
        <w:tc>
          <w:tcPr>
            <w:tcW w:w="1857" w:type="dxa"/>
          </w:tcPr>
          <w:p w14:paraId="017994A1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3047A17B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470ABFFB" w14:textId="77777777" w:rsidR="008238FA" w:rsidRPr="00B47EE2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B47EE2">
              <w:rPr>
                <w:rStyle w:val="211pt"/>
                <w:b w:val="0"/>
                <w:sz w:val="28"/>
                <w:szCs w:val="28"/>
              </w:rPr>
              <w:t>МВ.</w:t>
            </w:r>
            <w:r>
              <w:rPr>
                <w:rStyle w:val="211pt"/>
                <w:b w:val="0"/>
                <w:sz w:val="28"/>
                <w:szCs w:val="28"/>
              </w:rPr>
              <w:t>СС</w:t>
            </w:r>
            <w:r w:rsidRPr="00B47EE2">
              <w:rPr>
                <w:rStyle w:val="211pt"/>
                <w:b w:val="0"/>
                <w:sz w:val="28"/>
                <w:szCs w:val="28"/>
              </w:rPr>
              <w:t>.1.3</w:t>
            </w:r>
          </w:p>
        </w:tc>
      </w:tr>
      <w:tr w:rsidR="008238FA" w:rsidRPr="00B47EE2" w14:paraId="24810398" w14:textId="77777777" w:rsidTr="00A77263">
        <w:tc>
          <w:tcPr>
            <w:tcW w:w="594" w:type="dxa"/>
          </w:tcPr>
          <w:p w14:paraId="2F76314A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4.</w:t>
            </w:r>
          </w:p>
        </w:tc>
        <w:tc>
          <w:tcPr>
            <w:tcW w:w="3120" w:type="dxa"/>
          </w:tcPr>
          <w:p w14:paraId="644DA67F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857" w:type="dxa"/>
          </w:tcPr>
          <w:p w14:paraId="11F932FA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858" w:type="dxa"/>
          </w:tcPr>
          <w:p w14:paraId="20255652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536D55CA" w14:textId="77777777" w:rsidR="008238FA" w:rsidRPr="00B47EE2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B47EE2">
              <w:rPr>
                <w:rStyle w:val="211pt"/>
                <w:b w:val="0"/>
                <w:sz w:val="28"/>
                <w:szCs w:val="28"/>
              </w:rPr>
              <w:t>МВ.</w:t>
            </w:r>
            <w:r>
              <w:rPr>
                <w:rStyle w:val="211pt"/>
                <w:b w:val="0"/>
                <w:sz w:val="28"/>
                <w:szCs w:val="28"/>
              </w:rPr>
              <w:t>СС</w:t>
            </w:r>
            <w:r w:rsidRPr="00B47EE2">
              <w:rPr>
                <w:rStyle w:val="211pt"/>
                <w:b w:val="0"/>
                <w:sz w:val="28"/>
                <w:szCs w:val="28"/>
              </w:rPr>
              <w:t>.1.4</w:t>
            </w:r>
          </w:p>
        </w:tc>
      </w:tr>
      <w:tr w:rsidR="008238FA" w:rsidRPr="00B47EE2" w14:paraId="38DD24D7" w14:textId="77777777" w:rsidTr="00A77263">
        <w:tc>
          <w:tcPr>
            <w:tcW w:w="594" w:type="dxa"/>
          </w:tcPr>
          <w:p w14:paraId="0473B690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5.</w:t>
            </w:r>
          </w:p>
        </w:tc>
        <w:tc>
          <w:tcPr>
            <w:tcW w:w="3120" w:type="dxa"/>
          </w:tcPr>
          <w:p w14:paraId="662F6BB5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СНИЛС (при наличии)</w:t>
            </w:r>
          </w:p>
        </w:tc>
        <w:tc>
          <w:tcPr>
            <w:tcW w:w="1857" w:type="dxa"/>
          </w:tcPr>
          <w:p w14:paraId="4443DDD7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7AA247D6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3EAAC890" w14:textId="77777777" w:rsidR="008238FA" w:rsidRPr="00B47EE2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B47EE2">
              <w:rPr>
                <w:rStyle w:val="211pt"/>
                <w:b w:val="0"/>
                <w:sz w:val="28"/>
                <w:szCs w:val="28"/>
              </w:rPr>
              <w:t>МВ.</w:t>
            </w:r>
            <w:r>
              <w:rPr>
                <w:rStyle w:val="211pt"/>
                <w:b w:val="0"/>
                <w:sz w:val="28"/>
                <w:szCs w:val="28"/>
              </w:rPr>
              <w:t>СС</w:t>
            </w:r>
            <w:r w:rsidRPr="00B47EE2">
              <w:rPr>
                <w:rStyle w:val="211pt"/>
                <w:b w:val="0"/>
                <w:sz w:val="28"/>
                <w:szCs w:val="28"/>
              </w:rPr>
              <w:t>.1.5</w:t>
            </w:r>
          </w:p>
        </w:tc>
      </w:tr>
    </w:tbl>
    <w:p w14:paraId="16DB0E7F" w14:textId="77777777" w:rsidR="008238FA" w:rsidRDefault="008238FA" w:rsidP="008238FA">
      <w:pPr>
        <w:pStyle w:val="a6"/>
        <w:tabs>
          <w:tab w:val="left" w:pos="142"/>
        </w:tabs>
        <w:ind w:left="0"/>
        <w:jc w:val="both"/>
        <w:rPr>
          <w:szCs w:val="28"/>
        </w:rPr>
      </w:pPr>
    </w:p>
    <w:p w14:paraId="6CC7CF10" w14:textId="78C77CB5" w:rsidR="008238FA" w:rsidRDefault="000937BD" w:rsidP="008238FA">
      <w:pPr>
        <w:pStyle w:val="a6"/>
        <w:tabs>
          <w:tab w:val="left" w:pos="142"/>
        </w:tabs>
        <w:ind w:left="0"/>
        <w:jc w:val="center"/>
        <w:rPr>
          <w:rStyle w:val="5"/>
          <w:rFonts w:eastAsiaTheme="minorHAnsi"/>
          <w:sz w:val="28"/>
          <w:szCs w:val="28"/>
        </w:rPr>
      </w:pPr>
      <w:r>
        <w:rPr>
          <w:szCs w:val="28"/>
        </w:rPr>
        <w:t>4</w:t>
      </w:r>
      <w:r w:rsidR="008238FA" w:rsidRPr="00B47EE2">
        <w:rPr>
          <w:szCs w:val="28"/>
        </w:rPr>
        <w:t xml:space="preserve">.2. Предоставление сведений о смерти в форме электронного документа </w:t>
      </w:r>
      <w:r w:rsidR="008238FA" w:rsidRPr="00B47EE2">
        <w:rPr>
          <w:rStyle w:val="5"/>
          <w:rFonts w:eastAsiaTheme="minorHAnsi"/>
          <w:sz w:val="28"/>
          <w:szCs w:val="28"/>
        </w:rPr>
        <w:t>(атрибутный состав ответа на запрос)</w:t>
      </w:r>
    </w:p>
    <w:p w14:paraId="485F8A1B" w14:textId="77777777" w:rsidR="008238FA" w:rsidRPr="00B47EE2" w:rsidRDefault="008238FA" w:rsidP="008238FA">
      <w:pPr>
        <w:pStyle w:val="a6"/>
        <w:tabs>
          <w:tab w:val="left" w:pos="142"/>
        </w:tabs>
        <w:ind w:left="0" w:firstLine="709"/>
        <w:jc w:val="both"/>
        <w:rPr>
          <w:rStyle w:val="5"/>
          <w:rFonts w:eastAsiaTheme="minorHAnsi"/>
          <w:sz w:val="28"/>
          <w:szCs w:val="28"/>
        </w:rPr>
      </w:pPr>
    </w:p>
    <w:p w14:paraId="1441F9DD" w14:textId="77777777" w:rsidR="008238FA" w:rsidRPr="00DF5815" w:rsidRDefault="008238FA" w:rsidP="008238FA">
      <w:pPr>
        <w:rPr>
          <w:rFonts w:cs="Times New Roman"/>
          <w:sz w:val="2"/>
          <w:szCs w:val="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94"/>
        <w:gridCol w:w="3342"/>
        <w:gridCol w:w="1635"/>
        <w:gridCol w:w="1858"/>
        <w:gridCol w:w="1796"/>
      </w:tblGrid>
      <w:tr w:rsidR="008238FA" w14:paraId="16D08B0A" w14:textId="77777777" w:rsidTr="00A77263">
        <w:tc>
          <w:tcPr>
            <w:tcW w:w="594" w:type="dxa"/>
          </w:tcPr>
          <w:p w14:paraId="421B54C6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№ п/п</w:t>
            </w:r>
          </w:p>
        </w:tc>
        <w:tc>
          <w:tcPr>
            <w:tcW w:w="3342" w:type="dxa"/>
          </w:tcPr>
          <w:p w14:paraId="2D900054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635" w:type="dxa"/>
          </w:tcPr>
          <w:p w14:paraId="08696C89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858" w:type="dxa"/>
          </w:tcPr>
          <w:p w14:paraId="4F758B53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Цифровой источник </w:t>
            </w:r>
            <w:r>
              <w:rPr>
                <w:b w:val="0"/>
                <w:sz w:val="28"/>
                <w:szCs w:val="28"/>
              </w:rPr>
              <w:lastRenderedPageBreak/>
              <w:t>данных</w:t>
            </w:r>
          </w:p>
        </w:tc>
        <w:tc>
          <w:tcPr>
            <w:tcW w:w="1796" w:type="dxa"/>
          </w:tcPr>
          <w:p w14:paraId="6B6EDAE6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lastRenderedPageBreak/>
              <w:t>Код атрибута</w:t>
            </w:r>
          </w:p>
        </w:tc>
      </w:tr>
      <w:tr w:rsidR="008238FA" w14:paraId="631B7F82" w14:textId="77777777" w:rsidTr="00A77263">
        <w:tc>
          <w:tcPr>
            <w:tcW w:w="594" w:type="dxa"/>
          </w:tcPr>
          <w:p w14:paraId="5972BE3F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342" w:type="dxa"/>
          </w:tcPr>
          <w:p w14:paraId="21F958E5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1635" w:type="dxa"/>
          </w:tcPr>
          <w:p w14:paraId="75D41325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1858" w:type="dxa"/>
          </w:tcPr>
          <w:p w14:paraId="63EF56FE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1796" w:type="dxa"/>
          </w:tcPr>
          <w:p w14:paraId="6FE9457B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</w:tr>
      <w:tr w:rsidR="008238FA" w14:paraId="2FBEBA75" w14:textId="77777777" w:rsidTr="00A77263">
        <w:tc>
          <w:tcPr>
            <w:tcW w:w="594" w:type="dxa"/>
          </w:tcPr>
          <w:p w14:paraId="30F799EF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2.</w:t>
            </w:r>
          </w:p>
        </w:tc>
        <w:tc>
          <w:tcPr>
            <w:tcW w:w="3342" w:type="dxa"/>
          </w:tcPr>
          <w:p w14:paraId="25D93B65" w14:textId="77777777" w:rsidR="008238FA" w:rsidRPr="00B47EE2" w:rsidRDefault="008238FA" w:rsidP="00A77263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Номер записи акта гражданского состояния о смерти</w:t>
            </w:r>
          </w:p>
        </w:tc>
        <w:tc>
          <w:tcPr>
            <w:tcW w:w="1635" w:type="dxa"/>
          </w:tcPr>
          <w:p w14:paraId="19C855CE" w14:textId="77777777" w:rsidR="008238FA" w:rsidRPr="00B47EE2" w:rsidRDefault="008238FA" w:rsidP="00A77263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целое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B47EE2">
              <w:rPr>
                <w:bCs/>
                <w:sz w:val="28"/>
                <w:szCs w:val="28"/>
              </w:rPr>
              <w:t>число</w:t>
            </w:r>
          </w:p>
        </w:tc>
        <w:tc>
          <w:tcPr>
            <w:tcW w:w="1858" w:type="dxa"/>
          </w:tcPr>
          <w:p w14:paraId="35907795" w14:textId="77777777" w:rsidR="008238FA" w:rsidRPr="00B47EE2" w:rsidRDefault="008238FA" w:rsidP="00A77263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СМЭВ</w:t>
            </w:r>
          </w:p>
        </w:tc>
        <w:tc>
          <w:tcPr>
            <w:tcW w:w="1796" w:type="dxa"/>
          </w:tcPr>
          <w:p w14:paraId="02486E5E" w14:textId="77777777" w:rsidR="008238FA" w:rsidRPr="00B47EE2" w:rsidRDefault="008238FA" w:rsidP="00A77263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МВ.СС.2.1</w:t>
            </w:r>
          </w:p>
        </w:tc>
      </w:tr>
      <w:tr w:rsidR="008238FA" w14:paraId="25903A7F" w14:textId="77777777" w:rsidTr="00A77263">
        <w:tc>
          <w:tcPr>
            <w:tcW w:w="594" w:type="dxa"/>
          </w:tcPr>
          <w:p w14:paraId="4303D7B9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3.</w:t>
            </w:r>
          </w:p>
        </w:tc>
        <w:tc>
          <w:tcPr>
            <w:tcW w:w="3342" w:type="dxa"/>
            <w:vAlign w:val="bottom"/>
          </w:tcPr>
          <w:p w14:paraId="0577AE0D" w14:textId="77777777" w:rsidR="008238FA" w:rsidRPr="00B47EE2" w:rsidRDefault="008238FA" w:rsidP="00A77263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 xml:space="preserve">Полное наименование органа </w:t>
            </w:r>
            <w:r>
              <w:rPr>
                <w:bCs/>
                <w:sz w:val="28"/>
                <w:szCs w:val="28"/>
              </w:rPr>
              <w:t>записи актов</w:t>
            </w:r>
            <w:r w:rsidRPr="00B47EE2">
              <w:rPr>
                <w:bCs/>
                <w:sz w:val="28"/>
                <w:szCs w:val="28"/>
              </w:rPr>
              <w:t xml:space="preserve"> гражданского состояния, которым произведена государственная регистрация акта гражданского состояния</w:t>
            </w:r>
          </w:p>
        </w:tc>
        <w:tc>
          <w:tcPr>
            <w:tcW w:w="1635" w:type="dxa"/>
          </w:tcPr>
          <w:p w14:paraId="5B5CD408" w14:textId="77777777" w:rsidR="008238FA" w:rsidRPr="00B47EE2" w:rsidRDefault="008238FA" w:rsidP="00A77263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133F104C" w14:textId="77777777" w:rsidR="008238FA" w:rsidRPr="00B47EE2" w:rsidRDefault="008238FA" w:rsidP="00A77263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СМЭВ</w:t>
            </w:r>
          </w:p>
        </w:tc>
        <w:tc>
          <w:tcPr>
            <w:tcW w:w="1796" w:type="dxa"/>
          </w:tcPr>
          <w:p w14:paraId="756101D5" w14:textId="77777777" w:rsidR="008238FA" w:rsidRPr="00B47EE2" w:rsidRDefault="008238FA" w:rsidP="00A77263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МВ.СС.2.2</w:t>
            </w:r>
          </w:p>
        </w:tc>
      </w:tr>
      <w:tr w:rsidR="008238FA" w14:paraId="56BBBE8E" w14:textId="77777777" w:rsidTr="00A77263">
        <w:tc>
          <w:tcPr>
            <w:tcW w:w="594" w:type="dxa"/>
          </w:tcPr>
          <w:p w14:paraId="2920E631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4.</w:t>
            </w:r>
          </w:p>
        </w:tc>
        <w:tc>
          <w:tcPr>
            <w:tcW w:w="3342" w:type="dxa"/>
          </w:tcPr>
          <w:p w14:paraId="6E2BA749" w14:textId="77777777" w:rsidR="008238FA" w:rsidRPr="00B47EE2" w:rsidRDefault="008238FA" w:rsidP="00A77263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Серия свидетельства о смерти</w:t>
            </w:r>
          </w:p>
        </w:tc>
        <w:tc>
          <w:tcPr>
            <w:tcW w:w="1635" w:type="dxa"/>
          </w:tcPr>
          <w:p w14:paraId="1BBD9249" w14:textId="77777777" w:rsidR="008238FA" w:rsidRPr="00B47EE2" w:rsidRDefault="008238FA" w:rsidP="00A77263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52A1AA3F" w14:textId="77777777" w:rsidR="008238FA" w:rsidRPr="00B47EE2" w:rsidRDefault="008238FA" w:rsidP="00A77263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СМЭВ</w:t>
            </w:r>
          </w:p>
        </w:tc>
        <w:tc>
          <w:tcPr>
            <w:tcW w:w="1796" w:type="dxa"/>
          </w:tcPr>
          <w:p w14:paraId="1F0D27C7" w14:textId="77777777" w:rsidR="008238FA" w:rsidRPr="00B47EE2" w:rsidRDefault="008238FA" w:rsidP="00A77263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МВ.СС.2.3</w:t>
            </w:r>
          </w:p>
        </w:tc>
      </w:tr>
      <w:tr w:rsidR="008238FA" w14:paraId="5EA011DE" w14:textId="77777777" w:rsidTr="00A77263">
        <w:tc>
          <w:tcPr>
            <w:tcW w:w="594" w:type="dxa"/>
          </w:tcPr>
          <w:p w14:paraId="7B8A2F70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5.</w:t>
            </w:r>
          </w:p>
        </w:tc>
        <w:tc>
          <w:tcPr>
            <w:tcW w:w="3342" w:type="dxa"/>
          </w:tcPr>
          <w:p w14:paraId="7F4AE46E" w14:textId="77777777" w:rsidR="008238FA" w:rsidRPr="00B47EE2" w:rsidRDefault="008238FA" w:rsidP="00A77263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Номер свидетельства о смерти</w:t>
            </w:r>
          </w:p>
        </w:tc>
        <w:tc>
          <w:tcPr>
            <w:tcW w:w="1635" w:type="dxa"/>
          </w:tcPr>
          <w:p w14:paraId="772A3CD4" w14:textId="77777777" w:rsidR="008238FA" w:rsidRPr="00B47EE2" w:rsidRDefault="008238FA" w:rsidP="00A77263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целое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B47EE2">
              <w:rPr>
                <w:bCs/>
                <w:sz w:val="28"/>
                <w:szCs w:val="28"/>
              </w:rPr>
              <w:t>число</w:t>
            </w:r>
          </w:p>
        </w:tc>
        <w:tc>
          <w:tcPr>
            <w:tcW w:w="1858" w:type="dxa"/>
          </w:tcPr>
          <w:p w14:paraId="2A6C8E5F" w14:textId="77777777" w:rsidR="008238FA" w:rsidRPr="00B47EE2" w:rsidRDefault="008238FA" w:rsidP="00A77263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СМЭВ</w:t>
            </w:r>
          </w:p>
        </w:tc>
        <w:tc>
          <w:tcPr>
            <w:tcW w:w="1796" w:type="dxa"/>
          </w:tcPr>
          <w:p w14:paraId="219EA802" w14:textId="77777777" w:rsidR="008238FA" w:rsidRPr="00B47EE2" w:rsidRDefault="008238FA" w:rsidP="00A77263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МВ.СС.2.4</w:t>
            </w:r>
          </w:p>
        </w:tc>
      </w:tr>
      <w:tr w:rsidR="008238FA" w14:paraId="16DD5324" w14:textId="77777777" w:rsidTr="00A77263">
        <w:tc>
          <w:tcPr>
            <w:tcW w:w="594" w:type="dxa"/>
          </w:tcPr>
          <w:p w14:paraId="3DDA53E1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6.</w:t>
            </w:r>
          </w:p>
        </w:tc>
        <w:tc>
          <w:tcPr>
            <w:tcW w:w="3342" w:type="dxa"/>
            <w:vAlign w:val="bottom"/>
          </w:tcPr>
          <w:p w14:paraId="7BD0BD98" w14:textId="77777777" w:rsidR="008238FA" w:rsidRPr="00B47EE2" w:rsidRDefault="008238FA" w:rsidP="00A77263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Дата выдачи свидетельства о смерти</w:t>
            </w:r>
          </w:p>
        </w:tc>
        <w:tc>
          <w:tcPr>
            <w:tcW w:w="1635" w:type="dxa"/>
          </w:tcPr>
          <w:p w14:paraId="12066EC7" w14:textId="77777777" w:rsidR="008238FA" w:rsidRPr="00B47EE2" w:rsidRDefault="008238FA" w:rsidP="00A77263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дата</w:t>
            </w:r>
          </w:p>
        </w:tc>
        <w:tc>
          <w:tcPr>
            <w:tcW w:w="1858" w:type="dxa"/>
            <w:vAlign w:val="bottom"/>
          </w:tcPr>
          <w:p w14:paraId="1BD473D4" w14:textId="77777777" w:rsidR="008238FA" w:rsidRPr="00B47EE2" w:rsidRDefault="008238FA" w:rsidP="00A77263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СМЭВ</w:t>
            </w:r>
          </w:p>
        </w:tc>
        <w:tc>
          <w:tcPr>
            <w:tcW w:w="1796" w:type="dxa"/>
            <w:vAlign w:val="bottom"/>
          </w:tcPr>
          <w:p w14:paraId="406C53F2" w14:textId="77777777" w:rsidR="008238FA" w:rsidRPr="00B47EE2" w:rsidRDefault="008238FA" w:rsidP="00A77263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МВ.СС.2.5</w:t>
            </w:r>
          </w:p>
        </w:tc>
      </w:tr>
      <w:tr w:rsidR="008238FA" w14:paraId="0320ACC1" w14:textId="77777777" w:rsidTr="00A77263">
        <w:tc>
          <w:tcPr>
            <w:tcW w:w="594" w:type="dxa"/>
          </w:tcPr>
          <w:p w14:paraId="43CB58F4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7.</w:t>
            </w:r>
          </w:p>
        </w:tc>
        <w:tc>
          <w:tcPr>
            <w:tcW w:w="3342" w:type="dxa"/>
          </w:tcPr>
          <w:p w14:paraId="6B20706A" w14:textId="77777777" w:rsidR="008238FA" w:rsidRPr="00B47EE2" w:rsidRDefault="008238FA" w:rsidP="00A77263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Фамилия умершего</w:t>
            </w:r>
          </w:p>
        </w:tc>
        <w:tc>
          <w:tcPr>
            <w:tcW w:w="1635" w:type="dxa"/>
          </w:tcPr>
          <w:p w14:paraId="5685824D" w14:textId="77777777" w:rsidR="008238FA" w:rsidRPr="00B47EE2" w:rsidRDefault="008238FA" w:rsidP="00A77263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5AE49E1C" w14:textId="77777777" w:rsidR="008238FA" w:rsidRPr="00B47EE2" w:rsidRDefault="008238FA" w:rsidP="00A77263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СМЭВ</w:t>
            </w:r>
          </w:p>
        </w:tc>
        <w:tc>
          <w:tcPr>
            <w:tcW w:w="1796" w:type="dxa"/>
          </w:tcPr>
          <w:p w14:paraId="0F9285B8" w14:textId="77777777" w:rsidR="008238FA" w:rsidRPr="00B47EE2" w:rsidRDefault="008238FA" w:rsidP="00A77263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МВ.СС.2.6</w:t>
            </w:r>
          </w:p>
        </w:tc>
      </w:tr>
      <w:tr w:rsidR="008238FA" w14:paraId="604149C0" w14:textId="77777777" w:rsidTr="00A77263">
        <w:tc>
          <w:tcPr>
            <w:tcW w:w="594" w:type="dxa"/>
          </w:tcPr>
          <w:p w14:paraId="1790117A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8.</w:t>
            </w:r>
          </w:p>
        </w:tc>
        <w:tc>
          <w:tcPr>
            <w:tcW w:w="3342" w:type="dxa"/>
          </w:tcPr>
          <w:p w14:paraId="0CFB32FE" w14:textId="77777777" w:rsidR="008238FA" w:rsidRPr="00B47EE2" w:rsidRDefault="008238FA" w:rsidP="00A77263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Имя умершего</w:t>
            </w:r>
          </w:p>
        </w:tc>
        <w:tc>
          <w:tcPr>
            <w:tcW w:w="1635" w:type="dxa"/>
          </w:tcPr>
          <w:p w14:paraId="1BDFF133" w14:textId="77777777" w:rsidR="008238FA" w:rsidRPr="00B47EE2" w:rsidRDefault="008238FA" w:rsidP="00A77263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7934EA78" w14:textId="77777777" w:rsidR="008238FA" w:rsidRPr="00B47EE2" w:rsidRDefault="008238FA" w:rsidP="00A77263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СМЭВ</w:t>
            </w:r>
          </w:p>
        </w:tc>
        <w:tc>
          <w:tcPr>
            <w:tcW w:w="1796" w:type="dxa"/>
          </w:tcPr>
          <w:p w14:paraId="7E13FF97" w14:textId="77777777" w:rsidR="008238FA" w:rsidRPr="00B47EE2" w:rsidRDefault="008238FA" w:rsidP="00A77263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МВ.СС.2.7</w:t>
            </w:r>
          </w:p>
        </w:tc>
      </w:tr>
      <w:tr w:rsidR="008238FA" w14:paraId="3BD92C5B" w14:textId="77777777" w:rsidTr="00A77263">
        <w:tc>
          <w:tcPr>
            <w:tcW w:w="594" w:type="dxa"/>
          </w:tcPr>
          <w:p w14:paraId="43B73B5E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9.</w:t>
            </w:r>
          </w:p>
        </w:tc>
        <w:tc>
          <w:tcPr>
            <w:tcW w:w="3342" w:type="dxa"/>
          </w:tcPr>
          <w:p w14:paraId="676D5F36" w14:textId="77777777" w:rsidR="008238FA" w:rsidRPr="00B47EE2" w:rsidRDefault="008238FA" w:rsidP="00A77263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Отчество умершего</w:t>
            </w:r>
          </w:p>
        </w:tc>
        <w:tc>
          <w:tcPr>
            <w:tcW w:w="1635" w:type="dxa"/>
          </w:tcPr>
          <w:p w14:paraId="69EA8131" w14:textId="77777777" w:rsidR="008238FA" w:rsidRPr="00B47EE2" w:rsidRDefault="008238FA" w:rsidP="00A77263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646B2830" w14:textId="77777777" w:rsidR="008238FA" w:rsidRPr="00B47EE2" w:rsidRDefault="008238FA" w:rsidP="00A77263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СМЭВ</w:t>
            </w:r>
          </w:p>
        </w:tc>
        <w:tc>
          <w:tcPr>
            <w:tcW w:w="1796" w:type="dxa"/>
          </w:tcPr>
          <w:p w14:paraId="7DF1AF25" w14:textId="77777777" w:rsidR="008238FA" w:rsidRPr="00B47EE2" w:rsidRDefault="008238FA" w:rsidP="00A77263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МВ.СС.2.8</w:t>
            </w:r>
          </w:p>
        </w:tc>
      </w:tr>
      <w:tr w:rsidR="008238FA" w14:paraId="6147F870" w14:textId="77777777" w:rsidTr="00A77263">
        <w:tc>
          <w:tcPr>
            <w:tcW w:w="594" w:type="dxa"/>
          </w:tcPr>
          <w:p w14:paraId="15877A19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10.</w:t>
            </w:r>
          </w:p>
        </w:tc>
        <w:tc>
          <w:tcPr>
            <w:tcW w:w="3342" w:type="dxa"/>
          </w:tcPr>
          <w:p w14:paraId="0963DF29" w14:textId="77777777" w:rsidR="008238FA" w:rsidRPr="00B47EE2" w:rsidRDefault="008238FA" w:rsidP="00A77263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Место рождения</w:t>
            </w:r>
          </w:p>
        </w:tc>
        <w:tc>
          <w:tcPr>
            <w:tcW w:w="1635" w:type="dxa"/>
          </w:tcPr>
          <w:p w14:paraId="5774E5B6" w14:textId="77777777" w:rsidR="008238FA" w:rsidRPr="00B47EE2" w:rsidRDefault="008238FA" w:rsidP="00A77263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3A9D4B56" w14:textId="77777777" w:rsidR="008238FA" w:rsidRPr="00B47EE2" w:rsidRDefault="008238FA" w:rsidP="00A77263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СМЭВ</w:t>
            </w:r>
          </w:p>
        </w:tc>
        <w:tc>
          <w:tcPr>
            <w:tcW w:w="1796" w:type="dxa"/>
          </w:tcPr>
          <w:p w14:paraId="3F600260" w14:textId="77777777" w:rsidR="008238FA" w:rsidRPr="00B47EE2" w:rsidRDefault="008238FA" w:rsidP="00A77263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МВ.СС.2.9</w:t>
            </w:r>
          </w:p>
        </w:tc>
      </w:tr>
      <w:tr w:rsidR="008238FA" w14:paraId="343F13BF" w14:textId="77777777" w:rsidTr="00A77263">
        <w:tc>
          <w:tcPr>
            <w:tcW w:w="594" w:type="dxa"/>
          </w:tcPr>
          <w:p w14:paraId="2112B92E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11.</w:t>
            </w:r>
          </w:p>
        </w:tc>
        <w:tc>
          <w:tcPr>
            <w:tcW w:w="3342" w:type="dxa"/>
          </w:tcPr>
          <w:p w14:paraId="6656E10A" w14:textId="77777777" w:rsidR="008238FA" w:rsidRPr="00B47EE2" w:rsidRDefault="008238FA" w:rsidP="00A77263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 xml:space="preserve">Дата рождения </w:t>
            </w:r>
          </w:p>
        </w:tc>
        <w:tc>
          <w:tcPr>
            <w:tcW w:w="1635" w:type="dxa"/>
          </w:tcPr>
          <w:p w14:paraId="2E0439D7" w14:textId="77777777" w:rsidR="008238FA" w:rsidRPr="00B47EE2" w:rsidRDefault="008238FA" w:rsidP="00A77263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дата</w:t>
            </w:r>
          </w:p>
        </w:tc>
        <w:tc>
          <w:tcPr>
            <w:tcW w:w="1858" w:type="dxa"/>
          </w:tcPr>
          <w:p w14:paraId="732BB496" w14:textId="77777777" w:rsidR="008238FA" w:rsidRPr="00B47EE2" w:rsidRDefault="008238FA" w:rsidP="00A77263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СМЭВ</w:t>
            </w:r>
          </w:p>
        </w:tc>
        <w:tc>
          <w:tcPr>
            <w:tcW w:w="1796" w:type="dxa"/>
          </w:tcPr>
          <w:p w14:paraId="6EBBC345" w14:textId="77777777" w:rsidR="008238FA" w:rsidRPr="00B47EE2" w:rsidRDefault="008238FA" w:rsidP="00A77263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МВ.СС.2.10</w:t>
            </w:r>
          </w:p>
        </w:tc>
      </w:tr>
      <w:tr w:rsidR="008238FA" w14:paraId="3729E908" w14:textId="77777777" w:rsidTr="00A77263">
        <w:tc>
          <w:tcPr>
            <w:tcW w:w="594" w:type="dxa"/>
          </w:tcPr>
          <w:p w14:paraId="72E54C97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12.</w:t>
            </w:r>
          </w:p>
        </w:tc>
        <w:tc>
          <w:tcPr>
            <w:tcW w:w="3342" w:type="dxa"/>
            <w:vAlign w:val="bottom"/>
          </w:tcPr>
          <w:p w14:paraId="61B844A0" w14:textId="77777777" w:rsidR="008238FA" w:rsidRPr="00B47EE2" w:rsidRDefault="008238FA" w:rsidP="00A77263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Дата смерти</w:t>
            </w:r>
          </w:p>
        </w:tc>
        <w:tc>
          <w:tcPr>
            <w:tcW w:w="1635" w:type="dxa"/>
          </w:tcPr>
          <w:p w14:paraId="752D8D0E" w14:textId="77777777" w:rsidR="008238FA" w:rsidRPr="00B47EE2" w:rsidRDefault="008238FA" w:rsidP="00A77263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дата</w:t>
            </w:r>
          </w:p>
        </w:tc>
        <w:tc>
          <w:tcPr>
            <w:tcW w:w="1858" w:type="dxa"/>
            <w:vAlign w:val="bottom"/>
          </w:tcPr>
          <w:p w14:paraId="6F89579B" w14:textId="77777777" w:rsidR="008238FA" w:rsidRPr="00B47EE2" w:rsidRDefault="008238FA" w:rsidP="00A77263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СМЭВ</w:t>
            </w:r>
          </w:p>
        </w:tc>
        <w:tc>
          <w:tcPr>
            <w:tcW w:w="1796" w:type="dxa"/>
            <w:vAlign w:val="bottom"/>
          </w:tcPr>
          <w:p w14:paraId="02F2C987" w14:textId="77777777" w:rsidR="008238FA" w:rsidRPr="00B47EE2" w:rsidRDefault="008238FA" w:rsidP="00A77263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МВ.СС.2.11</w:t>
            </w:r>
          </w:p>
        </w:tc>
      </w:tr>
      <w:tr w:rsidR="008238FA" w14:paraId="486A10E4" w14:textId="77777777" w:rsidTr="00A77263">
        <w:tc>
          <w:tcPr>
            <w:tcW w:w="594" w:type="dxa"/>
          </w:tcPr>
          <w:p w14:paraId="5DDD9918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13.</w:t>
            </w:r>
          </w:p>
        </w:tc>
        <w:tc>
          <w:tcPr>
            <w:tcW w:w="3342" w:type="dxa"/>
            <w:vAlign w:val="bottom"/>
          </w:tcPr>
          <w:p w14:paraId="19471F9D" w14:textId="77777777" w:rsidR="008238FA" w:rsidRPr="00B47EE2" w:rsidRDefault="008238FA" w:rsidP="00A77263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Сведения о причинах смерти</w:t>
            </w:r>
          </w:p>
        </w:tc>
        <w:tc>
          <w:tcPr>
            <w:tcW w:w="1635" w:type="dxa"/>
          </w:tcPr>
          <w:p w14:paraId="5894811B" w14:textId="77777777" w:rsidR="008238FA" w:rsidRPr="00B47EE2" w:rsidRDefault="008238FA" w:rsidP="00A77263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  <w:vAlign w:val="bottom"/>
          </w:tcPr>
          <w:p w14:paraId="5429D60E" w14:textId="77777777" w:rsidR="008238FA" w:rsidRPr="00B47EE2" w:rsidRDefault="008238FA" w:rsidP="00A77263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СМЭВ</w:t>
            </w:r>
          </w:p>
        </w:tc>
        <w:tc>
          <w:tcPr>
            <w:tcW w:w="1796" w:type="dxa"/>
            <w:vAlign w:val="bottom"/>
          </w:tcPr>
          <w:p w14:paraId="6405AA7B" w14:textId="77777777" w:rsidR="008238FA" w:rsidRPr="00B47EE2" w:rsidRDefault="008238FA" w:rsidP="00A77263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МВ.СС.2.12</w:t>
            </w:r>
          </w:p>
        </w:tc>
      </w:tr>
      <w:tr w:rsidR="008238FA" w14:paraId="043CBC77" w14:textId="77777777" w:rsidTr="00A77263">
        <w:tc>
          <w:tcPr>
            <w:tcW w:w="594" w:type="dxa"/>
          </w:tcPr>
          <w:p w14:paraId="2816DD5C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14.</w:t>
            </w:r>
          </w:p>
        </w:tc>
        <w:tc>
          <w:tcPr>
            <w:tcW w:w="3342" w:type="dxa"/>
            <w:vAlign w:val="bottom"/>
          </w:tcPr>
          <w:p w14:paraId="1036E6CB" w14:textId="77777777" w:rsidR="008238FA" w:rsidRPr="00B47EE2" w:rsidRDefault="008238FA" w:rsidP="00A77263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B47EE2">
              <w:rPr>
                <w:rStyle w:val="211pt"/>
                <w:sz w:val="28"/>
                <w:szCs w:val="28"/>
              </w:rPr>
              <w:t>Последнее место жительства на территории Российской Федерации</w:t>
            </w:r>
          </w:p>
        </w:tc>
        <w:tc>
          <w:tcPr>
            <w:tcW w:w="1635" w:type="dxa"/>
          </w:tcPr>
          <w:p w14:paraId="2540C174" w14:textId="77777777" w:rsidR="008238FA" w:rsidRPr="00B47EE2" w:rsidRDefault="008238FA" w:rsidP="00A77263">
            <w:pPr>
              <w:pStyle w:val="2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47EE2">
              <w:rPr>
                <w:rStyle w:val="211pt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404A5276" w14:textId="77777777" w:rsidR="008238FA" w:rsidRPr="00B47EE2" w:rsidRDefault="008238FA" w:rsidP="00A77263">
            <w:pPr>
              <w:pStyle w:val="2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47EE2">
              <w:rPr>
                <w:rStyle w:val="211pt"/>
                <w:sz w:val="28"/>
                <w:szCs w:val="28"/>
              </w:rPr>
              <w:t>СМЭВ</w:t>
            </w:r>
          </w:p>
        </w:tc>
        <w:tc>
          <w:tcPr>
            <w:tcW w:w="1796" w:type="dxa"/>
          </w:tcPr>
          <w:p w14:paraId="7E4A521A" w14:textId="77777777" w:rsidR="008238FA" w:rsidRPr="00B47EE2" w:rsidRDefault="008238FA" w:rsidP="00A77263">
            <w:pPr>
              <w:pStyle w:val="2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47EE2">
              <w:rPr>
                <w:rStyle w:val="211pt"/>
                <w:sz w:val="28"/>
                <w:szCs w:val="28"/>
              </w:rPr>
              <w:t>МВ.СС.2.14</w:t>
            </w:r>
          </w:p>
        </w:tc>
      </w:tr>
      <w:tr w:rsidR="008238FA" w14:paraId="23A73972" w14:textId="77777777" w:rsidTr="00A77263">
        <w:tc>
          <w:tcPr>
            <w:tcW w:w="594" w:type="dxa"/>
          </w:tcPr>
          <w:p w14:paraId="2916CF03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15.</w:t>
            </w:r>
          </w:p>
        </w:tc>
        <w:tc>
          <w:tcPr>
            <w:tcW w:w="3342" w:type="dxa"/>
            <w:vAlign w:val="bottom"/>
          </w:tcPr>
          <w:p w14:paraId="6B107F41" w14:textId="77777777" w:rsidR="008238FA" w:rsidRPr="00B47EE2" w:rsidRDefault="008238FA" w:rsidP="00A77263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B47EE2">
              <w:rPr>
                <w:rStyle w:val="211pt"/>
                <w:sz w:val="28"/>
                <w:szCs w:val="28"/>
              </w:rPr>
              <w:t>Последнее место жительства за пределами территории Российской Федерации</w:t>
            </w:r>
          </w:p>
        </w:tc>
        <w:tc>
          <w:tcPr>
            <w:tcW w:w="1635" w:type="dxa"/>
          </w:tcPr>
          <w:p w14:paraId="72EEC04B" w14:textId="77777777" w:rsidR="008238FA" w:rsidRPr="00B47EE2" w:rsidRDefault="008238FA" w:rsidP="00A77263">
            <w:pPr>
              <w:pStyle w:val="2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47EE2">
              <w:rPr>
                <w:rStyle w:val="211pt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4C53FBCD" w14:textId="77777777" w:rsidR="008238FA" w:rsidRPr="00B47EE2" w:rsidRDefault="008238FA" w:rsidP="00A77263">
            <w:pPr>
              <w:pStyle w:val="2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47EE2">
              <w:rPr>
                <w:rStyle w:val="211pt"/>
                <w:sz w:val="28"/>
                <w:szCs w:val="28"/>
              </w:rPr>
              <w:t>СМЭВ</w:t>
            </w:r>
          </w:p>
        </w:tc>
        <w:tc>
          <w:tcPr>
            <w:tcW w:w="1796" w:type="dxa"/>
          </w:tcPr>
          <w:p w14:paraId="4CEFB95E" w14:textId="77777777" w:rsidR="008238FA" w:rsidRPr="00B47EE2" w:rsidRDefault="008238FA" w:rsidP="00A77263">
            <w:pPr>
              <w:pStyle w:val="2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47EE2">
              <w:rPr>
                <w:rStyle w:val="211pt"/>
                <w:sz w:val="28"/>
                <w:szCs w:val="28"/>
              </w:rPr>
              <w:t>МВ.СС.2.15</w:t>
            </w:r>
          </w:p>
        </w:tc>
      </w:tr>
    </w:tbl>
    <w:p w14:paraId="61538C46" w14:textId="77777777" w:rsidR="008238FA" w:rsidRDefault="008238FA" w:rsidP="008238FA">
      <w:pPr>
        <w:rPr>
          <w:rFonts w:cs="Times New Roman"/>
          <w:szCs w:val="28"/>
        </w:rPr>
      </w:pPr>
      <w:r>
        <w:rPr>
          <w:rFonts w:cs="Times New Roman"/>
          <w:szCs w:val="28"/>
        </w:rPr>
        <w:t>Список используемых сокращений</w:t>
      </w:r>
    </w:p>
    <w:p w14:paraId="5D394CAB" w14:textId="77777777" w:rsidR="008238FA" w:rsidRDefault="008238FA" w:rsidP="008238FA">
      <w:pPr>
        <w:rPr>
          <w:rFonts w:cs="Times New Roman"/>
          <w:szCs w:val="28"/>
        </w:rPr>
      </w:pPr>
      <w:r>
        <w:rPr>
          <w:rFonts w:cs="Times New Roman"/>
          <w:szCs w:val="28"/>
        </w:rPr>
        <w:t>СМЭВ – система межведомственного электронного взаимодействия;</w:t>
      </w:r>
    </w:p>
    <w:p w14:paraId="7A3F23E5" w14:textId="77777777" w:rsidR="008238FA" w:rsidRPr="0048103A" w:rsidRDefault="008238FA" w:rsidP="008238FA">
      <w:pPr>
        <w:rPr>
          <w:rFonts w:cs="Times New Roman"/>
          <w:szCs w:val="28"/>
        </w:rPr>
      </w:pPr>
      <w:r>
        <w:rPr>
          <w:rFonts w:cs="Times New Roman"/>
          <w:szCs w:val="28"/>
        </w:rPr>
        <w:t>СНИЛС – страховой номер индивидуального лицевого счета</w:t>
      </w:r>
    </w:p>
    <w:p w14:paraId="6350F7FC" w14:textId="77777777" w:rsidR="008238FA" w:rsidRPr="00712E25" w:rsidRDefault="008238FA" w:rsidP="008238FA">
      <w:pPr>
        <w:tabs>
          <w:tab w:val="left" w:pos="142"/>
        </w:tabs>
        <w:jc w:val="both"/>
        <w:rPr>
          <w:rFonts w:cs="Times New Roman"/>
          <w:szCs w:val="28"/>
        </w:rPr>
      </w:pPr>
    </w:p>
    <w:p w14:paraId="344658B0" w14:textId="77777777" w:rsidR="008238FA" w:rsidRDefault="008238FA" w:rsidP="008238FA">
      <w:pPr>
        <w:pStyle w:val="31"/>
        <w:numPr>
          <w:ilvl w:val="0"/>
          <w:numId w:val="5"/>
        </w:numPr>
        <w:shd w:val="clear" w:color="auto" w:fill="auto"/>
        <w:spacing w:after="0" w:line="240" w:lineRule="auto"/>
        <w:jc w:val="center"/>
        <w:rPr>
          <w:b w:val="0"/>
          <w:sz w:val="28"/>
          <w:szCs w:val="28"/>
        </w:rPr>
      </w:pPr>
      <w:r w:rsidRPr="007774F9">
        <w:rPr>
          <w:b w:val="0"/>
          <w:sz w:val="28"/>
          <w:szCs w:val="28"/>
        </w:rPr>
        <w:t>Сведения о</w:t>
      </w:r>
      <w:r w:rsidRPr="006521F8">
        <w:rPr>
          <w:sz w:val="28"/>
          <w:szCs w:val="28"/>
        </w:rPr>
        <w:t xml:space="preserve"> </w:t>
      </w:r>
      <w:r w:rsidRPr="007774F9">
        <w:rPr>
          <w:b w:val="0"/>
          <w:sz w:val="28"/>
          <w:szCs w:val="28"/>
        </w:rPr>
        <w:t>регистрационном учете по месту жительства</w:t>
      </w:r>
      <w:r w:rsidRPr="00B7481B">
        <w:rPr>
          <w:b w:val="0"/>
          <w:sz w:val="28"/>
          <w:szCs w:val="28"/>
        </w:rPr>
        <w:t xml:space="preserve"> </w:t>
      </w:r>
      <w:r w:rsidRPr="00063386">
        <w:rPr>
          <w:b w:val="0"/>
          <w:sz w:val="28"/>
          <w:szCs w:val="28"/>
        </w:rPr>
        <w:t>и месту пребывания</w:t>
      </w:r>
    </w:p>
    <w:p w14:paraId="09C51F1F" w14:textId="77777777" w:rsidR="008238FA" w:rsidRPr="007774F9" w:rsidRDefault="008238FA" w:rsidP="008238FA">
      <w:pPr>
        <w:pStyle w:val="31"/>
        <w:shd w:val="clear" w:color="auto" w:fill="auto"/>
        <w:spacing w:after="0" w:line="240" w:lineRule="auto"/>
        <w:ind w:left="820" w:firstLine="0"/>
        <w:jc w:val="left"/>
        <w:rPr>
          <w:b w:val="0"/>
          <w:sz w:val="28"/>
          <w:szCs w:val="28"/>
        </w:rPr>
      </w:pPr>
    </w:p>
    <w:p w14:paraId="6A47B12A" w14:textId="0B93F2E0" w:rsidR="008238FA" w:rsidRDefault="000937BD" w:rsidP="008238FA">
      <w:pPr>
        <w:pStyle w:val="31"/>
        <w:shd w:val="clear" w:color="auto" w:fill="auto"/>
        <w:spacing w:after="0" w:line="240" w:lineRule="auto"/>
        <w:ind w:left="1180" w:firstLine="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5</w:t>
      </w:r>
      <w:r w:rsidR="008238FA">
        <w:rPr>
          <w:b w:val="0"/>
          <w:sz w:val="28"/>
          <w:szCs w:val="28"/>
        </w:rPr>
        <w:t xml:space="preserve">.1. </w:t>
      </w:r>
      <w:r w:rsidR="008238FA" w:rsidRPr="007774F9">
        <w:rPr>
          <w:b w:val="0"/>
          <w:sz w:val="28"/>
          <w:szCs w:val="28"/>
        </w:rPr>
        <w:t xml:space="preserve">Предоставление сведений о регистрационном учете по месту жительства </w:t>
      </w:r>
      <w:bookmarkStart w:id="22" w:name="_Hlk151313184"/>
      <w:r w:rsidR="008238FA" w:rsidRPr="00063386">
        <w:rPr>
          <w:b w:val="0"/>
          <w:sz w:val="28"/>
          <w:szCs w:val="28"/>
        </w:rPr>
        <w:t xml:space="preserve">и месту пребывания </w:t>
      </w:r>
      <w:bookmarkEnd w:id="22"/>
      <w:r w:rsidR="008238FA" w:rsidRPr="007774F9">
        <w:rPr>
          <w:b w:val="0"/>
          <w:sz w:val="28"/>
          <w:szCs w:val="28"/>
        </w:rPr>
        <w:t>(атрибутный состав запроса)</w:t>
      </w:r>
    </w:p>
    <w:p w14:paraId="5B648E58" w14:textId="77777777" w:rsidR="008238FA" w:rsidRPr="007774F9" w:rsidRDefault="008238FA" w:rsidP="008238FA">
      <w:pPr>
        <w:pStyle w:val="31"/>
        <w:shd w:val="clear" w:color="auto" w:fill="auto"/>
        <w:spacing w:after="0" w:line="240" w:lineRule="auto"/>
        <w:ind w:left="1180" w:firstLine="0"/>
        <w:jc w:val="left"/>
        <w:rPr>
          <w:b w:val="0"/>
          <w:sz w:val="28"/>
          <w:szCs w:val="28"/>
        </w:rPr>
      </w:pPr>
    </w:p>
    <w:tbl>
      <w:tblPr>
        <w:tblW w:w="9214" w:type="dxa"/>
        <w:tblInd w:w="-12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9"/>
        <w:gridCol w:w="3261"/>
        <w:gridCol w:w="1701"/>
        <w:gridCol w:w="1713"/>
        <w:gridCol w:w="1830"/>
      </w:tblGrid>
      <w:tr w:rsidR="008238FA" w:rsidRPr="007774F9" w14:paraId="29E276EB" w14:textId="77777777" w:rsidTr="00A77263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B5AA00" w14:textId="77777777" w:rsidR="008238FA" w:rsidRPr="007774F9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lastRenderedPageBreak/>
              <w:t>№</w:t>
            </w:r>
            <w:r w:rsidRPr="007774F9">
              <w:rPr>
                <w:b w:val="0"/>
                <w:sz w:val="28"/>
                <w:szCs w:val="28"/>
              </w:rPr>
              <w:br/>
              <w:t>п/п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478848" w14:textId="77777777" w:rsidR="008238FA" w:rsidRPr="007774F9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441A88" w14:textId="77777777" w:rsidR="008238FA" w:rsidRPr="007774F9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BAAE39" w14:textId="77777777" w:rsidR="008238FA" w:rsidRPr="007774F9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BA79E1" w14:textId="77777777" w:rsidR="008238FA" w:rsidRPr="007774F9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Код атрибута</w:t>
            </w:r>
          </w:p>
        </w:tc>
      </w:tr>
      <w:tr w:rsidR="008238FA" w:rsidRPr="007774F9" w14:paraId="2F3D8C6B" w14:textId="77777777" w:rsidTr="00A77263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F8E877" w14:textId="77777777" w:rsidR="008238FA" w:rsidRPr="007774F9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FB07EE" w14:textId="77777777" w:rsidR="008238FA" w:rsidRPr="007774F9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6C021D" w14:textId="77777777" w:rsidR="008238FA" w:rsidRPr="007774F9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99E569" w14:textId="77777777" w:rsidR="008238FA" w:rsidRPr="007774F9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029C92" w14:textId="77777777" w:rsidR="008238FA" w:rsidRPr="007774F9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5</w:t>
            </w:r>
          </w:p>
        </w:tc>
      </w:tr>
      <w:tr w:rsidR="008238FA" w:rsidRPr="007774F9" w14:paraId="4AE9F19A" w14:textId="77777777" w:rsidTr="00A77263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40B69E" w14:textId="77777777" w:rsidR="008238FA" w:rsidRPr="007774F9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AAABC2" w14:textId="77777777" w:rsidR="008238FA" w:rsidRPr="007774F9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Фамилия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8BFB96" w14:textId="77777777" w:rsidR="008238FA" w:rsidRPr="007774F9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3F4F42" w14:textId="77777777" w:rsidR="008238FA" w:rsidRPr="007774F9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D05F6E" w14:textId="77777777" w:rsidR="008238FA" w:rsidRPr="007774F9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МВ.МВД.1.1</w:t>
            </w:r>
          </w:p>
        </w:tc>
      </w:tr>
      <w:tr w:rsidR="008238FA" w:rsidRPr="007774F9" w14:paraId="2FF1BD34" w14:textId="77777777" w:rsidTr="00A77263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E6777E" w14:textId="77777777" w:rsidR="008238FA" w:rsidRPr="007774F9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82C862" w14:textId="77777777" w:rsidR="008238FA" w:rsidRPr="007774F9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Имя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4E2680" w14:textId="77777777" w:rsidR="008238FA" w:rsidRPr="007774F9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27E09B" w14:textId="77777777" w:rsidR="008238FA" w:rsidRPr="007774F9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E06790" w14:textId="77777777" w:rsidR="008238FA" w:rsidRPr="007774F9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МВ.МВД.1.2</w:t>
            </w:r>
          </w:p>
        </w:tc>
      </w:tr>
      <w:tr w:rsidR="008238FA" w:rsidRPr="007774F9" w14:paraId="6AE7F370" w14:textId="77777777" w:rsidTr="00A77263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F44F14" w14:textId="77777777" w:rsidR="008238FA" w:rsidRPr="007774F9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8A8E48" w14:textId="77777777" w:rsidR="008238FA" w:rsidRPr="007774F9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Отчество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8115BB" w14:textId="77777777" w:rsidR="008238FA" w:rsidRPr="007774F9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2B7BE7" w14:textId="77777777" w:rsidR="008238FA" w:rsidRPr="007774F9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3D2602" w14:textId="77777777" w:rsidR="008238FA" w:rsidRPr="007774F9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МВ.МВД.1.3</w:t>
            </w:r>
          </w:p>
        </w:tc>
      </w:tr>
      <w:tr w:rsidR="008238FA" w:rsidRPr="007774F9" w14:paraId="7EEE4F74" w14:textId="77777777" w:rsidTr="00A77263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731249" w14:textId="77777777" w:rsidR="008238FA" w:rsidRPr="007774F9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916B6F" w14:textId="77777777" w:rsidR="008238FA" w:rsidRPr="007774F9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D37743" w14:textId="77777777" w:rsidR="008238FA" w:rsidRPr="007774F9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931B6F" w14:textId="77777777" w:rsidR="008238FA" w:rsidRPr="007774F9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903FD8" w14:textId="77777777" w:rsidR="008238FA" w:rsidRPr="007774F9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МВ.МВД.1.4</w:t>
            </w:r>
          </w:p>
        </w:tc>
      </w:tr>
      <w:tr w:rsidR="008238FA" w:rsidRPr="007774F9" w14:paraId="1E32E11D" w14:textId="77777777" w:rsidTr="00A77263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6B1D70" w14:textId="77777777" w:rsidR="008238FA" w:rsidRPr="007774F9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5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5514C1" w14:textId="77777777" w:rsidR="008238FA" w:rsidRPr="007774F9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СНИЛС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09D307" w14:textId="77777777" w:rsidR="008238FA" w:rsidRPr="007774F9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F1A61B" w14:textId="77777777" w:rsidR="008238FA" w:rsidRPr="007774F9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7E6699" w14:textId="77777777" w:rsidR="008238FA" w:rsidRPr="007774F9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МВ.МВД.1.5</w:t>
            </w:r>
          </w:p>
        </w:tc>
      </w:tr>
    </w:tbl>
    <w:p w14:paraId="20F2CDBC" w14:textId="77777777" w:rsidR="008238FA" w:rsidRPr="007774F9" w:rsidRDefault="008238FA" w:rsidP="008238FA">
      <w:pPr>
        <w:pStyle w:val="31"/>
        <w:shd w:val="clear" w:color="auto" w:fill="auto"/>
        <w:spacing w:after="0" w:line="240" w:lineRule="auto"/>
        <w:ind w:left="1180" w:firstLine="0"/>
        <w:jc w:val="left"/>
        <w:rPr>
          <w:b w:val="0"/>
          <w:sz w:val="28"/>
          <w:szCs w:val="28"/>
        </w:rPr>
      </w:pPr>
    </w:p>
    <w:p w14:paraId="1DCB619E" w14:textId="77777777" w:rsidR="008238FA" w:rsidRDefault="008238FA" w:rsidP="008238FA">
      <w:pPr>
        <w:pStyle w:val="31"/>
        <w:shd w:val="clear" w:color="auto" w:fill="auto"/>
        <w:spacing w:after="0" w:line="240" w:lineRule="auto"/>
        <w:ind w:firstLine="0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6.</w:t>
      </w:r>
      <w:r w:rsidRPr="007774F9">
        <w:rPr>
          <w:b w:val="0"/>
          <w:sz w:val="28"/>
          <w:szCs w:val="28"/>
        </w:rPr>
        <w:t xml:space="preserve">2. Предоставление сведений о регистрационном учете по месту жительства </w:t>
      </w:r>
      <w:r w:rsidRPr="00063386">
        <w:rPr>
          <w:b w:val="0"/>
          <w:sz w:val="28"/>
          <w:szCs w:val="28"/>
        </w:rPr>
        <w:t xml:space="preserve">и месту пребывания </w:t>
      </w:r>
      <w:r w:rsidRPr="007774F9">
        <w:rPr>
          <w:b w:val="0"/>
          <w:sz w:val="28"/>
          <w:szCs w:val="28"/>
        </w:rPr>
        <w:t>(атрибутный состав ответа)</w:t>
      </w:r>
    </w:p>
    <w:p w14:paraId="1E6CA658" w14:textId="77777777" w:rsidR="008238FA" w:rsidRPr="007774F9" w:rsidRDefault="008238FA" w:rsidP="008238FA">
      <w:pPr>
        <w:pStyle w:val="31"/>
        <w:shd w:val="clear" w:color="auto" w:fill="auto"/>
        <w:spacing w:after="0" w:line="240" w:lineRule="auto"/>
        <w:ind w:left="1180" w:firstLine="0"/>
        <w:jc w:val="left"/>
        <w:rPr>
          <w:b w:val="0"/>
          <w:sz w:val="28"/>
          <w:szCs w:val="28"/>
        </w:rPr>
      </w:pPr>
    </w:p>
    <w:tbl>
      <w:tblPr>
        <w:tblW w:w="9214" w:type="dxa"/>
        <w:tblInd w:w="-12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6"/>
        <w:gridCol w:w="2849"/>
        <w:gridCol w:w="1557"/>
        <w:gridCol w:w="1728"/>
        <w:gridCol w:w="2584"/>
      </w:tblGrid>
      <w:tr w:rsidR="008238FA" w:rsidRPr="007774F9" w14:paraId="3E3D4493" w14:textId="77777777" w:rsidTr="00A77263">
        <w:trPr>
          <w:trHeight w:val="961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363D6F" w14:textId="77777777" w:rsidR="008238FA" w:rsidRPr="007774F9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N</w:t>
            </w:r>
            <w:r w:rsidRPr="007774F9">
              <w:rPr>
                <w:b w:val="0"/>
                <w:sz w:val="28"/>
                <w:szCs w:val="28"/>
              </w:rPr>
              <w:br/>
              <w:t>п/п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DF9F65" w14:textId="77777777" w:rsidR="008238FA" w:rsidRPr="007774F9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F2B7E3" w14:textId="77777777" w:rsidR="008238FA" w:rsidRPr="007774F9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856345" w14:textId="77777777" w:rsidR="008238FA" w:rsidRPr="007774F9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3E25CE" w14:textId="77777777" w:rsidR="008238FA" w:rsidRPr="007774F9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Код атрибута</w:t>
            </w:r>
          </w:p>
        </w:tc>
      </w:tr>
      <w:tr w:rsidR="008238FA" w:rsidRPr="007774F9" w14:paraId="0DB6114C" w14:textId="77777777" w:rsidTr="00A77263">
        <w:trPr>
          <w:trHeight w:val="330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7C953E" w14:textId="77777777" w:rsidR="008238FA" w:rsidRPr="007774F9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763D31" w14:textId="77777777" w:rsidR="008238FA" w:rsidRPr="007774F9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16808E" w14:textId="77777777" w:rsidR="008238FA" w:rsidRPr="007774F9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4E95E3" w14:textId="77777777" w:rsidR="008238FA" w:rsidRPr="007774F9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D8F830" w14:textId="77777777" w:rsidR="008238FA" w:rsidRPr="007774F9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5</w:t>
            </w:r>
          </w:p>
        </w:tc>
      </w:tr>
      <w:tr w:rsidR="008238FA" w:rsidRPr="007774F9" w14:paraId="03B5051D" w14:textId="77777777" w:rsidTr="00A77263">
        <w:trPr>
          <w:trHeight w:val="315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C24B81" w14:textId="77777777" w:rsidR="008238FA" w:rsidRPr="007774F9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D764DC" w14:textId="77777777" w:rsidR="008238FA" w:rsidRPr="007774F9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Фамилия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453353" w14:textId="77777777" w:rsidR="008238FA" w:rsidRPr="007774F9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CEC41B" w14:textId="77777777" w:rsidR="008238FA" w:rsidRPr="007774F9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460830" w14:textId="77777777" w:rsidR="008238FA" w:rsidRPr="007774F9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МВ.МВД.2.1</w:t>
            </w:r>
          </w:p>
        </w:tc>
      </w:tr>
      <w:tr w:rsidR="008238FA" w:rsidRPr="007774F9" w14:paraId="3BBC61D9" w14:textId="77777777" w:rsidTr="00A77263">
        <w:trPr>
          <w:trHeight w:val="330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91DDC2" w14:textId="77777777" w:rsidR="008238FA" w:rsidRPr="007774F9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F54C78" w14:textId="77777777" w:rsidR="008238FA" w:rsidRPr="007774F9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Имя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836E23" w14:textId="77777777" w:rsidR="008238FA" w:rsidRPr="007774F9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2506AF" w14:textId="77777777" w:rsidR="008238FA" w:rsidRPr="007774F9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7E5CD6" w14:textId="77777777" w:rsidR="008238FA" w:rsidRPr="007774F9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МВ.МВД.2.2</w:t>
            </w:r>
          </w:p>
        </w:tc>
      </w:tr>
      <w:tr w:rsidR="008238FA" w:rsidRPr="007774F9" w14:paraId="22E47B09" w14:textId="77777777" w:rsidTr="00A77263">
        <w:trPr>
          <w:trHeight w:val="315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028F15" w14:textId="77777777" w:rsidR="008238FA" w:rsidRPr="007774F9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37FCE3" w14:textId="77777777" w:rsidR="008238FA" w:rsidRPr="007774F9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Отчество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ED454B" w14:textId="77777777" w:rsidR="008238FA" w:rsidRPr="007774F9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8803E4" w14:textId="77777777" w:rsidR="008238FA" w:rsidRPr="007774F9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0A4422" w14:textId="77777777" w:rsidR="008238FA" w:rsidRPr="007774F9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МВ.МВД.2.3</w:t>
            </w:r>
          </w:p>
        </w:tc>
      </w:tr>
      <w:tr w:rsidR="008238FA" w:rsidRPr="007774F9" w14:paraId="4FF3C590" w14:textId="77777777" w:rsidTr="00A77263">
        <w:trPr>
          <w:trHeight w:val="330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50C1F7" w14:textId="77777777" w:rsidR="008238FA" w:rsidRPr="007774F9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2DF553" w14:textId="77777777" w:rsidR="008238FA" w:rsidRPr="007774F9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294DC5" w14:textId="77777777" w:rsidR="008238FA" w:rsidRPr="007774F9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991F29" w14:textId="77777777" w:rsidR="008238FA" w:rsidRPr="007774F9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4D4243" w14:textId="77777777" w:rsidR="008238FA" w:rsidRPr="007774F9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МВ.МВД.2.4</w:t>
            </w:r>
          </w:p>
        </w:tc>
      </w:tr>
      <w:tr w:rsidR="008238FA" w:rsidRPr="007774F9" w14:paraId="419E1C64" w14:textId="77777777" w:rsidTr="00A77263">
        <w:trPr>
          <w:trHeight w:val="315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EF16DE" w14:textId="77777777" w:rsidR="008238FA" w:rsidRPr="007774F9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5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4D13DF" w14:textId="77777777" w:rsidR="008238FA" w:rsidRPr="007774F9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СНИЛС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0027F5" w14:textId="77777777" w:rsidR="008238FA" w:rsidRPr="007774F9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09A297" w14:textId="77777777" w:rsidR="008238FA" w:rsidRPr="007774F9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AF6ABA" w14:textId="77777777" w:rsidR="008238FA" w:rsidRPr="007774F9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МВ.МВД.2.5</w:t>
            </w:r>
          </w:p>
        </w:tc>
      </w:tr>
      <w:tr w:rsidR="008238FA" w:rsidRPr="007774F9" w14:paraId="156CABD7" w14:textId="77777777" w:rsidTr="00A77263">
        <w:trPr>
          <w:trHeight w:val="330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B3F25B" w14:textId="77777777" w:rsidR="008238FA" w:rsidRPr="007774F9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6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658F96" w14:textId="77777777" w:rsidR="008238FA" w:rsidRPr="007774F9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Серия документа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423101" w14:textId="77777777" w:rsidR="008238FA" w:rsidRPr="007774F9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5EC017" w14:textId="77777777" w:rsidR="008238FA" w:rsidRPr="007774F9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FC0C32" w14:textId="77777777" w:rsidR="008238FA" w:rsidRPr="007774F9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МВ.МВД.2.6</w:t>
            </w:r>
          </w:p>
        </w:tc>
      </w:tr>
      <w:tr w:rsidR="008238FA" w:rsidRPr="007774F9" w14:paraId="7E609B81" w14:textId="77777777" w:rsidTr="00A77263">
        <w:trPr>
          <w:trHeight w:val="315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090A23" w14:textId="77777777" w:rsidR="008238FA" w:rsidRPr="007774F9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7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D68894" w14:textId="77777777" w:rsidR="008238FA" w:rsidRPr="007774F9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Дата выдачи документа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426185" w14:textId="77777777" w:rsidR="008238FA" w:rsidRPr="007774F9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A3F74C" w14:textId="77777777" w:rsidR="008238FA" w:rsidRPr="007774F9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52D921" w14:textId="77777777" w:rsidR="008238FA" w:rsidRPr="007774F9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МВ.МВД.2.7</w:t>
            </w:r>
          </w:p>
        </w:tc>
      </w:tr>
      <w:tr w:rsidR="008238FA" w:rsidRPr="007774F9" w14:paraId="447F5D22" w14:textId="77777777" w:rsidTr="00A77263">
        <w:trPr>
          <w:trHeight w:val="330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3A9FDE" w14:textId="77777777" w:rsidR="008238FA" w:rsidRPr="007774F9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8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13F929" w14:textId="77777777" w:rsidR="008238FA" w:rsidRPr="007774F9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Регион запроса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4AA137" w14:textId="77777777" w:rsidR="008238FA" w:rsidRPr="007774F9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17969F" w14:textId="77777777" w:rsidR="008238FA" w:rsidRPr="007774F9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FA0ADB" w14:textId="77777777" w:rsidR="008238FA" w:rsidRPr="007774F9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МВ.МВД.2.8</w:t>
            </w:r>
          </w:p>
        </w:tc>
      </w:tr>
      <w:tr w:rsidR="008238FA" w:rsidRPr="007774F9" w14:paraId="402817A5" w14:textId="77777777" w:rsidTr="00A77263">
        <w:trPr>
          <w:trHeight w:val="315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24B891" w14:textId="77777777" w:rsidR="008238FA" w:rsidRPr="007774F9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9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C97D00" w14:textId="77777777" w:rsidR="008238FA" w:rsidRPr="007774F9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Тип документа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CD392C" w14:textId="77777777" w:rsidR="008238FA" w:rsidRPr="007774F9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173476" w14:textId="77777777" w:rsidR="008238FA" w:rsidRPr="007774F9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4466CA" w14:textId="77777777" w:rsidR="008238FA" w:rsidRPr="007774F9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МВ.МВД.2.9</w:t>
            </w:r>
          </w:p>
        </w:tc>
      </w:tr>
      <w:tr w:rsidR="008238FA" w:rsidRPr="007774F9" w14:paraId="07C29655" w14:textId="77777777" w:rsidTr="00A77263">
        <w:trPr>
          <w:trHeight w:val="330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1FDAA0" w14:textId="77777777" w:rsidR="008238FA" w:rsidRPr="007774F9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10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13031E" w14:textId="77777777" w:rsidR="008238FA" w:rsidRPr="007774F9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Наличие регистрации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6B6B51" w14:textId="77777777" w:rsidR="008238FA" w:rsidRPr="007774F9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00DEF6" w14:textId="77777777" w:rsidR="008238FA" w:rsidRPr="007774F9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7669B9" w14:textId="77777777" w:rsidR="008238FA" w:rsidRPr="007774F9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МВ.МВД.2.10</w:t>
            </w:r>
          </w:p>
        </w:tc>
      </w:tr>
      <w:tr w:rsidR="008238FA" w:rsidRPr="007774F9" w14:paraId="7722FBE9" w14:textId="77777777" w:rsidTr="00A77263">
        <w:trPr>
          <w:trHeight w:val="315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0DF03A" w14:textId="77777777" w:rsidR="008238FA" w:rsidRPr="007774F9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11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C5C77F" w14:textId="77777777" w:rsidR="008238FA" w:rsidRPr="007774F9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Регион регистрации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833898" w14:textId="77777777" w:rsidR="008238FA" w:rsidRPr="007774F9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1ED072" w14:textId="77777777" w:rsidR="008238FA" w:rsidRPr="007774F9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2F8C37" w14:textId="77777777" w:rsidR="008238FA" w:rsidRPr="007774F9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МВ.МВД.2.11</w:t>
            </w:r>
          </w:p>
        </w:tc>
      </w:tr>
      <w:tr w:rsidR="008238FA" w:rsidRPr="007774F9" w14:paraId="7439A2B5" w14:textId="77777777" w:rsidTr="00A77263">
        <w:trPr>
          <w:trHeight w:val="330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270312" w14:textId="77777777" w:rsidR="008238FA" w:rsidRPr="007774F9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12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AD92E5" w14:textId="77777777" w:rsidR="008238FA" w:rsidRPr="007774F9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Район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E92E5D" w14:textId="77777777" w:rsidR="008238FA" w:rsidRPr="007774F9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A47117" w14:textId="77777777" w:rsidR="008238FA" w:rsidRPr="007774F9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9347E2" w14:textId="77777777" w:rsidR="008238FA" w:rsidRPr="007774F9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МВ.МВД.2.12</w:t>
            </w:r>
          </w:p>
        </w:tc>
      </w:tr>
      <w:tr w:rsidR="008238FA" w:rsidRPr="007774F9" w14:paraId="7C6EFD8B" w14:textId="77777777" w:rsidTr="00A77263">
        <w:trPr>
          <w:trHeight w:val="315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23F276" w14:textId="77777777" w:rsidR="008238FA" w:rsidRPr="007774F9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13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198AB0" w14:textId="77777777" w:rsidR="008238FA" w:rsidRPr="007774F9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Населенный пункт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EA320B" w14:textId="77777777" w:rsidR="008238FA" w:rsidRPr="007774F9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8E9B01" w14:textId="77777777" w:rsidR="008238FA" w:rsidRPr="007774F9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DD2205" w14:textId="77777777" w:rsidR="008238FA" w:rsidRPr="007774F9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МВ.МВД.2.13</w:t>
            </w:r>
          </w:p>
        </w:tc>
      </w:tr>
      <w:tr w:rsidR="008238FA" w:rsidRPr="007774F9" w14:paraId="315B3C19" w14:textId="77777777" w:rsidTr="00A77263">
        <w:trPr>
          <w:trHeight w:val="330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01C019" w14:textId="77777777" w:rsidR="008238FA" w:rsidRPr="007774F9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14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3349A2" w14:textId="77777777" w:rsidR="008238FA" w:rsidRPr="007774F9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Улица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9CC1CA" w14:textId="77777777" w:rsidR="008238FA" w:rsidRPr="007774F9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C3387A" w14:textId="77777777" w:rsidR="008238FA" w:rsidRPr="007774F9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5A6ED9" w14:textId="77777777" w:rsidR="008238FA" w:rsidRPr="007774F9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МВ.МВД.2.14</w:t>
            </w:r>
          </w:p>
        </w:tc>
      </w:tr>
      <w:tr w:rsidR="008238FA" w:rsidRPr="007774F9" w14:paraId="0D4FDA62" w14:textId="77777777" w:rsidTr="00A77263">
        <w:trPr>
          <w:trHeight w:val="315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1D4694" w14:textId="77777777" w:rsidR="008238FA" w:rsidRPr="007774F9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15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2957C9" w14:textId="77777777" w:rsidR="008238FA" w:rsidRPr="007774F9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Дом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198074" w14:textId="77777777" w:rsidR="008238FA" w:rsidRPr="007774F9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61B217" w14:textId="77777777" w:rsidR="008238FA" w:rsidRPr="007774F9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F9EEEE" w14:textId="77777777" w:rsidR="008238FA" w:rsidRPr="007774F9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МВ.МВД.2.15</w:t>
            </w:r>
          </w:p>
        </w:tc>
      </w:tr>
      <w:tr w:rsidR="008238FA" w:rsidRPr="007774F9" w14:paraId="097A536F" w14:textId="77777777" w:rsidTr="00A77263">
        <w:trPr>
          <w:trHeight w:val="330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79A4BD" w14:textId="77777777" w:rsidR="008238FA" w:rsidRPr="007774F9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16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B1B6E9" w14:textId="77777777" w:rsidR="008238FA" w:rsidRPr="007774F9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Корпус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C2D0BB" w14:textId="77777777" w:rsidR="008238FA" w:rsidRPr="007774F9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CE3F5E" w14:textId="77777777" w:rsidR="008238FA" w:rsidRPr="007774F9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61E426" w14:textId="77777777" w:rsidR="008238FA" w:rsidRPr="007774F9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МВ.МВД.2.16</w:t>
            </w:r>
          </w:p>
        </w:tc>
      </w:tr>
      <w:tr w:rsidR="008238FA" w:rsidRPr="007774F9" w14:paraId="43458013" w14:textId="77777777" w:rsidTr="00A77263">
        <w:trPr>
          <w:trHeight w:val="315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DF83B2" w14:textId="77777777" w:rsidR="008238FA" w:rsidRPr="007774F9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17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CC0A3E" w14:textId="77777777" w:rsidR="008238FA" w:rsidRPr="007774F9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Квартира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B1F0C6" w14:textId="77777777" w:rsidR="008238FA" w:rsidRPr="007774F9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6EA656" w14:textId="77777777" w:rsidR="008238FA" w:rsidRPr="007774F9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EFF2E1" w14:textId="77777777" w:rsidR="008238FA" w:rsidRPr="007774F9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МВ.МВД.2.17</w:t>
            </w:r>
          </w:p>
        </w:tc>
      </w:tr>
      <w:tr w:rsidR="008238FA" w:rsidRPr="007774F9" w14:paraId="2EC842D7" w14:textId="77777777" w:rsidTr="00A77263">
        <w:trPr>
          <w:trHeight w:val="330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4F26AD" w14:textId="77777777" w:rsidR="008238FA" w:rsidRPr="007774F9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18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8BA984" w14:textId="77777777" w:rsidR="008238FA" w:rsidRPr="007774F9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Дата начала регистрации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F311A7" w14:textId="77777777" w:rsidR="008238FA" w:rsidRPr="007774F9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F938AB" w14:textId="77777777" w:rsidR="008238FA" w:rsidRPr="007774F9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FFBB7C" w14:textId="77777777" w:rsidR="008238FA" w:rsidRPr="007774F9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МВ.МВД.2.18</w:t>
            </w:r>
          </w:p>
        </w:tc>
      </w:tr>
      <w:tr w:rsidR="008238FA" w:rsidRPr="007774F9" w14:paraId="129F158C" w14:textId="77777777" w:rsidTr="00A77263">
        <w:trPr>
          <w:trHeight w:val="645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B8EDD3" w14:textId="77777777" w:rsidR="008238FA" w:rsidRPr="007774F9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19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888892" w14:textId="77777777" w:rsidR="008238FA" w:rsidRPr="007774F9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Дата окончания регистрации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EC4FD6" w14:textId="77777777" w:rsidR="008238FA" w:rsidRPr="007774F9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BF95E5" w14:textId="77777777" w:rsidR="008238FA" w:rsidRPr="007774F9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E61ACE" w14:textId="77777777" w:rsidR="008238FA" w:rsidRPr="007774F9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МВ.МВД.2.19</w:t>
            </w:r>
          </w:p>
        </w:tc>
      </w:tr>
    </w:tbl>
    <w:p w14:paraId="7C0A64FC" w14:textId="77777777" w:rsidR="008238FA" w:rsidRPr="00712E25" w:rsidRDefault="008238FA" w:rsidP="008238FA">
      <w:pPr>
        <w:pStyle w:val="a6"/>
        <w:ind w:left="0"/>
        <w:rPr>
          <w:szCs w:val="28"/>
        </w:rPr>
      </w:pPr>
      <w:r w:rsidRPr="00712E25">
        <w:rPr>
          <w:szCs w:val="28"/>
        </w:rPr>
        <w:t>Список используемых сокращений</w:t>
      </w:r>
    </w:p>
    <w:p w14:paraId="35D1228A" w14:textId="77777777" w:rsidR="008238FA" w:rsidRPr="00712E25" w:rsidRDefault="008238FA" w:rsidP="008238FA">
      <w:pPr>
        <w:pStyle w:val="a6"/>
        <w:ind w:left="0"/>
        <w:rPr>
          <w:szCs w:val="28"/>
        </w:rPr>
      </w:pPr>
      <w:r w:rsidRPr="00712E25">
        <w:rPr>
          <w:szCs w:val="28"/>
        </w:rPr>
        <w:t>СМЭВ – система межведомственного электронного взаимодействия;</w:t>
      </w:r>
    </w:p>
    <w:p w14:paraId="3326DFE0" w14:textId="77777777" w:rsidR="008238FA" w:rsidRPr="00712E25" w:rsidRDefault="008238FA" w:rsidP="008238FA">
      <w:pPr>
        <w:pStyle w:val="a6"/>
        <w:ind w:left="0"/>
        <w:rPr>
          <w:szCs w:val="28"/>
        </w:rPr>
      </w:pPr>
      <w:r w:rsidRPr="00712E25">
        <w:rPr>
          <w:szCs w:val="28"/>
        </w:rPr>
        <w:lastRenderedPageBreak/>
        <w:t>СНИЛС – страховой номер индивидуального лицевого счета</w:t>
      </w:r>
    </w:p>
    <w:p w14:paraId="756762BF" w14:textId="77777777" w:rsidR="008238FA" w:rsidRDefault="008238FA" w:rsidP="008238FA">
      <w:pPr>
        <w:pStyle w:val="a6"/>
        <w:tabs>
          <w:tab w:val="left" w:pos="142"/>
        </w:tabs>
        <w:ind w:left="1180"/>
        <w:jc w:val="both"/>
        <w:rPr>
          <w:szCs w:val="28"/>
        </w:rPr>
      </w:pPr>
    </w:p>
    <w:p w14:paraId="1A443971" w14:textId="77777777" w:rsidR="008238FA" w:rsidRDefault="008238FA" w:rsidP="008238FA">
      <w:pPr>
        <w:pStyle w:val="a6"/>
        <w:numPr>
          <w:ilvl w:val="0"/>
          <w:numId w:val="5"/>
        </w:numPr>
        <w:tabs>
          <w:tab w:val="left" w:pos="142"/>
        </w:tabs>
        <w:jc w:val="both"/>
        <w:rPr>
          <w:szCs w:val="28"/>
        </w:rPr>
      </w:pPr>
      <w:r>
        <w:rPr>
          <w:szCs w:val="28"/>
        </w:rPr>
        <w:t>Сведения о паспортном досье по СНИЛС</w:t>
      </w:r>
    </w:p>
    <w:p w14:paraId="465C67DC" w14:textId="77777777" w:rsidR="008238FA" w:rsidRDefault="008238FA" w:rsidP="008238FA">
      <w:pPr>
        <w:pStyle w:val="a6"/>
        <w:tabs>
          <w:tab w:val="left" w:pos="142"/>
        </w:tabs>
        <w:ind w:left="1180"/>
        <w:jc w:val="both"/>
        <w:rPr>
          <w:szCs w:val="28"/>
        </w:rPr>
      </w:pPr>
    </w:p>
    <w:p w14:paraId="62094B85" w14:textId="15138103" w:rsidR="008238FA" w:rsidRPr="000937BD" w:rsidRDefault="008238FA" w:rsidP="000937BD">
      <w:pPr>
        <w:pStyle w:val="a6"/>
        <w:numPr>
          <w:ilvl w:val="1"/>
          <w:numId w:val="14"/>
        </w:numPr>
        <w:tabs>
          <w:tab w:val="left" w:pos="142"/>
        </w:tabs>
        <w:ind w:left="0" w:firstLine="0"/>
        <w:jc w:val="center"/>
        <w:rPr>
          <w:szCs w:val="28"/>
        </w:rPr>
      </w:pPr>
      <w:r w:rsidRPr="000937BD">
        <w:rPr>
          <w:szCs w:val="28"/>
        </w:rPr>
        <w:t>Предоставление сведений о паспортном досье в форме электронного документа (атрибутивный состав запроса)</w:t>
      </w:r>
    </w:p>
    <w:p w14:paraId="19A31D0A" w14:textId="77777777" w:rsidR="008238FA" w:rsidRPr="00712E25" w:rsidRDefault="008238FA" w:rsidP="008238FA">
      <w:pPr>
        <w:tabs>
          <w:tab w:val="left" w:pos="142"/>
        </w:tabs>
        <w:jc w:val="both"/>
        <w:rPr>
          <w:rFonts w:cs="Times New Roman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94"/>
        <w:gridCol w:w="3115"/>
        <w:gridCol w:w="1854"/>
        <w:gridCol w:w="1856"/>
        <w:gridCol w:w="1868"/>
      </w:tblGrid>
      <w:tr w:rsidR="008238FA" w14:paraId="1E026868" w14:textId="77777777" w:rsidTr="00A77263">
        <w:tc>
          <w:tcPr>
            <w:tcW w:w="594" w:type="dxa"/>
          </w:tcPr>
          <w:p w14:paraId="219DB571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№ п/п</w:t>
            </w:r>
          </w:p>
        </w:tc>
        <w:tc>
          <w:tcPr>
            <w:tcW w:w="3115" w:type="dxa"/>
          </w:tcPr>
          <w:p w14:paraId="3A467B5B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854" w:type="dxa"/>
          </w:tcPr>
          <w:p w14:paraId="3CF71A97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856" w:type="dxa"/>
          </w:tcPr>
          <w:p w14:paraId="6EC3E619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868" w:type="dxa"/>
          </w:tcPr>
          <w:p w14:paraId="6C5F45B7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Код атрибута</w:t>
            </w:r>
          </w:p>
        </w:tc>
      </w:tr>
      <w:tr w:rsidR="008238FA" w14:paraId="1D7B9561" w14:textId="77777777" w:rsidTr="00A77263">
        <w:tc>
          <w:tcPr>
            <w:tcW w:w="594" w:type="dxa"/>
          </w:tcPr>
          <w:p w14:paraId="5D6C190C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</w:p>
        </w:tc>
        <w:tc>
          <w:tcPr>
            <w:tcW w:w="3115" w:type="dxa"/>
          </w:tcPr>
          <w:p w14:paraId="1709D534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1854" w:type="dxa"/>
          </w:tcPr>
          <w:p w14:paraId="6F44D852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1856" w:type="dxa"/>
          </w:tcPr>
          <w:p w14:paraId="3F2BB6FA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1868" w:type="dxa"/>
          </w:tcPr>
          <w:p w14:paraId="0B1771F6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</w:tr>
      <w:tr w:rsidR="008238FA" w:rsidRPr="00B47EE2" w14:paraId="0E7F35D3" w14:textId="77777777" w:rsidTr="00A77263">
        <w:tc>
          <w:tcPr>
            <w:tcW w:w="9287" w:type="dxa"/>
            <w:gridSpan w:val="5"/>
          </w:tcPr>
          <w:p w14:paraId="291E67C2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Сведения о лице, в отношении которого сформирован запрос</w:t>
            </w:r>
          </w:p>
        </w:tc>
      </w:tr>
      <w:tr w:rsidR="008238FA" w:rsidRPr="00EB6D4C" w14:paraId="0D0DDA1E" w14:textId="77777777" w:rsidTr="00A77263">
        <w:tc>
          <w:tcPr>
            <w:tcW w:w="594" w:type="dxa"/>
          </w:tcPr>
          <w:p w14:paraId="4140A9E8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115" w:type="dxa"/>
          </w:tcPr>
          <w:p w14:paraId="68C30358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СНИЛС гражданина</w:t>
            </w:r>
          </w:p>
        </w:tc>
        <w:tc>
          <w:tcPr>
            <w:tcW w:w="1854" w:type="dxa"/>
          </w:tcPr>
          <w:p w14:paraId="1C642D8C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6" w:type="dxa"/>
          </w:tcPr>
          <w:p w14:paraId="4A3420E3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1868" w:type="dxa"/>
          </w:tcPr>
          <w:p w14:paraId="4CDE73D0" w14:textId="77777777" w:rsidR="008238FA" w:rsidRPr="00330F1D" w:rsidRDefault="008238FA" w:rsidP="000937BD">
            <w:pPr>
              <w:ind w:firstLine="0"/>
              <w:jc w:val="both"/>
            </w:pPr>
            <w:r>
              <w:rPr>
                <w:rStyle w:val="211pt"/>
                <w:rFonts w:eastAsiaTheme="minorHAnsi"/>
                <w:sz w:val="28"/>
                <w:szCs w:val="28"/>
              </w:rPr>
              <w:t>МВ.ПД.</w:t>
            </w:r>
            <w:r w:rsidRPr="00330F1D">
              <w:rPr>
                <w:rStyle w:val="211pt"/>
                <w:rFonts w:eastAsiaTheme="minorHAnsi"/>
                <w:sz w:val="28"/>
                <w:szCs w:val="28"/>
              </w:rPr>
              <w:t>1.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1</w:t>
            </w:r>
            <w:r w:rsidRPr="00330F1D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</w:tbl>
    <w:p w14:paraId="6775656C" w14:textId="77777777" w:rsidR="008238FA" w:rsidRDefault="008238FA" w:rsidP="008238FA">
      <w:pPr>
        <w:pStyle w:val="a6"/>
        <w:tabs>
          <w:tab w:val="left" w:pos="142"/>
        </w:tabs>
        <w:ind w:left="0" w:firstLine="709"/>
        <w:jc w:val="both"/>
        <w:rPr>
          <w:szCs w:val="28"/>
        </w:rPr>
      </w:pPr>
    </w:p>
    <w:p w14:paraId="1DC0C6BD" w14:textId="51EF5F28" w:rsidR="008238FA" w:rsidRDefault="008238FA" w:rsidP="000937BD">
      <w:pPr>
        <w:pStyle w:val="a6"/>
        <w:numPr>
          <w:ilvl w:val="1"/>
          <w:numId w:val="14"/>
        </w:numPr>
        <w:tabs>
          <w:tab w:val="left" w:pos="142"/>
        </w:tabs>
        <w:ind w:left="0" w:firstLine="0"/>
        <w:jc w:val="center"/>
        <w:rPr>
          <w:szCs w:val="28"/>
        </w:rPr>
      </w:pPr>
      <w:r>
        <w:rPr>
          <w:szCs w:val="28"/>
        </w:rPr>
        <w:t>Предоставление сведений о паспортном досье в форме электронного документа (атрибутивный состав ответа на запрос)</w:t>
      </w:r>
    </w:p>
    <w:p w14:paraId="079506B9" w14:textId="77777777" w:rsidR="008238FA" w:rsidRPr="006D7C50" w:rsidRDefault="008238FA" w:rsidP="008238FA">
      <w:pPr>
        <w:pStyle w:val="a6"/>
        <w:tabs>
          <w:tab w:val="left" w:pos="142"/>
        </w:tabs>
        <w:ind w:left="1540"/>
        <w:jc w:val="both"/>
        <w:rPr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94"/>
        <w:gridCol w:w="3000"/>
        <w:gridCol w:w="1796"/>
        <w:gridCol w:w="1815"/>
        <w:gridCol w:w="1856"/>
      </w:tblGrid>
      <w:tr w:rsidR="008238FA" w14:paraId="57973010" w14:textId="77777777" w:rsidTr="00A77263">
        <w:tc>
          <w:tcPr>
            <w:tcW w:w="594" w:type="dxa"/>
          </w:tcPr>
          <w:p w14:paraId="7B2F9450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№ п/п</w:t>
            </w:r>
          </w:p>
        </w:tc>
        <w:tc>
          <w:tcPr>
            <w:tcW w:w="3000" w:type="dxa"/>
          </w:tcPr>
          <w:p w14:paraId="6B59A83D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796" w:type="dxa"/>
          </w:tcPr>
          <w:p w14:paraId="69980AA4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815" w:type="dxa"/>
          </w:tcPr>
          <w:p w14:paraId="08DD37BB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856" w:type="dxa"/>
          </w:tcPr>
          <w:p w14:paraId="29AFC7F8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Код атрибута</w:t>
            </w:r>
          </w:p>
        </w:tc>
      </w:tr>
      <w:tr w:rsidR="008238FA" w14:paraId="0A81ADF4" w14:textId="77777777" w:rsidTr="00A77263">
        <w:tc>
          <w:tcPr>
            <w:tcW w:w="594" w:type="dxa"/>
          </w:tcPr>
          <w:p w14:paraId="5E1BADC7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</w:p>
        </w:tc>
        <w:tc>
          <w:tcPr>
            <w:tcW w:w="3000" w:type="dxa"/>
          </w:tcPr>
          <w:p w14:paraId="66E68E92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1796" w:type="dxa"/>
          </w:tcPr>
          <w:p w14:paraId="35F86ABB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1815" w:type="dxa"/>
          </w:tcPr>
          <w:p w14:paraId="16234CCC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1856" w:type="dxa"/>
          </w:tcPr>
          <w:p w14:paraId="6345DED0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</w:tr>
      <w:tr w:rsidR="008238FA" w:rsidRPr="00B47EE2" w14:paraId="5B623C07" w14:textId="77777777" w:rsidTr="00A77263">
        <w:tc>
          <w:tcPr>
            <w:tcW w:w="9061" w:type="dxa"/>
            <w:gridSpan w:val="5"/>
          </w:tcPr>
          <w:p w14:paraId="2BFB1BB2" w14:textId="77777777" w:rsidR="008238FA" w:rsidRPr="00B47EE2" w:rsidRDefault="008238FA" w:rsidP="000937BD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Наименование атрибута ответа</w:t>
            </w:r>
          </w:p>
        </w:tc>
      </w:tr>
      <w:tr w:rsidR="008238FA" w:rsidRPr="00B47EE2" w14:paraId="3E5BFD54" w14:textId="77777777" w:rsidTr="00A77263">
        <w:tc>
          <w:tcPr>
            <w:tcW w:w="594" w:type="dxa"/>
          </w:tcPr>
          <w:p w14:paraId="62A5B381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000" w:type="dxa"/>
          </w:tcPr>
          <w:p w14:paraId="09E44956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Фамилия </w:t>
            </w:r>
          </w:p>
        </w:tc>
        <w:tc>
          <w:tcPr>
            <w:tcW w:w="1796" w:type="dxa"/>
          </w:tcPr>
          <w:p w14:paraId="15DE2A2F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Строка </w:t>
            </w:r>
          </w:p>
        </w:tc>
        <w:tc>
          <w:tcPr>
            <w:tcW w:w="1815" w:type="dxa"/>
          </w:tcPr>
          <w:p w14:paraId="0704FA8F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56" w:type="dxa"/>
          </w:tcPr>
          <w:p w14:paraId="650CFD3D" w14:textId="77777777" w:rsidR="008238FA" w:rsidRPr="00330F1D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330F1D">
              <w:rPr>
                <w:rStyle w:val="211pt"/>
                <w:b w:val="0"/>
                <w:sz w:val="28"/>
                <w:szCs w:val="28"/>
              </w:rPr>
              <w:t>МВ.</w:t>
            </w:r>
            <w:r>
              <w:rPr>
                <w:rStyle w:val="211pt"/>
                <w:b w:val="0"/>
                <w:sz w:val="28"/>
                <w:szCs w:val="28"/>
              </w:rPr>
              <w:t>ПД</w:t>
            </w:r>
            <w:r w:rsidRPr="00330F1D">
              <w:rPr>
                <w:rStyle w:val="211pt"/>
                <w:b w:val="0"/>
                <w:sz w:val="28"/>
                <w:szCs w:val="28"/>
              </w:rPr>
              <w:t>.</w:t>
            </w:r>
            <w:r>
              <w:rPr>
                <w:rStyle w:val="211pt"/>
                <w:b w:val="0"/>
                <w:sz w:val="28"/>
                <w:szCs w:val="28"/>
              </w:rPr>
              <w:t>2</w:t>
            </w:r>
            <w:r w:rsidRPr="00330F1D">
              <w:rPr>
                <w:rStyle w:val="211pt"/>
                <w:b w:val="0"/>
                <w:sz w:val="28"/>
                <w:szCs w:val="28"/>
              </w:rPr>
              <w:t>.1.</w:t>
            </w:r>
          </w:p>
        </w:tc>
      </w:tr>
      <w:tr w:rsidR="008238FA" w:rsidRPr="00EB6D4C" w14:paraId="37A44546" w14:textId="77777777" w:rsidTr="00A77263">
        <w:tc>
          <w:tcPr>
            <w:tcW w:w="594" w:type="dxa"/>
          </w:tcPr>
          <w:p w14:paraId="6A125621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3000" w:type="dxa"/>
          </w:tcPr>
          <w:p w14:paraId="5C7F2F4A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Имя </w:t>
            </w:r>
          </w:p>
        </w:tc>
        <w:tc>
          <w:tcPr>
            <w:tcW w:w="1796" w:type="dxa"/>
          </w:tcPr>
          <w:p w14:paraId="16461B07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15" w:type="dxa"/>
          </w:tcPr>
          <w:p w14:paraId="1A8799A9" w14:textId="77777777" w:rsidR="008238FA" w:rsidRPr="0015492D" w:rsidRDefault="008238FA" w:rsidP="000937BD">
            <w:pPr>
              <w:ind w:firstLine="0"/>
              <w:rPr>
                <w:rFonts w:cs="Times New Roman"/>
                <w:bCs/>
                <w:szCs w:val="28"/>
              </w:rPr>
            </w:pPr>
            <w:r w:rsidRPr="0015492D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856" w:type="dxa"/>
          </w:tcPr>
          <w:p w14:paraId="5F1EB21F" w14:textId="77777777" w:rsidR="008238FA" w:rsidRPr="00330F1D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330F1D">
              <w:rPr>
                <w:rStyle w:val="211pt"/>
                <w:b w:val="0"/>
                <w:sz w:val="28"/>
                <w:szCs w:val="28"/>
              </w:rPr>
              <w:t>МВ.</w:t>
            </w:r>
            <w:r>
              <w:rPr>
                <w:rStyle w:val="211pt"/>
                <w:b w:val="0"/>
                <w:sz w:val="28"/>
                <w:szCs w:val="28"/>
              </w:rPr>
              <w:t>ПД</w:t>
            </w:r>
            <w:r w:rsidRPr="00330F1D">
              <w:rPr>
                <w:rStyle w:val="211pt"/>
                <w:b w:val="0"/>
                <w:sz w:val="28"/>
                <w:szCs w:val="28"/>
              </w:rPr>
              <w:t>.</w:t>
            </w:r>
            <w:r>
              <w:rPr>
                <w:rStyle w:val="211pt"/>
                <w:b w:val="0"/>
                <w:sz w:val="28"/>
                <w:szCs w:val="28"/>
              </w:rPr>
              <w:t>2</w:t>
            </w:r>
            <w:r w:rsidRPr="00330F1D">
              <w:rPr>
                <w:rStyle w:val="211pt"/>
                <w:b w:val="0"/>
                <w:sz w:val="28"/>
                <w:szCs w:val="28"/>
              </w:rPr>
              <w:t>.</w:t>
            </w:r>
            <w:r>
              <w:rPr>
                <w:rStyle w:val="211pt"/>
                <w:b w:val="0"/>
                <w:sz w:val="28"/>
                <w:szCs w:val="28"/>
              </w:rPr>
              <w:t>2</w:t>
            </w:r>
            <w:r w:rsidRPr="00330F1D">
              <w:rPr>
                <w:rStyle w:val="211pt"/>
                <w:b w:val="0"/>
                <w:sz w:val="28"/>
                <w:szCs w:val="28"/>
              </w:rPr>
              <w:t>.</w:t>
            </w:r>
          </w:p>
        </w:tc>
      </w:tr>
      <w:tr w:rsidR="008238FA" w:rsidRPr="00EB6D4C" w14:paraId="553C6602" w14:textId="77777777" w:rsidTr="00A77263">
        <w:tc>
          <w:tcPr>
            <w:tcW w:w="594" w:type="dxa"/>
          </w:tcPr>
          <w:p w14:paraId="34026B7E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3000" w:type="dxa"/>
          </w:tcPr>
          <w:p w14:paraId="5BE28B2D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Отчество </w:t>
            </w:r>
          </w:p>
        </w:tc>
        <w:tc>
          <w:tcPr>
            <w:tcW w:w="1796" w:type="dxa"/>
          </w:tcPr>
          <w:p w14:paraId="1D02255A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15" w:type="dxa"/>
          </w:tcPr>
          <w:p w14:paraId="765FA5AA" w14:textId="77777777" w:rsidR="008238FA" w:rsidRPr="0015492D" w:rsidRDefault="008238FA" w:rsidP="000937BD">
            <w:pPr>
              <w:ind w:firstLine="0"/>
              <w:rPr>
                <w:rFonts w:cs="Times New Roman"/>
                <w:bCs/>
                <w:szCs w:val="28"/>
              </w:rPr>
            </w:pPr>
            <w:r w:rsidRPr="0015492D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856" w:type="dxa"/>
          </w:tcPr>
          <w:p w14:paraId="4E635EE5" w14:textId="77777777" w:rsidR="008238FA" w:rsidRPr="00330F1D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330F1D">
              <w:rPr>
                <w:rStyle w:val="211pt"/>
                <w:b w:val="0"/>
                <w:sz w:val="28"/>
                <w:szCs w:val="28"/>
              </w:rPr>
              <w:t>МВ.</w:t>
            </w:r>
            <w:r>
              <w:rPr>
                <w:rStyle w:val="211pt"/>
                <w:b w:val="0"/>
                <w:sz w:val="28"/>
                <w:szCs w:val="28"/>
              </w:rPr>
              <w:t>ПД</w:t>
            </w:r>
            <w:r w:rsidRPr="00330F1D">
              <w:rPr>
                <w:rStyle w:val="211pt"/>
                <w:b w:val="0"/>
                <w:sz w:val="28"/>
                <w:szCs w:val="28"/>
              </w:rPr>
              <w:t>.</w:t>
            </w:r>
            <w:r>
              <w:rPr>
                <w:rStyle w:val="211pt"/>
                <w:b w:val="0"/>
                <w:sz w:val="28"/>
                <w:szCs w:val="28"/>
              </w:rPr>
              <w:t>2</w:t>
            </w:r>
            <w:r w:rsidRPr="00330F1D">
              <w:rPr>
                <w:rStyle w:val="211pt"/>
                <w:b w:val="0"/>
                <w:sz w:val="28"/>
                <w:szCs w:val="28"/>
              </w:rPr>
              <w:t>.</w:t>
            </w:r>
            <w:r>
              <w:rPr>
                <w:rStyle w:val="211pt"/>
                <w:b w:val="0"/>
                <w:sz w:val="28"/>
                <w:szCs w:val="28"/>
              </w:rPr>
              <w:t>3</w:t>
            </w:r>
            <w:r w:rsidRPr="00330F1D">
              <w:rPr>
                <w:rStyle w:val="211pt"/>
                <w:b w:val="0"/>
                <w:sz w:val="28"/>
                <w:szCs w:val="28"/>
              </w:rPr>
              <w:t>.</w:t>
            </w:r>
          </w:p>
        </w:tc>
      </w:tr>
      <w:tr w:rsidR="008238FA" w:rsidRPr="00EB6D4C" w14:paraId="18679D47" w14:textId="77777777" w:rsidTr="00A77263">
        <w:tc>
          <w:tcPr>
            <w:tcW w:w="594" w:type="dxa"/>
          </w:tcPr>
          <w:p w14:paraId="09224D5F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3000" w:type="dxa"/>
          </w:tcPr>
          <w:p w14:paraId="03FEE58B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796" w:type="dxa"/>
          </w:tcPr>
          <w:p w14:paraId="64B8C987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Дата </w:t>
            </w:r>
          </w:p>
        </w:tc>
        <w:tc>
          <w:tcPr>
            <w:tcW w:w="1815" w:type="dxa"/>
          </w:tcPr>
          <w:p w14:paraId="20183D8D" w14:textId="77777777" w:rsidR="008238FA" w:rsidRPr="0015492D" w:rsidRDefault="008238FA" w:rsidP="000937BD">
            <w:pPr>
              <w:ind w:firstLine="0"/>
              <w:rPr>
                <w:rFonts w:cs="Times New Roman"/>
                <w:bCs/>
                <w:szCs w:val="28"/>
              </w:rPr>
            </w:pPr>
            <w:r w:rsidRPr="0015492D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856" w:type="dxa"/>
          </w:tcPr>
          <w:p w14:paraId="5CFE0736" w14:textId="77777777" w:rsidR="008238FA" w:rsidRPr="00330F1D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330F1D">
              <w:rPr>
                <w:rStyle w:val="211pt"/>
                <w:b w:val="0"/>
                <w:sz w:val="28"/>
                <w:szCs w:val="28"/>
              </w:rPr>
              <w:t>МВ.</w:t>
            </w:r>
            <w:r>
              <w:rPr>
                <w:rStyle w:val="211pt"/>
                <w:b w:val="0"/>
                <w:sz w:val="28"/>
                <w:szCs w:val="28"/>
              </w:rPr>
              <w:t>ПД</w:t>
            </w:r>
            <w:r w:rsidRPr="00330F1D">
              <w:rPr>
                <w:rStyle w:val="211pt"/>
                <w:b w:val="0"/>
                <w:sz w:val="28"/>
                <w:szCs w:val="28"/>
              </w:rPr>
              <w:t>.</w:t>
            </w:r>
            <w:r>
              <w:rPr>
                <w:rStyle w:val="211pt"/>
                <w:b w:val="0"/>
                <w:sz w:val="28"/>
                <w:szCs w:val="28"/>
              </w:rPr>
              <w:t>2</w:t>
            </w:r>
            <w:r w:rsidRPr="00330F1D">
              <w:rPr>
                <w:rStyle w:val="211pt"/>
                <w:b w:val="0"/>
                <w:sz w:val="28"/>
                <w:szCs w:val="28"/>
              </w:rPr>
              <w:t>.</w:t>
            </w:r>
            <w:r>
              <w:rPr>
                <w:rStyle w:val="211pt"/>
                <w:b w:val="0"/>
                <w:sz w:val="28"/>
                <w:szCs w:val="28"/>
              </w:rPr>
              <w:t>4</w:t>
            </w:r>
            <w:r w:rsidRPr="00330F1D">
              <w:rPr>
                <w:rStyle w:val="211pt"/>
                <w:b w:val="0"/>
                <w:sz w:val="28"/>
                <w:szCs w:val="28"/>
              </w:rPr>
              <w:t>.</w:t>
            </w:r>
          </w:p>
        </w:tc>
      </w:tr>
      <w:tr w:rsidR="008238FA" w:rsidRPr="00EB6D4C" w14:paraId="36BBD1D9" w14:textId="77777777" w:rsidTr="00A77263">
        <w:tc>
          <w:tcPr>
            <w:tcW w:w="9061" w:type="dxa"/>
            <w:gridSpan w:val="5"/>
          </w:tcPr>
          <w:p w14:paraId="5A096D88" w14:textId="77777777" w:rsidR="008238FA" w:rsidRPr="0015492D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15492D">
              <w:rPr>
                <w:b w:val="0"/>
                <w:sz w:val="28"/>
                <w:szCs w:val="28"/>
              </w:rPr>
              <w:t>Список выданных паспортов</w:t>
            </w:r>
          </w:p>
        </w:tc>
      </w:tr>
      <w:tr w:rsidR="008238FA" w:rsidRPr="00EB6D4C" w14:paraId="36C0ED75" w14:textId="77777777" w:rsidTr="00A77263">
        <w:tc>
          <w:tcPr>
            <w:tcW w:w="594" w:type="dxa"/>
          </w:tcPr>
          <w:p w14:paraId="5E6E4AB2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  <w:tc>
          <w:tcPr>
            <w:tcW w:w="3000" w:type="dxa"/>
          </w:tcPr>
          <w:p w14:paraId="483478D6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Тип документа</w:t>
            </w:r>
          </w:p>
        </w:tc>
        <w:tc>
          <w:tcPr>
            <w:tcW w:w="1796" w:type="dxa"/>
          </w:tcPr>
          <w:p w14:paraId="200C9258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15" w:type="dxa"/>
          </w:tcPr>
          <w:p w14:paraId="1D570353" w14:textId="77777777" w:rsidR="008238FA" w:rsidRPr="0015492D" w:rsidRDefault="008238FA" w:rsidP="000937BD">
            <w:pPr>
              <w:ind w:firstLine="0"/>
              <w:jc w:val="both"/>
              <w:rPr>
                <w:rFonts w:cs="Times New Roman"/>
                <w:bCs/>
                <w:szCs w:val="28"/>
              </w:rPr>
            </w:pPr>
            <w:r w:rsidRPr="0015492D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856" w:type="dxa"/>
          </w:tcPr>
          <w:p w14:paraId="2E275A53" w14:textId="77777777" w:rsidR="008238FA" w:rsidRPr="0015492D" w:rsidRDefault="008238FA" w:rsidP="000937BD">
            <w:pPr>
              <w:ind w:firstLine="0"/>
              <w:jc w:val="both"/>
            </w:pPr>
            <w:r w:rsidRPr="0015492D">
              <w:rPr>
                <w:rStyle w:val="211pt"/>
                <w:rFonts w:eastAsiaTheme="minorHAnsi"/>
                <w:sz w:val="28"/>
                <w:szCs w:val="28"/>
              </w:rPr>
              <w:t>МВ.ПД.2.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5</w:t>
            </w:r>
            <w:r w:rsidRPr="0015492D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:rsidRPr="00EB6D4C" w14:paraId="5EA66616" w14:textId="77777777" w:rsidTr="00A77263">
        <w:tc>
          <w:tcPr>
            <w:tcW w:w="594" w:type="dxa"/>
          </w:tcPr>
          <w:p w14:paraId="22626A09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6</w:t>
            </w:r>
          </w:p>
        </w:tc>
        <w:tc>
          <w:tcPr>
            <w:tcW w:w="3000" w:type="dxa"/>
          </w:tcPr>
          <w:p w14:paraId="348AAE84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Серия документа</w:t>
            </w:r>
          </w:p>
        </w:tc>
        <w:tc>
          <w:tcPr>
            <w:tcW w:w="1796" w:type="dxa"/>
          </w:tcPr>
          <w:p w14:paraId="4755D039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815" w:type="dxa"/>
          </w:tcPr>
          <w:p w14:paraId="4222057B" w14:textId="77777777" w:rsidR="008238FA" w:rsidRPr="0015492D" w:rsidRDefault="008238FA" w:rsidP="000937BD">
            <w:pPr>
              <w:ind w:firstLine="0"/>
              <w:jc w:val="both"/>
              <w:rPr>
                <w:rFonts w:cs="Times New Roman"/>
                <w:bCs/>
                <w:szCs w:val="28"/>
              </w:rPr>
            </w:pPr>
            <w:r w:rsidRPr="0015492D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856" w:type="dxa"/>
          </w:tcPr>
          <w:p w14:paraId="2E39134E" w14:textId="77777777" w:rsidR="008238FA" w:rsidRPr="0015492D" w:rsidRDefault="008238FA" w:rsidP="000937BD">
            <w:pPr>
              <w:ind w:firstLine="0"/>
              <w:jc w:val="both"/>
            </w:pPr>
            <w:r w:rsidRPr="0015492D">
              <w:rPr>
                <w:rStyle w:val="211pt"/>
                <w:rFonts w:eastAsiaTheme="minorHAnsi"/>
                <w:sz w:val="28"/>
                <w:szCs w:val="28"/>
              </w:rPr>
              <w:t>МВ.ПД.2.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6</w:t>
            </w:r>
            <w:r w:rsidRPr="0015492D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:rsidRPr="00EB6D4C" w14:paraId="266A8EEF" w14:textId="77777777" w:rsidTr="00A77263">
        <w:tc>
          <w:tcPr>
            <w:tcW w:w="594" w:type="dxa"/>
          </w:tcPr>
          <w:p w14:paraId="30A73029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7</w:t>
            </w:r>
          </w:p>
        </w:tc>
        <w:tc>
          <w:tcPr>
            <w:tcW w:w="3000" w:type="dxa"/>
          </w:tcPr>
          <w:p w14:paraId="18EF6A64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Номер документа</w:t>
            </w:r>
          </w:p>
        </w:tc>
        <w:tc>
          <w:tcPr>
            <w:tcW w:w="1796" w:type="dxa"/>
          </w:tcPr>
          <w:p w14:paraId="33D13B78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815" w:type="dxa"/>
          </w:tcPr>
          <w:p w14:paraId="7CE34CD2" w14:textId="77777777" w:rsidR="008238FA" w:rsidRPr="0015492D" w:rsidRDefault="008238FA" w:rsidP="000937BD">
            <w:pPr>
              <w:ind w:firstLine="0"/>
              <w:jc w:val="both"/>
              <w:rPr>
                <w:rFonts w:cs="Times New Roman"/>
                <w:bCs/>
                <w:szCs w:val="28"/>
              </w:rPr>
            </w:pPr>
            <w:r w:rsidRPr="0015492D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856" w:type="dxa"/>
          </w:tcPr>
          <w:p w14:paraId="37071983" w14:textId="77777777" w:rsidR="008238FA" w:rsidRPr="0015492D" w:rsidRDefault="008238FA" w:rsidP="000937BD">
            <w:pPr>
              <w:ind w:firstLine="0"/>
              <w:jc w:val="both"/>
            </w:pPr>
            <w:r w:rsidRPr="0015492D">
              <w:rPr>
                <w:rStyle w:val="211pt"/>
                <w:rFonts w:eastAsiaTheme="minorHAnsi"/>
                <w:sz w:val="28"/>
                <w:szCs w:val="28"/>
              </w:rPr>
              <w:t>МВ.ПД.2.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7</w:t>
            </w:r>
            <w:r w:rsidRPr="0015492D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:rsidRPr="00EB6D4C" w14:paraId="151B800D" w14:textId="77777777" w:rsidTr="00A77263">
        <w:tc>
          <w:tcPr>
            <w:tcW w:w="594" w:type="dxa"/>
          </w:tcPr>
          <w:p w14:paraId="60FA2038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8</w:t>
            </w:r>
          </w:p>
        </w:tc>
        <w:tc>
          <w:tcPr>
            <w:tcW w:w="3000" w:type="dxa"/>
          </w:tcPr>
          <w:p w14:paraId="76B2E36D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 выдачи документа</w:t>
            </w:r>
          </w:p>
        </w:tc>
        <w:tc>
          <w:tcPr>
            <w:tcW w:w="1796" w:type="dxa"/>
          </w:tcPr>
          <w:p w14:paraId="47CBB9B1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Дата </w:t>
            </w:r>
          </w:p>
        </w:tc>
        <w:tc>
          <w:tcPr>
            <w:tcW w:w="1815" w:type="dxa"/>
          </w:tcPr>
          <w:p w14:paraId="6D9FA71F" w14:textId="77777777" w:rsidR="008238FA" w:rsidRPr="0015492D" w:rsidRDefault="008238FA" w:rsidP="000937BD">
            <w:pPr>
              <w:ind w:firstLine="0"/>
              <w:jc w:val="both"/>
              <w:rPr>
                <w:rFonts w:cs="Times New Roman"/>
                <w:bCs/>
                <w:szCs w:val="28"/>
              </w:rPr>
            </w:pPr>
            <w:r w:rsidRPr="0015492D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856" w:type="dxa"/>
          </w:tcPr>
          <w:p w14:paraId="20DB38B7" w14:textId="77777777" w:rsidR="008238FA" w:rsidRPr="0015492D" w:rsidRDefault="008238FA" w:rsidP="000937BD">
            <w:pPr>
              <w:ind w:firstLine="0"/>
              <w:jc w:val="both"/>
            </w:pPr>
            <w:r w:rsidRPr="0015492D">
              <w:rPr>
                <w:rStyle w:val="211pt"/>
                <w:rFonts w:eastAsiaTheme="minorHAnsi"/>
                <w:sz w:val="28"/>
                <w:szCs w:val="28"/>
              </w:rPr>
              <w:t>МВ.ПД.2.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8</w:t>
            </w:r>
            <w:r w:rsidRPr="0015492D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:rsidRPr="00EB6D4C" w14:paraId="0805BFBA" w14:textId="77777777" w:rsidTr="00A77263">
        <w:tc>
          <w:tcPr>
            <w:tcW w:w="594" w:type="dxa"/>
          </w:tcPr>
          <w:p w14:paraId="5B0C35B5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9</w:t>
            </w:r>
          </w:p>
        </w:tc>
        <w:tc>
          <w:tcPr>
            <w:tcW w:w="3000" w:type="dxa"/>
          </w:tcPr>
          <w:p w14:paraId="7E75496D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Код выдавшего подразделения</w:t>
            </w:r>
          </w:p>
        </w:tc>
        <w:tc>
          <w:tcPr>
            <w:tcW w:w="1796" w:type="dxa"/>
          </w:tcPr>
          <w:p w14:paraId="748ED148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815" w:type="dxa"/>
          </w:tcPr>
          <w:p w14:paraId="25FFAC92" w14:textId="77777777" w:rsidR="008238FA" w:rsidRPr="0015492D" w:rsidRDefault="008238FA" w:rsidP="000937BD">
            <w:pPr>
              <w:ind w:firstLine="0"/>
              <w:jc w:val="both"/>
              <w:rPr>
                <w:rFonts w:cs="Times New Roman"/>
                <w:bCs/>
                <w:szCs w:val="28"/>
              </w:rPr>
            </w:pPr>
            <w:r w:rsidRPr="0015492D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856" w:type="dxa"/>
          </w:tcPr>
          <w:p w14:paraId="5C8C28CA" w14:textId="77777777" w:rsidR="008238FA" w:rsidRPr="0015492D" w:rsidRDefault="008238FA" w:rsidP="000937BD">
            <w:pPr>
              <w:ind w:firstLine="0"/>
              <w:jc w:val="both"/>
            </w:pPr>
            <w:r w:rsidRPr="0015492D">
              <w:rPr>
                <w:rStyle w:val="211pt"/>
                <w:rFonts w:eastAsiaTheme="minorHAnsi"/>
                <w:sz w:val="28"/>
                <w:szCs w:val="28"/>
              </w:rPr>
              <w:t>МВ.ПД.2.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9</w:t>
            </w:r>
            <w:r w:rsidRPr="0015492D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:rsidRPr="00EB6D4C" w14:paraId="105D1F53" w14:textId="77777777" w:rsidTr="00A77263">
        <w:tc>
          <w:tcPr>
            <w:tcW w:w="594" w:type="dxa"/>
          </w:tcPr>
          <w:p w14:paraId="5F98FD16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10</w:t>
            </w:r>
          </w:p>
        </w:tc>
        <w:tc>
          <w:tcPr>
            <w:tcW w:w="3000" w:type="dxa"/>
          </w:tcPr>
          <w:p w14:paraId="0B322FE1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Наименование выдавшего подразделения</w:t>
            </w:r>
          </w:p>
        </w:tc>
        <w:tc>
          <w:tcPr>
            <w:tcW w:w="1796" w:type="dxa"/>
          </w:tcPr>
          <w:p w14:paraId="1F637A05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Строка </w:t>
            </w:r>
          </w:p>
        </w:tc>
        <w:tc>
          <w:tcPr>
            <w:tcW w:w="1815" w:type="dxa"/>
          </w:tcPr>
          <w:p w14:paraId="464CDCE5" w14:textId="77777777" w:rsidR="008238FA" w:rsidRPr="0015492D" w:rsidRDefault="008238FA" w:rsidP="000937BD">
            <w:pPr>
              <w:ind w:firstLine="0"/>
              <w:jc w:val="both"/>
              <w:rPr>
                <w:rFonts w:cs="Times New Roman"/>
                <w:bCs/>
                <w:szCs w:val="28"/>
              </w:rPr>
            </w:pPr>
            <w:r w:rsidRPr="0015492D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856" w:type="dxa"/>
          </w:tcPr>
          <w:p w14:paraId="0DC3172F" w14:textId="77777777" w:rsidR="008238FA" w:rsidRPr="0015492D" w:rsidRDefault="008238FA" w:rsidP="000937BD">
            <w:pPr>
              <w:ind w:firstLine="0"/>
              <w:jc w:val="both"/>
            </w:pPr>
            <w:r w:rsidRPr="0015492D">
              <w:rPr>
                <w:rStyle w:val="211pt"/>
                <w:rFonts w:eastAsiaTheme="minorHAnsi"/>
                <w:sz w:val="28"/>
                <w:szCs w:val="28"/>
              </w:rPr>
              <w:t>МВ.ПД.2.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10</w:t>
            </w:r>
            <w:r w:rsidRPr="0015492D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:rsidRPr="00EB6D4C" w14:paraId="112BE2E9" w14:textId="77777777" w:rsidTr="00A77263">
        <w:tc>
          <w:tcPr>
            <w:tcW w:w="594" w:type="dxa"/>
          </w:tcPr>
          <w:p w14:paraId="5F875DEF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11</w:t>
            </w:r>
          </w:p>
        </w:tc>
        <w:tc>
          <w:tcPr>
            <w:tcW w:w="3000" w:type="dxa"/>
          </w:tcPr>
          <w:p w14:paraId="672B8F29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Статус паспорта</w:t>
            </w:r>
          </w:p>
        </w:tc>
        <w:tc>
          <w:tcPr>
            <w:tcW w:w="1796" w:type="dxa"/>
          </w:tcPr>
          <w:p w14:paraId="0D2002F8" w14:textId="77777777" w:rsidR="008238FA" w:rsidRPr="0015492D" w:rsidRDefault="008238FA" w:rsidP="000937BD">
            <w:pPr>
              <w:ind w:firstLine="0"/>
              <w:jc w:val="both"/>
              <w:rPr>
                <w:rFonts w:cs="Times New Roman"/>
              </w:rPr>
            </w:pPr>
            <w:r w:rsidRPr="0015492D">
              <w:rPr>
                <w:rFonts w:cs="Times New Roman"/>
                <w:szCs w:val="28"/>
              </w:rPr>
              <w:t xml:space="preserve">Строка </w:t>
            </w:r>
          </w:p>
        </w:tc>
        <w:tc>
          <w:tcPr>
            <w:tcW w:w="1815" w:type="dxa"/>
          </w:tcPr>
          <w:p w14:paraId="201EAD3A" w14:textId="77777777" w:rsidR="008238FA" w:rsidRPr="0015492D" w:rsidRDefault="008238FA" w:rsidP="000937BD">
            <w:pPr>
              <w:ind w:firstLine="0"/>
              <w:jc w:val="both"/>
              <w:rPr>
                <w:rFonts w:cs="Times New Roman"/>
                <w:bCs/>
                <w:szCs w:val="28"/>
              </w:rPr>
            </w:pPr>
            <w:r w:rsidRPr="0015492D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856" w:type="dxa"/>
          </w:tcPr>
          <w:p w14:paraId="53E84856" w14:textId="77777777" w:rsidR="008238FA" w:rsidRPr="0015492D" w:rsidRDefault="008238FA" w:rsidP="000937BD">
            <w:pPr>
              <w:ind w:firstLine="0"/>
              <w:jc w:val="both"/>
            </w:pPr>
            <w:r w:rsidRPr="0015492D">
              <w:rPr>
                <w:rStyle w:val="211pt"/>
                <w:rFonts w:eastAsiaTheme="minorHAnsi"/>
                <w:sz w:val="28"/>
                <w:szCs w:val="28"/>
              </w:rPr>
              <w:t>МВ.ПД.2.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11.</w:t>
            </w:r>
          </w:p>
        </w:tc>
      </w:tr>
      <w:tr w:rsidR="008238FA" w:rsidRPr="00EB6D4C" w14:paraId="51CCB2D1" w14:textId="77777777" w:rsidTr="00A77263">
        <w:tc>
          <w:tcPr>
            <w:tcW w:w="594" w:type="dxa"/>
          </w:tcPr>
          <w:p w14:paraId="5BACCC0D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12</w:t>
            </w:r>
          </w:p>
        </w:tc>
        <w:tc>
          <w:tcPr>
            <w:tcW w:w="3000" w:type="dxa"/>
          </w:tcPr>
          <w:p w14:paraId="0F1CEC89" w14:textId="77777777" w:rsidR="008238FA" w:rsidRDefault="008238FA" w:rsidP="000937BD">
            <w:pPr>
              <w:pStyle w:val="31"/>
              <w:shd w:val="clear" w:color="auto" w:fill="auto"/>
              <w:spacing w:after="0" w:line="240" w:lineRule="auto"/>
              <w:ind w:firstLine="0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Наименование населенного пункта</w:t>
            </w:r>
          </w:p>
        </w:tc>
        <w:tc>
          <w:tcPr>
            <w:tcW w:w="1796" w:type="dxa"/>
          </w:tcPr>
          <w:p w14:paraId="63AB0721" w14:textId="77777777" w:rsidR="008238FA" w:rsidRPr="0015492D" w:rsidRDefault="008238FA" w:rsidP="000937BD">
            <w:pPr>
              <w:ind w:firstLine="0"/>
              <w:jc w:val="both"/>
              <w:rPr>
                <w:rFonts w:cs="Times New Roman"/>
              </w:rPr>
            </w:pPr>
            <w:r w:rsidRPr="0015492D">
              <w:rPr>
                <w:rFonts w:cs="Times New Roman"/>
                <w:szCs w:val="28"/>
              </w:rPr>
              <w:t xml:space="preserve">Строка </w:t>
            </w:r>
          </w:p>
        </w:tc>
        <w:tc>
          <w:tcPr>
            <w:tcW w:w="1815" w:type="dxa"/>
          </w:tcPr>
          <w:p w14:paraId="333D6225" w14:textId="77777777" w:rsidR="008238FA" w:rsidRPr="0015492D" w:rsidRDefault="008238FA" w:rsidP="000937BD">
            <w:pPr>
              <w:ind w:firstLine="0"/>
              <w:jc w:val="both"/>
              <w:rPr>
                <w:rFonts w:cs="Times New Roman"/>
                <w:bCs/>
                <w:szCs w:val="28"/>
              </w:rPr>
            </w:pPr>
            <w:r w:rsidRPr="0015492D">
              <w:rPr>
                <w:rFonts w:cs="Times New Roman"/>
                <w:bCs/>
                <w:szCs w:val="28"/>
              </w:rPr>
              <w:t>СМЭВ</w:t>
            </w:r>
          </w:p>
        </w:tc>
        <w:tc>
          <w:tcPr>
            <w:tcW w:w="1856" w:type="dxa"/>
          </w:tcPr>
          <w:p w14:paraId="54EAE129" w14:textId="77777777" w:rsidR="008238FA" w:rsidRPr="0015492D" w:rsidRDefault="008238FA" w:rsidP="000937BD">
            <w:pPr>
              <w:ind w:firstLine="0"/>
              <w:jc w:val="both"/>
            </w:pPr>
            <w:r w:rsidRPr="0015492D">
              <w:rPr>
                <w:rStyle w:val="211pt"/>
                <w:rFonts w:eastAsiaTheme="minorHAnsi"/>
                <w:sz w:val="28"/>
                <w:szCs w:val="28"/>
              </w:rPr>
              <w:t>МВ.ПД.2.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12</w:t>
            </w:r>
            <w:r w:rsidRPr="0015492D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</w:tbl>
    <w:p w14:paraId="34F4DC5C" w14:textId="77777777" w:rsidR="008238FA" w:rsidRPr="00712E25" w:rsidRDefault="008238FA" w:rsidP="008238FA">
      <w:pPr>
        <w:pStyle w:val="a6"/>
        <w:ind w:left="0"/>
        <w:rPr>
          <w:szCs w:val="28"/>
        </w:rPr>
      </w:pPr>
      <w:r w:rsidRPr="00712E25">
        <w:rPr>
          <w:szCs w:val="28"/>
        </w:rPr>
        <w:t>Список используемых сокращений</w:t>
      </w:r>
    </w:p>
    <w:p w14:paraId="30B6867F" w14:textId="77777777" w:rsidR="008238FA" w:rsidRPr="00712E25" w:rsidRDefault="008238FA" w:rsidP="008238FA">
      <w:pPr>
        <w:pStyle w:val="a6"/>
        <w:ind w:left="0"/>
        <w:rPr>
          <w:szCs w:val="28"/>
        </w:rPr>
      </w:pPr>
      <w:r w:rsidRPr="00712E25">
        <w:rPr>
          <w:szCs w:val="28"/>
        </w:rPr>
        <w:t>СМЭВ – система межведомственного электронного взаимодействия;</w:t>
      </w:r>
    </w:p>
    <w:p w14:paraId="65527E24" w14:textId="77777777" w:rsidR="008238FA" w:rsidRPr="00712E25" w:rsidRDefault="008238FA" w:rsidP="008238FA">
      <w:pPr>
        <w:pStyle w:val="a6"/>
        <w:ind w:left="0"/>
        <w:rPr>
          <w:szCs w:val="28"/>
        </w:rPr>
      </w:pPr>
      <w:r w:rsidRPr="00712E25">
        <w:rPr>
          <w:szCs w:val="28"/>
        </w:rPr>
        <w:t>СНИЛС – страховой номер индивидуального лицевого счета</w:t>
      </w:r>
    </w:p>
    <w:p w14:paraId="28BE1A46" w14:textId="77777777" w:rsidR="008238FA" w:rsidRPr="006D7C50" w:rsidRDefault="008238FA" w:rsidP="008238FA">
      <w:pPr>
        <w:tabs>
          <w:tab w:val="left" w:pos="142"/>
        </w:tabs>
        <w:jc w:val="both"/>
        <w:rPr>
          <w:rFonts w:cs="Times New Roman"/>
          <w:szCs w:val="28"/>
        </w:rPr>
      </w:pPr>
    </w:p>
    <w:p w14:paraId="2002B830" w14:textId="77777777" w:rsidR="008238FA" w:rsidRDefault="008238FA" w:rsidP="000937BD">
      <w:pPr>
        <w:pStyle w:val="a6"/>
        <w:numPr>
          <w:ilvl w:val="0"/>
          <w:numId w:val="14"/>
        </w:numPr>
        <w:tabs>
          <w:tab w:val="left" w:pos="142"/>
        </w:tabs>
        <w:ind w:left="0" w:firstLine="0"/>
        <w:jc w:val="center"/>
        <w:rPr>
          <w:szCs w:val="28"/>
        </w:rPr>
      </w:pPr>
      <w:r>
        <w:rPr>
          <w:szCs w:val="28"/>
        </w:rPr>
        <w:lastRenderedPageBreak/>
        <w:t>Сведения о соответствии фамильно-именной группы, даты рождения, пола и СНИЛС</w:t>
      </w:r>
    </w:p>
    <w:p w14:paraId="2360CB3A" w14:textId="77777777" w:rsidR="008238FA" w:rsidRDefault="008238FA" w:rsidP="008238FA">
      <w:pPr>
        <w:pStyle w:val="a6"/>
        <w:tabs>
          <w:tab w:val="left" w:pos="142"/>
        </w:tabs>
        <w:ind w:left="709"/>
        <w:jc w:val="both"/>
        <w:rPr>
          <w:szCs w:val="28"/>
        </w:rPr>
      </w:pPr>
    </w:p>
    <w:p w14:paraId="536135FA" w14:textId="7E54220C" w:rsidR="008238FA" w:rsidRDefault="00C40455" w:rsidP="008238FA">
      <w:pPr>
        <w:pStyle w:val="a6"/>
        <w:tabs>
          <w:tab w:val="left" w:pos="142"/>
        </w:tabs>
        <w:ind w:left="0"/>
        <w:jc w:val="center"/>
        <w:rPr>
          <w:szCs w:val="28"/>
        </w:rPr>
      </w:pPr>
      <w:r>
        <w:rPr>
          <w:szCs w:val="28"/>
        </w:rPr>
        <w:t>7</w:t>
      </w:r>
      <w:r w:rsidR="008238FA">
        <w:rPr>
          <w:szCs w:val="28"/>
        </w:rPr>
        <w:t>.1 Предоставление сведений о соответствии фамильно-именной группы, даты рождения, пола и СНИЛС в форме электронного документа (атрибутивный состав запроса)</w:t>
      </w:r>
    </w:p>
    <w:p w14:paraId="5360A3B7" w14:textId="77777777" w:rsidR="008238FA" w:rsidRDefault="008238FA" w:rsidP="008238FA">
      <w:pPr>
        <w:pStyle w:val="a6"/>
        <w:tabs>
          <w:tab w:val="left" w:pos="142"/>
        </w:tabs>
        <w:ind w:left="0" w:firstLine="709"/>
        <w:jc w:val="both"/>
        <w:rPr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94"/>
        <w:gridCol w:w="3115"/>
        <w:gridCol w:w="1854"/>
        <w:gridCol w:w="1856"/>
        <w:gridCol w:w="1868"/>
      </w:tblGrid>
      <w:tr w:rsidR="008238FA" w14:paraId="7DF076F8" w14:textId="77777777" w:rsidTr="00A77263">
        <w:tc>
          <w:tcPr>
            <w:tcW w:w="594" w:type="dxa"/>
          </w:tcPr>
          <w:p w14:paraId="3D7592E6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№ п/п</w:t>
            </w:r>
          </w:p>
        </w:tc>
        <w:tc>
          <w:tcPr>
            <w:tcW w:w="3115" w:type="dxa"/>
          </w:tcPr>
          <w:p w14:paraId="62915F37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854" w:type="dxa"/>
          </w:tcPr>
          <w:p w14:paraId="7DFE9CC4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856" w:type="dxa"/>
          </w:tcPr>
          <w:p w14:paraId="2BD0F89A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868" w:type="dxa"/>
          </w:tcPr>
          <w:p w14:paraId="0ADDE6EB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Код атрибута</w:t>
            </w:r>
          </w:p>
        </w:tc>
      </w:tr>
      <w:tr w:rsidR="008238FA" w14:paraId="10D638F3" w14:textId="77777777" w:rsidTr="00A77263">
        <w:tc>
          <w:tcPr>
            <w:tcW w:w="594" w:type="dxa"/>
          </w:tcPr>
          <w:p w14:paraId="0D1111BE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</w:p>
        </w:tc>
        <w:tc>
          <w:tcPr>
            <w:tcW w:w="3115" w:type="dxa"/>
          </w:tcPr>
          <w:p w14:paraId="62E24D0F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1854" w:type="dxa"/>
          </w:tcPr>
          <w:p w14:paraId="1EB32AA4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1856" w:type="dxa"/>
          </w:tcPr>
          <w:p w14:paraId="5A77A886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1868" w:type="dxa"/>
          </w:tcPr>
          <w:p w14:paraId="3B88F971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</w:tr>
      <w:tr w:rsidR="008238FA" w:rsidRPr="00B47EE2" w14:paraId="6CB12C1A" w14:textId="77777777" w:rsidTr="00A77263">
        <w:tc>
          <w:tcPr>
            <w:tcW w:w="9287" w:type="dxa"/>
            <w:gridSpan w:val="5"/>
          </w:tcPr>
          <w:p w14:paraId="05536E0A" w14:textId="77777777" w:rsidR="008238FA" w:rsidRPr="00B47EE2" w:rsidRDefault="008238FA" w:rsidP="00C40455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Сведения о лице, в отношении которого сформирован запрос</w:t>
            </w:r>
          </w:p>
        </w:tc>
      </w:tr>
      <w:tr w:rsidR="008238FA" w:rsidRPr="00330F1D" w14:paraId="0B1F54AE" w14:textId="77777777" w:rsidTr="00A77263">
        <w:tc>
          <w:tcPr>
            <w:tcW w:w="594" w:type="dxa"/>
          </w:tcPr>
          <w:p w14:paraId="63F5E3AB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115" w:type="dxa"/>
          </w:tcPr>
          <w:p w14:paraId="6B2C0BA2" w14:textId="77777777" w:rsidR="008238FA" w:rsidRDefault="008238FA" w:rsidP="00C40455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Фамилия</w:t>
            </w:r>
          </w:p>
        </w:tc>
        <w:tc>
          <w:tcPr>
            <w:tcW w:w="1854" w:type="dxa"/>
          </w:tcPr>
          <w:p w14:paraId="13C73101" w14:textId="77777777" w:rsidR="008238FA" w:rsidRDefault="008238FA" w:rsidP="00C40455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6" w:type="dxa"/>
          </w:tcPr>
          <w:p w14:paraId="5BAF9D3F" w14:textId="77777777" w:rsidR="008238FA" w:rsidRDefault="008238FA" w:rsidP="00C40455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68" w:type="dxa"/>
          </w:tcPr>
          <w:p w14:paraId="7B306854" w14:textId="77777777" w:rsidR="008238FA" w:rsidRPr="00330F1D" w:rsidRDefault="008238FA" w:rsidP="00C40455">
            <w:pPr>
              <w:ind w:firstLine="0"/>
            </w:pPr>
            <w:r>
              <w:rPr>
                <w:rStyle w:val="211pt"/>
                <w:rFonts w:eastAsiaTheme="minorHAnsi"/>
                <w:sz w:val="28"/>
                <w:szCs w:val="28"/>
              </w:rPr>
              <w:t>МВ.ПФР.</w:t>
            </w:r>
            <w:r w:rsidRPr="00330F1D">
              <w:rPr>
                <w:rStyle w:val="211pt"/>
                <w:rFonts w:eastAsiaTheme="minorHAnsi"/>
                <w:sz w:val="28"/>
                <w:szCs w:val="28"/>
              </w:rPr>
              <w:t>1.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1</w:t>
            </w:r>
            <w:r w:rsidRPr="00330F1D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:rsidRPr="00330F1D" w14:paraId="7000362A" w14:textId="77777777" w:rsidTr="00A77263">
        <w:tc>
          <w:tcPr>
            <w:tcW w:w="594" w:type="dxa"/>
          </w:tcPr>
          <w:p w14:paraId="4C005BEB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3115" w:type="dxa"/>
          </w:tcPr>
          <w:p w14:paraId="44D335DD" w14:textId="77777777" w:rsidR="008238FA" w:rsidRDefault="008238FA" w:rsidP="00C40455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Имя</w:t>
            </w:r>
          </w:p>
        </w:tc>
        <w:tc>
          <w:tcPr>
            <w:tcW w:w="1854" w:type="dxa"/>
          </w:tcPr>
          <w:p w14:paraId="75C643E9" w14:textId="77777777" w:rsidR="008238FA" w:rsidRPr="00292AEC" w:rsidRDefault="008238FA" w:rsidP="00C40455">
            <w:pPr>
              <w:ind w:firstLine="0"/>
              <w:rPr>
                <w:rFonts w:cs="Times New Roman"/>
                <w:bCs/>
                <w:szCs w:val="28"/>
              </w:rPr>
            </w:pPr>
            <w:r w:rsidRPr="00292AEC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856" w:type="dxa"/>
          </w:tcPr>
          <w:p w14:paraId="52283FAC" w14:textId="77777777" w:rsidR="008238FA" w:rsidRDefault="008238FA" w:rsidP="00C40455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68" w:type="dxa"/>
          </w:tcPr>
          <w:p w14:paraId="6D1F9767" w14:textId="77777777" w:rsidR="008238FA" w:rsidRDefault="008238FA" w:rsidP="00C40455">
            <w:pPr>
              <w:ind w:firstLine="0"/>
            </w:pPr>
            <w:r w:rsidRPr="00F60E35">
              <w:rPr>
                <w:rStyle w:val="211pt"/>
                <w:rFonts w:eastAsiaTheme="minorHAnsi"/>
                <w:sz w:val="28"/>
                <w:szCs w:val="28"/>
              </w:rPr>
              <w:t>МВ.ПФР.1.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F60E35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:rsidRPr="00330F1D" w14:paraId="2762F4CA" w14:textId="77777777" w:rsidTr="00A77263">
        <w:tc>
          <w:tcPr>
            <w:tcW w:w="594" w:type="dxa"/>
          </w:tcPr>
          <w:p w14:paraId="532ACAE3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3115" w:type="dxa"/>
          </w:tcPr>
          <w:p w14:paraId="2BB65A61" w14:textId="77777777" w:rsidR="008238FA" w:rsidRDefault="008238FA" w:rsidP="00C40455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Отчество</w:t>
            </w:r>
          </w:p>
        </w:tc>
        <w:tc>
          <w:tcPr>
            <w:tcW w:w="1854" w:type="dxa"/>
          </w:tcPr>
          <w:p w14:paraId="0DB61501" w14:textId="77777777" w:rsidR="008238FA" w:rsidRPr="00292AEC" w:rsidRDefault="008238FA" w:rsidP="00C40455">
            <w:pPr>
              <w:ind w:firstLine="0"/>
              <w:rPr>
                <w:rFonts w:cs="Times New Roman"/>
                <w:bCs/>
                <w:szCs w:val="28"/>
              </w:rPr>
            </w:pPr>
            <w:r w:rsidRPr="00292AEC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856" w:type="dxa"/>
          </w:tcPr>
          <w:p w14:paraId="1D509212" w14:textId="77777777" w:rsidR="008238FA" w:rsidRDefault="008238FA" w:rsidP="00C40455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68" w:type="dxa"/>
          </w:tcPr>
          <w:p w14:paraId="370073B0" w14:textId="77777777" w:rsidR="008238FA" w:rsidRDefault="008238FA" w:rsidP="00C40455">
            <w:pPr>
              <w:ind w:firstLine="0"/>
            </w:pPr>
            <w:r w:rsidRPr="00F60E35">
              <w:rPr>
                <w:rStyle w:val="211pt"/>
                <w:rFonts w:eastAsiaTheme="minorHAnsi"/>
                <w:sz w:val="28"/>
                <w:szCs w:val="28"/>
              </w:rPr>
              <w:t>МВ.ПФР.1.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3</w:t>
            </w:r>
            <w:r w:rsidRPr="00F60E35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:rsidRPr="00330F1D" w14:paraId="038AB2F8" w14:textId="77777777" w:rsidTr="00A77263">
        <w:tc>
          <w:tcPr>
            <w:tcW w:w="594" w:type="dxa"/>
          </w:tcPr>
          <w:p w14:paraId="1A55B8A9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3115" w:type="dxa"/>
          </w:tcPr>
          <w:p w14:paraId="6599E59D" w14:textId="77777777" w:rsidR="008238FA" w:rsidRDefault="008238FA" w:rsidP="00C40455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854" w:type="dxa"/>
          </w:tcPr>
          <w:p w14:paraId="5C0A970B" w14:textId="77777777" w:rsidR="008238FA" w:rsidRDefault="008238FA" w:rsidP="00C40455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856" w:type="dxa"/>
          </w:tcPr>
          <w:p w14:paraId="1D516720" w14:textId="77777777" w:rsidR="008238FA" w:rsidRDefault="008238FA" w:rsidP="00C40455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68" w:type="dxa"/>
          </w:tcPr>
          <w:p w14:paraId="56EE0034" w14:textId="77777777" w:rsidR="008238FA" w:rsidRDefault="008238FA" w:rsidP="00C40455">
            <w:pPr>
              <w:ind w:firstLine="0"/>
            </w:pPr>
            <w:r w:rsidRPr="00F60E35">
              <w:rPr>
                <w:rStyle w:val="211pt"/>
                <w:rFonts w:eastAsiaTheme="minorHAnsi"/>
                <w:sz w:val="28"/>
                <w:szCs w:val="28"/>
              </w:rPr>
              <w:t>МВ.ПФР.1.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4</w:t>
            </w:r>
            <w:r w:rsidRPr="00F60E35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8238FA" w:rsidRPr="00330F1D" w14:paraId="200EFC0F" w14:textId="77777777" w:rsidTr="00A77263">
        <w:tc>
          <w:tcPr>
            <w:tcW w:w="594" w:type="dxa"/>
          </w:tcPr>
          <w:p w14:paraId="7B009308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  <w:tc>
          <w:tcPr>
            <w:tcW w:w="3115" w:type="dxa"/>
          </w:tcPr>
          <w:p w14:paraId="601589EC" w14:textId="77777777" w:rsidR="008238FA" w:rsidRDefault="008238FA" w:rsidP="00C40455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СНИЛС</w:t>
            </w:r>
          </w:p>
        </w:tc>
        <w:tc>
          <w:tcPr>
            <w:tcW w:w="1854" w:type="dxa"/>
          </w:tcPr>
          <w:p w14:paraId="355911DB" w14:textId="77777777" w:rsidR="008238FA" w:rsidRDefault="008238FA" w:rsidP="00C40455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6" w:type="dxa"/>
          </w:tcPr>
          <w:p w14:paraId="350EC059" w14:textId="77777777" w:rsidR="008238FA" w:rsidRDefault="008238FA" w:rsidP="00C40455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68" w:type="dxa"/>
          </w:tcPr>
          <w:p w14:paraId="11F5DC3E" w14:textId="77777777" w:rsidR="008238FA" w:rsidRDefault="008238FA" w:rsidP="00C40455">
            <w:pPr>
              <w:ind w:firstLine="0"/>
            </w:pPr>
            <w:r w:rsidRPr="00F60E35">
              <w:rPr>
                <w:rStyle w:val="211pt"/>
                <w:rFonts w:eastAsiaTheme="minorHAnsi"/>
                <w:sz w:val="28"/>
                <w:szCs w:val="28"/>
              </w:rPr>
              <w:t>МВ.ПФР.1.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5</w:t>
            </w:r>
            <w:r w:rsidRPr="00F60E35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</w:tbl>
    <w:p w14:paraId="79E89480" w14:textId="77777777" w:rsidR="008238FA" w:rsidRPr="006D7C50" w:rsidRDefault="008238FA" w:rsidP="008238FA">
      <w:pPr>
        <w:tabs>
          <w:tab w:val="left" w:pos="142"/>
        </w:tabs>
        <w:jc w:val="both"/>
        <w:rPr>
          <w:rFonts w:cs="Times New Roman"/>
          <w:szCs w:val="28"/>
        </w:rPr>
      </w:pPr>
    </w:p>
    <w:p w14:paraId="6A95F685" w14:textId="2C0CF120" w:rsidR="008238FA" w:rsidRDefault="00C40455" w:rsidP="008238FA">
      <w:pPr>
        <w:pStyle w:val="a6"/>
        <w:tabs>
          <w:tab w:val="left" w:pos="142"/>
        </w:tabs>
        <w:ind w:left="0" w:firstLine="709"/>
        <w:jc w:val="center"/>
        <w:rPr>
          <w:szCs w:val="28"/>
        </w:rPr>
      </w:pPr>
      <w:r>
        <w:rPr>
          <w:szCs w:val="28"/>
        </w:rPr>
        <w:t>7</w:t>
      </w:r>
      <w:r w:rsidR="008238FA">
        <w:rPr>
          <w:szCs w:val="28"/>
        </w:rPr>
        <w:t>.2. Предоставление сведений о соответствии фамильно-именной группы, даты рождения, пола и СНИЛС в форме электронного документа (атрибутивный состав ответа на запрос)</w:t>
      </w:r>
    </w:p>
    <w:p w14:paraId="161F4E9F" w14:textId="77777777" w:rsidR="008238FA" w:rsidRDefault="008238FA" w:rsidP="008238FA">
      <w:pPr>
        <w:pStyle w:val="a6"/>
        <w:tabs>
          <w:tab w:val="left" w:pos="142"/>
        </w:tabs>
        <w:ind w:left="0" w:firstLine="709"/>
        <w:jc w:val="both"/>
        <w:rPr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94"/>
        <w:gridCol w:w="2997"/>
        <w:gridCol w:w="1795"/>
        <w:gridCol w:w="1815"/>
        <w:gridCol w:w="1860"/>
      </w:tblGrid>
      <w:tr w:rsidR="008238FA" w14:paraId="766B958E" w14:textId="77777777" w:rsidTr="00A77263">
        <w:tc>
          <w:tcPr>
            <w:tcW w:w="594" w:type="dxa"/>
          </w:tcPr>
          <w:p w14:paraId="4A17D85E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№ п/п</w:t>
            </w:r>
          </w:p>
        </w:tc>
        <w:tc>
          <w:tcPr>
            <w:tcW w:w="2997" w:type="dxa"/>
          </w:tcPr>
          <w:p w14:paraId="0FD4673E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795" w:type="dxa"/>
          </w:tcPr>
          <w:p w14:paraId="628967E0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815" w:type="dxa"/>
          </w:tcPr>
          <w:p w14:paraId="4C62D89C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860" w:type="dxa"/>
          </w:tcPr>
          <w:p w14:paraId="071CC985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Код атрибута</w:t>
            </w:r>
          </w:p>
        </w:tc>
      </w:tr>
      <w:tr w:rsidR="008238FA" w14:paraId="0AAD9E8C" w14:textId="77777777" w:rsidTr="00A77263">
        <w:tc>
          <w:tcPr>
            <w:tcW w:w="594" w:type="dxa"/>
          </w:tcPr>
          <w:p w14:paraId="1855692A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</w:p>
        </w:tc>
        <w:tc>
          <w:tcPr>
            <w:tcW w:w="2997" w:type="dxa"/>
          </w:tcPr>
          <w:p w14:paraId="1FB03E69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1795" w:type="dxa"/>
          </w:tcPr>
          <w:p w14:paraId="475706EE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1815" w:type="dxa"/>
          </w:tcPr>
          <w:p w14:paraId="70B1A88E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1860" w:type="dxa"/>
          </w:tcPr>
          <w:p w14:paraId="6A9C5674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</w:tr>
      <w:tr w:rsidR="008238FA" w:rsidRPr="00B47EE2" w14:paraId="6A967C97" w14:textId="77777777" w:rsidTr="00A77263">
        <w:tc>
          <w:tcPr>
            <w:tcW w:w="9061" w:type="dxa"/>
            <w:gridSpan w:val="5"/>
          </w:tcPr>
          <w:p w14:paraId="41A824BF" w14:textId="77777777" w:rsidR="008238FA" w:rsidRPr="00B47EE2" w:rsidRDefault="008238FA" w:rsidP="00A77263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Наименование атрибута ответа</w:t>
            </w:r>
          </w:p>
        </w:tc>
      </w:tr>
      <w:tr w:rsidR="008238FA" w:rsidRPr="00330F1D" w14:paraId="4269509F" w14:textId="77777777" w:rsidTr="00A77263">
        <w:tc>
          <w:tcPr>
            <w:tcW w:w="594" w:type="dxa"/>
          </w:tcPr>
          <w:p w14:paraId="2A369874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2997" w:type="dxa"/>
          </w:tcPr>
          <w:p w14:paraId="0B836DB0" w14:textId="77777777" w:rsidR="008238FA" w:rsidRDefault="008238FA" w:rsidP="00C40455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Резолюция о соответствии СНИЛС указанным в запросе данным</w:t>
            </w:r>
          </w:p>
        </w:tc>
        <w:tc>
          <w:tcPr>
            <w:tcW w:w="1795" w:type="dxa"/>
          </w:tcPr>
          <w:p w14:paraId="4C13C0B8" w14:textId="77777777" w:rsidR="008238FA" w:rsidRDefault="008238FA" w:rsidP="00C40455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15" w:type="dxa"/>
          </w:tcPr>
          <w:p w14:paraId="2CD52D22" w14:textId="77777777" w:rsidR="008238FA" w:rsidRDefault="008238FA" w:rsidP="00C40455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60" w:type="dxa"/>
          </w:tcPr>
          <w:p w14:paraId="09314679" w14:textId="77777777" w:rsidR="008238FA" w:rsidRPr="00330F1D" w:rsidRDefault="008238FA" w:rsidP="00C40455">
            <w:pPr>
              <w:ind w:firstLine="0"/>
            </w:pPr>
            <w:r>
              <w:rPr>
                <w:rStyle w:val="211pt"/>
                <w:rFonts w:eastAsiaTheme="minorHAnsi"/>
                <w:sz w:val="28"/>
                <w:szCs w:val="28"/>
              </w:rPr>
              <w:t>МВ.ПФР.2</w:t>
            </w:r>
            <w:r w:rsidRPr="00330F1D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1</w:t>
            </w:r>
            <w:r w:rsidRPr="00330F1D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</w:tbl>
    <w:p w14:paraId="5D46B43C" w14:textId="77777777" w:rsidR="008238FA" w:rsidRPr="00712E25" w:rsidRDefault="008238FA" w:rsidP="008238FA">
      <w:pPr>
        <w:pStyle w:val="a6"/>
        <w:ind w:left="0"/>
        <w:rPr>
          <w:szCs w:val="28"/>
        </w:rPr>
      </w:pPr>
      <w:r w:rsidRPr="00712E25">
        <w:rPr>
          <w:szCs w:val="28"/>
        </w:rPr>
        <w:t>Список используемых сокращений</w:t>
      </w:r>
    </w:p>
    <w:p w14:paraId="7C7D3EC8" w14:textId="77777777" w:rsidR="008238FA" w:rsidRPr="00712E25" w:rsidRDefault="008238FA" w:rsidP="008238FA">
      <w:pPr>
        <w:pStyle w:val="a6"/>
        <w:ind w:left="0"/>
        <w:rPr>
          <w:szCs w:val="28"/>
        </w:rPr>
      </w:pPr>
      <w:r w:rsidRPr="00712E25">
        <w:rPr>
          <w:szCs w:val="28"/>
        </w:rPr>
        <w:t>СМЭВ – система межведомственного электронного взаимодействия;</w:t>
      </w:r>
    </w:p>
    <w:p w14:paraId="6BDE6874" w14:textId="77777777" w:rsidR="008238FA" w:rsidRPr="00712E25" w:rsidRDefault="008238FA" w:rsidP="008238FA">
      <w:pPr>
        <w:pStyle w:val="a6"/>
        <w:ind w:left="0"/>
        <w:rPr>
          <w:szCs w:val="28"/>
        </w:rPr>
      </w:pPr>
      <w:r w:rsidRPr="00712E25">
        <w:rPr>
          <w:szCs w:val="28"/>
        </w:rPr>
        <w:t>СНИЛС – страховой номер индивидуального лицевого счета</w:t>
      </w:r>
    </w:p>
    <w:p w14:paraId="4E5A1643" w14:textId="77777777" w:rsidR="008238FA" w:rsidRPr="006D7C50" w:rsidRDefault="008238FA" w:rsidP="008238FA">
      <w:pPr>
        <w:tabs>
          <w:tab w:val="left" w:pos="142"/>
        </w:tabs>
        <w:jc w:val="both"/>
        <w:rPr>
          <w:rFonts w:cs="Times New Roman"/>
          <w:szCs w:val="28"/>
        </w:rPr>
      </w:pPr>
    </w:p>
    <w:p w14:paraId="72E9AE5C" w14:textId="5965AB15" w:rsidR="00C36D98" w:rsidRPr="00C36D98" w:rsidRDefault="008238FA" w:rsidP="00C36D98">
      <w:pPr>
        <w:pStyle w:val="a6"/>
        <w:numPr>
          <w:ilvl w:val="0"/>
          <w:numId w:val="14"/>
        </w:numPr>
        <w:jc w:val="center"/>
        <w:rPr>
          <w:szCs w:val="28"/>
        </w:rPr>
      </w:pPr>
      <w:r>
        <w:rPr>
          <w:szCs w:val="28"/>
        </w:rPr>
        <w:t xml:space="preserve">Сведения </w:t>
      </w:r>
      <w:r w:rsidR="00C40455">
        <w:rPr>
          <w:szCs w:val="28"/>
        </w:rPr>
        <w:t xml:space="preserve">о ребенке </w:t>
      </w:r>
      <w:r w:rsidR="00C36D98">
        <w:rPr>
          <w:szCs w:val="28"/>
        </w:rPr>
        <w:t xml:space="preserve">из </w:t>
      </w:r>
      <w:r w:rsidR="00C36D98" w:rsidRPr="00C36D98">
        <w:rPr>
          <w:szCs w:val="28"/>
        </w:rPr>
        <w:t>ГИС ЯО «</w:t>
      </w:r>
      <w:r w:rsidR="00C36D98">
        <w:rPr>
          <w:szCs w:val="28"/>
        </w:rPr>
        <w:t>А</w:t>
      </w:r>
      <w:r w:rsidR="00C36D98" w:rsidRPr="00C36D98">
        <w:rPr>
          <w:szCs w:val="28"/>
        </w:rPr>
        <w:t>втоматизированная</w:t>
      </w:r>
    </w:p>
    <w:p w14:paraId="7114E65F" w14:textId="2C612E5B" w:rsidR="008238FA" w:rsidRDefault="00C36D98" w:rsidP="00C36D98">
      <w:pPr>
        <w:pStyle w:val="a6"/>
        <w:ind w:left="0"/>
        <w:rPr>
          <w:szCs w:val="28"/>
        </w:rPr>
      </w:pPr>
      <w:r w:rsidRPr="00C36D98">
        <w:rPr>
          <w:szCs w:val="28"/>
        </w:rPr>
        <w:t>информационная система дошкольных образовательных учреждений</w:t>
      </w:r>
      <w:r>
        <w:rPr>
          <w:szCs w:val="28"/>
        </w:rPr>
        <w:t>»</w:t>
      </w:r>
    </w:p>
    <w:p w14:paraId="49D6C924" w14:textId="77777777" w:rsidR="008238FA" w:rsidRDefault="008238FA" w:rsidP="00C36D98">
      <w:pPr>
        <w:pStyle w:val="a6"/>
        <w:tabs>
          <w:tab w:val="left" w:pos="142"/>
        </w:tabs>
        <w:ind w:left="709"/>
        <w:jc w:val="center"/>
        <w:rPr>
          <w:szCs w:val="28"/>
        </w:rPr>
      </w:pPr>
    </w:p>
    <w:p w14:paraId="4FEF4304" w14:textId="72D3FA3B" w:rsidR="008238FA" w:rsidRDefault="008238FA" w:rsidP="00C36D98">
      <w:pPr>
        <w:pStyle w:val="a6"/>
        <w:numPr>
          <w:ilvl w:val="1"/>
          <w:numId w:val="14"/>
        </w:numPr>
        <w:tabs>
          <w:tab w:val="left" w:pos="142"/>
        </w:tabs>
        <w:ind w:left="0" w:firstLine="709"/>
        <w:jc w:val="center"/>
        <w:rPr>
          <w:szCs w:val="28"/>
        </w:rPr>
      </w:pPr>
      <w:r>
        <w:rPr>
          <w:szCs w:val="28"/>
        </w:rPr>
        <w:t xml:space="preserve">Предоставление </w:t>
      </w:r>
      <w:r w:rsidR="00A23A70">
        <w:rPr>
          <w:szCs w:val="28"/>
        </w:rPr>
        <w:t xml:space="preserve">сведений о ребенке </w:t>
      </w:r>
      <w:r>
        <w:rPr>
          <w:szCs w:val="28"/>
        </w:rPr>
        <w:t>(атрибутивный состав запроса)</w:t>
      </w:r>
    </w:p>
    <w:p w14:paraId="28EAE199" w14:textId="77777777" w:rsidR="008238FA" w:rsidRDefault="008238FA" w:rsidP="008238FA">
      <w:pPr>
        <w:pStyle w:val="a6"/>
        <w:tabs>
          <w:tab w:val="left" w:pos="142"/>
        </w:tabs>
        <w:ind w:left="0"/>
        <w:jc w:val="both"/>
        <w:rPr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94"/>
        <w:gridCol w:w="3115"/>
        <w:gridCol w:w="1854"/>
        <w:gridCol w:w="1856"/>
        <w:gridCol w:w="1868"/>
      </w:tblGrid>
      <w:tr w:rsidR="008238FA" w14:paraId="524A299B" w14:textId="77777777" w:rsidTr="00A77263">
        <w:tc>
          <w:tcPr>
            <w:tcW w:w="594" w:type="dxa"/>
          </w:tcPr>
          <w:p w14:paraId="55DD68B2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№ п/п</w:t>
            </w:r>
          </w:p>
        </w:tc>
        <w:tc>
          <w:tcPr>
            <w:tcW w:w="3115" w:type="dxa"/>
          </w:tcPr>
          <w:p w14:paraId="2A0664C2" w14:textId="77777777" w:rsidR="008238FA" w:rsidRDefault="008238FA" w:rsidP="00A23A70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854" w:type="dxa"/>
          </w:tcPr>
          <w:p w14:paraId="52543620" w14:textId="77777777" w:rsidR="008238FA" w:rsidRDefault="008238FA" w:rsidP="00A23A70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856" w:type="dxa"/>
          </w:tcPr>
          <w:p w14:paraId="03AD46B1" w14:textId="77777777" w:rsidR="008238FA" w:rsidRDefault="008238FA" w:rsidP="00A23A70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868" w:type="dxa"/>
          </w:tcPr>
          <w:p w14:paraId="297D9858" w14:textId="77777777" w:rsidR="008238FA" w:rsidRDefault="008238FA" w:rsidP="00A23A70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Код атрибута</w:t>
            </w:r>
          </w:p>
        </w:tc>
      </w:tr>
      <w:tr w:rsidR="008238FA" w14:paraId="22593002" w14:textId="77777777" w:rsidTr="00A77263">
        <w:tc>
          <w:tcPr>
            <w:tcW w:w="594" w:type="dxa"/>
          </w:tcPr>
          <w:p w14:paraId="022AFDA6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</w:p>
        </w:tc>
        <w:tc>
          <w:tcPr>
            <w:tcW w:w="3115" w:type="dxa"/>
          </w:tcPr>
          <w:p w14:paraId="465170B8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1854" w:type="dxa"/>
          </w:tcPr>
          <w:p w14:paraId="3D5E0B27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1856" w:type="dxa"/>
          </w:tcPr>
          <w:p w14:paraId="5BDEAC83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1868" w:type="dxa"/>
          </w:tcPr>
          <w:p w14:paraId="088CF329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</w:tr>
      <w:tr w:rsidR="008238FA" w:rsidRPr="00B47EE2" w14:paraId="7DE82530" w14:textId="77777777" w:rsidTr="00A77263">
        <w:tc>
          <w:tcPr>
            <w:tcW w:w="9287" w:type="dxa"/>
            <w:gridSpan w:val="5"/>
          </w:tcPr>
          <w:p w14:paraId="52937479" w14:textId="77777777" w:rsidR="008238FA" w:rsidRPr="00B47EE2" w:rsidRDefault="008238FA" w:rsidP="00A77263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Сведения о лице, в отношении которого сформирован запрос</w:t>
            </w:r>
          </w:p>
        </w:tc>
      </w:tr>
      <w:tr w:rsidR="008238FA" w:rsidRPr="00330F1D" w14:paraId="51679D07" w14:textId="77777777" w:rsidTr="00A77263">
        <w:tc>
          <w:tcPr>
            <w:tcW w:w="594" w:type="dxa"/>
          </w:tcPr>
          <w:p w14:paraId="4DE79D78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115" w:type="dxa"/>
          </w:tcPr>
          <w:p w14:paraId="4990E853" w14:textId="77777777" w:rsidR="008238FA" w:rsidRDefault="008238FA" w:rsidP="00A23A70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Фамилия</w:t>
            </w:r>
          </w:p>
        </w:tc>
        <w:tc>
          <w:tcPr>
            <w:tcW w:w="1854" w:type="dxa"/>
          </w:tcPr>
          <w:p w14:paraId="572D88ED" w14:textId="77777777" w:rsidR="008238FA" w:rsidRDefault="008238FA" w:rsidP="00A23A70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6" w:type="dxa"/>
          </w:tcPr>
          <w:p w14:paraId="08EABE99" w14:textId="77777777" w:rsidR="008238FA" w:rsidRDefault="008238FA" w:rsidP="00A23A70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68" w:type="dxa"/>
          </w:tcPr>
          <w:p w14:paraId="309EA689" w14:textId="5B566289" w:rsidR="008238FA" w:rsidRPr="00330F1D" w:rsidRDefault="008238FA" w:rsidP="00A23A70">
            <w:pPr>
              <w:ind w:firstLine="0"/>
            </w:pPr>
          </w:p>
        </w:tc>
      </w:tr>
      <w:tr w:rsidR="008238FA" w:rsidRPr="00330F1D" w14:paraId="2D93C82D" w14:textId="77777777" w:rsidTr="00A77263">
        <w:tc>
          <w:tcPr>
            <w:tcW w:w="594" w:type="dxa"/>
          </w:tcPr>
          <w:p w14:paraId="0EFFE56B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3115" w:type="dxa"/>
          </w:tcPr>
          <w:p w14:paraId="0A11057A" w14:textId="77777777" w:rsidR="008238FA" w:rsidRDefault="008238FA" w:rsidP="00A23A70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Имя</w:t>
            </w:r>
          </w:p>
        </w:tc>
        <w:tc>
          <w:tcPr>
            <w:tcW w:w="1854" w:type="dxa"/>
          </w:tcPr>
          <w:p w14:paraId="4A0BD75C" w14:textId="77777777" w:rsidR="008238FA" w:rsidRPr="00292AEC" w:rsidRDefault="008238FA" w:rsidP="00A23A70">
            <w:pPr>
              <w:ind w:firstLine="0"/>
              <w:rPr>
                <w:rFonts w:cs="Times New Roman"/>
                <w:bCs/>
                <w:szCs w:val="28"/>
              </w:rPr>
            </w:pPr>
            <w:r w:rsidRPr="00292AEC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856" w:type="dxa"/>
          </w:tcPr>
          <w:p w14:paraId="4351CD8C" w14:textId="77777777" w:rsidR="008238FA" w:rsidRDefault="008238FA" w:rsidP="00A23A70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68" w:type="dxa"/>
          </w:tcPr>
          <w:p w14:paraId="344747A1" w14:textId="1C0F0CC5" w:rsidR="008238FA" w:rsidRDefault="008238FA" w:rsidP="00A23A70">
            <w:pPr>
              <w:ind w:firstLine="0"/>
            </w:pPr>
          </w:p>
        </w:tc>
      </w:tr>
      <w:tr w:rsidR="008238FA" w:rsidRPr="00330F1D" w14:paraId="45DAE740" w14:textId="77777777" w:rsidTr="00A77263">
        <w:tc>
          <w:tcPr>
            <w:tcW w:w="594" w:type="dxa"/>
          </w:tcPr>
          <w:p w14:paraId="19733447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3115" w:type="dxa"/>
          </w:tcPr>
          <w:p w14:paraId="73A937AB" w14:textId="77777777" w:rsidR="008238FA" w:rsidRDefault="008238FA" w:rsidP="00A23A70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Отчество</w:t>
            </w:r>
          </w:p>
        </w:tc>
        <w:tc>
          <w:tcPr>
            <w:tcW w:w="1854" w:type="dxa"/>
          </w:tcPr>
          <w:p w14:paraId="3DC99DF2" w14:textId="77777777" w:rsidR="008238FA" w:rsidRPr="00292AEC" w:rsidRDefault="008238FA" w:rsidP="00A23A70">
            <w:pPr>
              <w:ind w:firstLine="0"/>
              <w:rPr>
                <w:rFonts w:cs="Times New Roman"/>
                <w:bCs/>
                <w:szCs w:val="28"/>
              </w:rPr>
            </w:pPr>
            <w:r w:rsidRPr="00292AEC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856" w:type="dxa"/>
          </w:tcPr>
          <w:p w14:paraId="7ABD2C72" w14:textId="77777777" w:rsidR="008238FA" w:rsidRDefault="008238FA" w:rsidP="00A23A70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68" w:type="dxa"/>
          </w:tcPr>
          <w:p w14:paraId="465F01F5" w14:textId="0869A3BB" w:rsidR="008238FA" w:rsidRDefault="008238FA" w:rsidP="00A23A70">
            <w:pPr>
              <w:ind w:firstLine="0"/>
            </w:pPr>
          </w:p>
        </w:tc>
      </w:tr>
      <w:tr w:rsidR="008238FA" w:rsidRPr="00330F1D" w14:paraId="44D604F3" w14:textId="77777777" w:rsidTr="00A77263">
        <w:tc>
          <w:tcPr>
            <w:tcW w:w="594" w:type="dxa"/>
          </w:tcPr>
          <w:p w14:paraId="79E65485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3115" w:type="dxa"/>
          </w:tcPr>
          <w:p w14:paraId="14455D18" w14:textId="77777777" w:rsidR="008238FA" w:rsidRDefault="008238FA" w:rsidP="00A23A70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854" w:type="dxa"/>
          </w:tcPr>
          <w:p w14:paraId="44110F0D" w14:textId="77777777" w:rsidR="008238FA" w:rsidRDefault="008238FA" w:rsidP="00A23A70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856" w:type="dxa"/>
          </w:tcPr>
          <w:p w14:paraId="5D7B3B70" w14:textId="77777777" w:rsidR="008238FA" w:rsidRDefault="008238FA" w:rsidP="00A23A70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68" w:type="dxa"/>
          </w:tcPr>
          <w:p w14:paraId="5BA43019" w14:textId="57BAFF52" w:rsidR="008238FA" w:rsidRDefault="008238FA" w:rsidP="00A23A70">
            <w:pPr>
              <w:ind w:firstLine="0"/>
            </w:pPr>
          </w:p>
        </w:tc>
      </w:tr>
      <w:tr w:rsidR="008238FA" w:rsidRPr="00330F1D" w14:paraId="0349DF1C" w14:textId="77777777" w:rsidTr="00A77263">
        <w:tc>
          <w:tcPr>
            <w:tcW w:w="594" w:type="dxa"/>
          </w:tcPr>
          <w:p w14:paraId="6188BE42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  <w:tc>
          <w:tcPr>
            <w:tcW w:w="3115" w:type="dxa"/>
          </w:tcPr>
          <w:p w14:paraId="55F7DDF7" w14:textId="77777777" w:rsidR="008238FA" w:rsidRDefault="008238FA" w:rsidP="00A23A70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СНИЛС</w:t>
            </w:r>
          </w:p>
        </w:tc>
        <w:tc>
          <w:tcPr>
            <w:tcW w:w="1854" w:type="dxa"/>
          </w:tcPr>
          <w:p w14:paraId="210B2D77" w14:textId="77777777" w:rsidR="008238FA" w:rsidRDefault="008238FA" w:rsidP="00A23A70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6" w:type="dxa"/>
          </w:tcPr>
          <w:p w14:paraId="44DBF4D0" w14:textId="77777777" w:rsidR="008238FA" w:rsidRDefault="008238FA" w:rsidP="00A23A70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68" w:type="dxa"/>
          </w:tcPr>
          <w:p w14:paraId="454BAD73" w14:textId="3BE1C415" w:rsidR="008238FA" w:rsidRDefault="008238FA" w:rsidP="00A23A70">
            <w:pPr>
              <w:ind w:firstLine="0"/>
            </w:pPr>
          </w:p>
        </w:tc>
      </w:tr>
      <w:tr w:rsidR="00A23A70" w:rsidRPr="00330F1D" w14:paraId="233FBCE1" w14:textId="77777777" w:rsidTr="00A77263">
        <w:tc>
          <w:tcPr>
            <w:tcW w:w="594" w:type="dxa"/>
          </w:tcPr>
          <w:p w14:paraId="6661B83C" w14:textId="3120B880" w:rsidR="00A23A70" w:rsidRDefault="00A23A70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6</w:t>
            </w:r>
          </w:p>
        </w:tc>
        <w:tc>
          <w:tcPr>
            <w:tcW w:w="3115" w:type="dxa"/>
          </w:tcPr>
          <w:p w14:paraId="4DE5CA73" w14:textId="625E9E57" w:rsidR="00A23A70" w:rsidRDefault="00A23A70" w:rsidP="00A23A70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D64E64">
              <w:rPr>
                <w:b w:val="0"/>
                <w:sz w:val="28"/>
                <w:szCs w:val="28"/>
              </w:rPr>
              <w:t>Серия свидетельства</w:t>
            </w:r>
          </w:p>
        </w:tc>
        <w:tc>
          <w:tcPr>
            <w:tcW w:w="1854" w:type="dxa"/>
          </w:tcPr>
          <w:p w14:paraId="03948795" w14:textId="62ED4C97" w:rsidR="00A23A70" w:rsidRDefault="00A23A70" w:rsidP="00A23A70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6" w:type="dxa"/>
          </w:tcPr>
          <w:p w14:paraId="7421FE85" w14:textId="53E17585" w:rsidR="00A23A70" w:rsidRDefault="00A23A70" w:rsidP="00A23A70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68" w:type="dxa"/>
          </w:tcPr>
          <w:p w14:paraId="572E38A4" w14:textId="77777777" w:rsidR="00A23A70" w:rsidRDefault="00A23A70" w:rsidP="00A23A70">
            <w:pPr>
              <w:ind w:firstLine="0"/>
            </w:pPr>
          </w:p>
        </w:tc>
      </w:tr>
      <w:tr w:rsidR="00A23A70" w:rsidRPr="00330F1D" w14:paraId="44076603" w14:textId="77777777" w:rsidTr="00A77263">
        <w:tc>
          <w:tcPr>
            <w:tcW w:w="594" w:type="dxa"/>
          </w:tcPr>
          <w:p w14:paraId="6572D255" w14:textId="4F52D732" w:rsidR="00A23A70" w:rsidRDefault="00A23A70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7</w:t>
            </w:r>
          </w:p>
        </w:tc>
        <w:tc>
          <w:tcPr>
            <w:tcW w:w="3115" w:type="dxa"/>
          </w:tcPr>
          <w:p w14:paraId="00FC0164" w14:textId="4EF7C0CA" w:rsidR="00A23A70" w:rsidRDefault="00A23A70" w:rsidP="00A23A70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D64E64">
              <w:rPr>
                <w:b w:val="0"/>
                <w:sz w:val="28"/>
                <w:szCs w:val="28"/>
              </w:rPr>
              <w:t>Номер свидетельства</w:t>
            </w:r>
          </w:p>
        </w:tc>
        <w:tc>
          <w:tcPr>
            <w:tcW w:w="1854" w:type="dxa"/>
          </w:tcPr>
          <w:p w14:paraId="5ECE0C21" w14:textId="11ABE359" w:rsidR="00A23A70" w:rsidRDefault="00A23A70" w:rsidP="00A23A70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856" w:type="dxa"/>
          </w:tcPr>
          <w:p w14:paraId="21B42DAD" w14:textId="0B665C91" w:rsidR="00A23A70" w:rsidRDefault="00A23A70" w:rsidP="00A23A70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68" w:type="dxa"/>
          </w:tcPr>
          <w:p w14:paraId="18490311" w14:textId="77777777" w:rsidR="00A23A70" w:rsidRDefault="00A23A70" w:rsidP="00A23A70">
            <w:pPr>
              <w:ind w:firstLine="0"/>
            </w:pPr>
          </w:p>
        </w:tc>
      </w:tr>
      <w:tr w:rsidR="00A23A70" w:rsidRPr="00330F1D" w14:paraId="6F530E37" w14:textId="77777777" w:rsidTr="00A77263">
        <w:tc>
          <w:tcPr>
            <w:tcW w:w="594" w:type="dxa"/>
          </w:tcPr>
          <w:p w14:paraId="6AE15BD3" w14:textId="38168B0E" w:rsidR="00A23A70" w:rsidRDefault="00A23A70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8</w:t>
            </w:r>
          </w:p>
        </w:tc>
        <w:tc>
          <w:tcPr>
            <w:tcW w:w="3115" w:type="dxa"/>
          </w:tcPr>
          <w:p w14:paraId="628CAC94" w14:textId="733BA59D" w:rsidR="00A23A70" w:rsidRDefault="00A23A70" w:rsidP="00A23A70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D64E64">
              <w:rPr>
                <w:b w:val="0"/>
                <w:sz w:val="28"/>
                <w:szCs w:val="28"/>
              </w:rPr>
              <w:t>Дата выдачи свидетельства</w:t>
            </w:r>
          </w:p>
        </w:tc>
        <w:tc>
          <w:tcPr>
            <w:tcW w:w="1854" w:type="dxa"/>
          </w:tcPr>
          <w:p w14:paraId="49C59E6E" w14:textId="524D5ADD" w:rsidR="00A23A70" w:rsidRDefault="00A23A70" w:rsidP="00A23A70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Дата </w:t>
            </w:r>
          </w:p>
        </w:tc>
        <w:tc>
          <w:tcPr>
            <w:tcW w:w="1856" w:type="dxa"/>
          </w:tcPr>
          <w:p w14:paraId="3D5BB4AF" w14:textId="70F9D3B4" w:rsidR="00A23A70" w:rsidRDefault="00A23A70" w:rsidP="00A23A70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68" w:type="dxa"/>
          </w:tcPr>
          <w:p w14:paraId="022F656F" w14:textId="77777777" w:rsidR="00A23A70" w:rsidRDefault="00A23A70" w:rsidP="00A23A70">
            <w:pPr>
              <w:ind w:firstLine="0"/>
            </w:pPr>
          </w:p>
        </w:tc>
      </w:tr>
    </w:tbl>
    <w:p w14:paraId="4400EFD7" w14:textId="77777777" w:rsidR="008238FA" w:rsidRDefault="008238FA" w:rsidP="008238FA">
      <w:pPr>
        <w:pStyle w:val="a6"/>
        <w:tabs>
          <w:tab w:val="left" w:pos="142"/>
        </w:tabs>
        <w:ind w:left="0" w:firstLine="709"/>
        <w:jc w:val="both"/>
        <w:rPr>
          <w:szCs w:val="28"/>
        </w:rPr>
      </w:pPr>
    </w:p>
    <w:p w14:paraId="72FDED90" w14:textId="172780EB" w:rsidR="008238FA" w:rsidRDefault="008238FA" w:rsidP="000937BD">
      <w:pPr>
        <w:pStyle w:val="a6"/>
        <w:numPr>
          <w:ilvl w:val="1"/>
          <w:numId w:val="14"/>
        </w:numPr>
        <w:tabs>
          <w:tab w:val="left" w:pos="142"/>
        </w:tabs>
        <w:ind w:left="0" w:firstLine="0"/>
        <w:jc w:val="center"/>
        <w:rPr>
          <w:szCs w:val="28"/>
        </w:rPr>
      </w:pPr>
      <w:r>
        <w:rPr>
          <w:szCs w:val="28"/>
        </w:rPr>
        <w:t>Предоставление сведений о</w:t>
      </w:r>
      <w:r w:rsidR="00A23A70">
        <w:rPr>
          <w:szCs w:val="28"/>
        </w:rPr>
        <w:t xml:space="preserve"> ребенке </w:t>
      </w:r>
      <w:r>
        <w:rPr>
          <w:szCs w:val="28"/>
        </w:rPr>
        <w:t>в форме электронного документа (атрибутивный состав ответа на запрос)</w:t>
      </w:r>
    </w:p>
    <w:p w14:paraId="128F91B8" w14:textId="77777777" w:rsidR="008238FA" w:rsidRPr="006D7C50" w:rsidRDefault="008238FA" w:rsidP="008238FA">
      <w:pPr>
        <w:tabs>
          <w:tab w:val="left" w:pos="142"/>
        </w:tabs>
        <w:jc w:val="both"/>
        <w:rPr>
          <w:rFonts w:cs="Times New Roman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94"/>
        <w:gridCol w:w="2988"/>
        <w:gridCol w:w="1788"/>
        <w:gridCol w:w="1810"/>
        <w:gridCol w:w="1881"/>
      </w:tblGrid>
      <w:tr w:rsidR="008238FA" w14:paraId="2F57C0D5" w14:textId="77777777" w:rsidTr="00A77263">
        <w:tc>
          <w:tcPr>
            <w:tcW w:w="594" w:type="dxa"/>
          </w:tcPr>
          <w:p w14:paraId="28D6029B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№ п/п</w:t>
            </w:r>
          </w:p>
        </w:tc>
        <w:tc>
          <w:tcPr>
            <w:tcW w:w="2988" w:type="dxa"/>
          </w:tcPr>
          <w:p w14:paraId="352EC814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788" w:type="dxa"/>
          </w:tcPr>
          <w:p w14:paraId="5EBE83F3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810" w:type="dxa"/>
          </w:tcPr>
          <w:p w14:paraId="4DD8F591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881" w:type="dxa"/>
          </w:tcPr>
          <w:p w14:paraId="175191EC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Код атрибута</w:t>
            </w:r>
          </w:p>
        </w:tc>
      </w:tr>
      <w:tr w:rsidR="008238FA" w14:paraId="43D4C100" w14:textId="77777777" w:rsidTr="00A77263">
        <w:tc>
          <w:tcPr>
            <w:tcW w:w="594" w:type="dxa"/>
          </w:tcPr>
          <w:p w14:paraId="548D8AC3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</w:p>
        </w:tc>
        <w:tc>
          <w:tcPr>
            <w:tcW w:w="2988" w:type="dxa"/>
          </w:tcPr>
          <w:p w14:paraId="55113D72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1788" w:type="dxa"/>
          </w:tcPr>
          <w:p w14:paraId="116F19C1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1810" w:type="dxa"/>
          </w:tcPr>
          <w:p w14:paraId="6E3BC4B2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1881" w:type="dxa"/>
          </w:tcPr>
          <w:p w14:paraId="05F5DABA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</w:tr>
      <w:tr w:rsidR="008238FA" w:rsidRPr="00330F1D" w14:paraId="248F7E14" w14:textId="77777777" w:rsidTr="00A77263">
        <w:tc>
          <w:tcPr>
            <w:tcW w:w="594" w:type="dxa"/>
          </w:tcPr>
          <w:p w14:paraId="53FCF604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2988" w:type="dxa"/>
          </w:tcPr>
          <w:p w14:paraId="2A76C934" w14:textId="77777777" w:rsidR="008238FA" w:rsidRDefault="008238FA" w:rsidP="00C40455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Фамилия</w:t>
            </w:r>
          </w:p>
        </w:tc>
        <w:tc>
          <w:tcPr>
            <w:tcW w:w="1788" w:type="dxa"/>
          </w:tcPr>
          <w:p w14:paraId="2A1189E3" w14:textId="77777777" w:rsidR="008238FA" w:rsidRDefault="008238FA" w:rsidP="00C40455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10" w:type="dxa"/>
          </w:tcPr>
          <w:p w14:paraId="7DE39391" w14:textId="77777777" w:rsidR="008238FA" w:rsidRDefault="008238FA" w:rsidP="00C40455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81" w:type="dxa"/>
          </w:tcPr>
          <w:p w14:paraId="1EA1142B" w14:textId="513C1149" w:rsidR="008238FA" w:rsidRPr="00330F1D" w:rsidRDefault="008238FA" w:rsidP="00C40455">
            <w:pPr>
              <w:ind w:firstLine="0"/>
            </w:pPr>
          </w:p>
        </w:tc>
      </w:tr>
      <w:tr w:rsidR="008238FA" w:rsidRPr="00330F1D" w14:paraId="67EAA6E1" w14:textId="77777777" w:rsidTr="00A77263">
        <w:tc>
          <w:tcPr>
            <w:tcW w:w="594" w:type="dxa"/>
          </w:tcPr>
          <w:p w14:paraId="2FE4918B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2988" w:type="dxa"/>
          </w:tcPr>
          <w:p w14:paraId="6EB057E3" w14:textId="77777777" w:rsidR="008238FA" w:rsidRDefault="008238FA" w:rsidP="00C40455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Имя</w:t>
            </w:r>
          </w:p>
        </w:tc>
        <w:tc>
          <w:tcPr>
            <w:tcW w:w="1788" w:type="dxa"/>
          </w:tcPr>
          <w:p w14:paraId="7E2889DC" w14:textId="77777777" w:rsidR="008238FA" w:rsidRPr="00292AEC" w:rsidRDefault="008238FA" w:rsidP="00C40455">
            <w:pPr>
              <w:ind w:firstLine="0"/>
              <w:rPr>
                <w:rFonts w:cs="Times New Roman"/>
                <w:bCs/>
                <w:szCs w:val="28"/>
              </w:rPr>
            </w:pPr>
            <w:r w:rsidRPr="00292AEC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810" w:type="dxa"/>
          </w:tcPr>
          <w:p w14:paraId="743DBA6D" w14:textId="77777777" w:rsidR="008238FA" w:rsidRPr="00477BD8" w:rsidRDefault="008238FA" w:rsidP="00C40455">
            <w:pPr>
              <w:ind w:firstLine="0"/>
              <w:rPr>
                <w:rFonts w:cs="Times New Roman"/>
              </w:rPr>
            </w:pPr>
            <w:r w:rsidRPr="00477BD8">
              <w:rPr>
                <w:rFonts w:cs="Times New Roman"/>
                <w:szCs w:val="28"/>
              </w:rPr>
              <w:t>СМЭВ</w:t>
            </w:r>
          </w:p>
        </w:tc>
        <w:tc>
          <w:tcPr>
            <w:tcW w:w="1881" w:type="dxa"/>
          </w:tcPr>
          <w:p w14:paraId="7F25CB06" w14:textId="08700BD1" w:rsidR="008238FA" w:rsidRDefault="008238FA" w:rsidP="00C40455">
            <w:pPr>
              <w:ind w:firstLine="0"/>
            </w:pPr>
          </w:p>
        </w:tc>
      </w:tr>
      <w:tr w:rsidR="008238FA" w:rsidRPr="00330F1D" w14:paraId="620C14E2" w14:textId="77777777" w:rsidTr="00A77263">
        <w:tc>
          <w:tcPr>
            <w:tcW w:w="594" w:type="dxa"/>
          </w:tcPr>
          <w:p w14:paraId="3010EFC3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2988" w:type="dxa"/>
          </w:tcPr>
          <w:p w14:paraId="14CAE682" w14:textId="77777777" w:rsidR="008238FA" w:rsidRDefault="008238FA" w:rsidP="00C40455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Отчество</w:t>
            </w:r>
          </w:p>
        </w:tc>
        <w:tc>
          <w:tcPr>
            <w:tcW w:w="1788" w:type="dxa"/>
          </w:tcPr>
          <w:p w14:paraId="46F9B476" w14:textId="77777777" w:rsidR="008238FA" w:rsidRPr="00292AEC" w:rsidRDefault="008238FA" w:rsidP="00C40455">
            <w:pPr>
              <w:ind w:firstLine="0"/>
              <w:rPr>
                <w:rFonts w:cs="Times New Roman"/>
                <w:bCs/>
                <w:szCs w:val="28"/>
              </w:rPr>
            </w:pPr>
            <w:r w:rsidRPr="00292AEC">
              <w:rPr>
                <w:rFonts w:cs="Times New Roman"/>
                <w:bCs/>
                <w:szCs w:val="28"/>
              </w:rPr>
              <w:t>Строка</w:t>
            </w:r>
          </w:p>
        </w:tc>
        <w:tc>
          <w:tcPr>
            <w:tcW w:w="1810" w:type="dxa"/>
          </w:tcPr>
          <w:p w14:paraId="748CE549" w14:textId="77777777" w:rsidR="008238FA" w:rsidRPr="00477BD8" w:rsidRDefault="008238FA" w:rsidP="00C40455">
            <w:pPr>
              <w:ind w:firstLine="0"/>
              <w:rPr>
                <w:rFonts w:cs="Times New Roman"/>
              </w:rPr>
            </w:pPr>
            <w:r w:rsidRPr="00477BD8">
              <w:rPr>
                <w:rFonts w:cs="Times New Roman"/>
                <w:szCs w:val="28"/>
              </w:rPr>
              <w:t>СМЭВ</w:t>
            </w:r>
          </w:p>
        </w:tc>
        <w:tc>
          <w:tcPr>
            <w:tcW w:w="1881" w:type="dxa"/>
          </w:tcPr>
          <w:p w14:paraId="5C451A3A" w14:textId="4D8212CA" w:rsidR="008238FA" w:rsidRDefault="008238FA" w:rsidP="00C40455">
            <w:pPr>
              <w:ind w:firstLine="0"/>
            </w:pPr>
          </w:p>
        </w:tc>
      </w:tr>
      <w:tr w:rsidR="008238FA" w:rsidRPr="00330F1D" w14:paraId="67793C6C" w14:textId="77777777" w:rsidTr="00A77263">
        <w:tc>
          <w:tcPr>
            <w:tcW w:w="594" w:type="dxa"/>
          </w:tcPr>
          <w:p w14:paraId="048A1EF0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2988" w:type="dxa"/>
          </w:tcPr>
          <w:p w14:paraId="41D181D4" w14:textId="77777777" w:rsidR="008238FA" w:rsidRDefault="008238FA" w:rsidP="00C40455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788" w:type="dxa"/>
          </w:tcPr>
          <w:p w14:paraId="1D6E750A" w14:textId="77777777" w:rsidR="008238FA" w:rsidRDefault="008238FA" w:rsidP="00C40455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810" w:type="dxa"/>
          </w:tcPr>
          <w:p w14:paraId="318CBE00" w14:textId="77777777" w:rsidR="008238FA" w:rsidRPr="00477BD8" w:rsidRDefault="008238FA" w:rsidP="00C40455">
            <w:pPr>
              <w:ind w:firstLine="0"/>
              <w:rPr>
                <w:rFonts w:cs="Times New Roman"/>
              </w:rPr>
            </w:pPr>
            <w:r w:rsidRPr="00477BD8">
              <w:rPr>
                <w:rFonts w:cs="Times New Roman"/>
                <w:szCs w:val="28"/>
              </w:rPr>
              <w:t>СМЭВ</w:t>
            </w:r>
          </w:p>
        </w:tc>
        <w:tc>
          <w:tcPr>
            <w:tcW w:w="1881" w:type="dxa"/>
          </w:tcPr>
          <w:p w14:paraId="7F61D6C5" w14:textId="12179C43" w:rsidR="008238FA" w:rsidRDefault="008238FA" w:rsidP="00C40455">
            <w:pPr>
              <w:ind w:firstLine="0"/>
            </w:pPr>
          </w:p>
        </w:tc>
      </w:tr>
      <w:tr w:rsidR="008238FA" w:rsidRPr="00330F1D" w14:paraId="29886A41" w14:textId="77777777" w:rsidTr="00A77263">
        <w:tc>
          <w:tcPr>
            <w:tcW w:w="594" w:type="dxa"/>
          </w:tcPr>
          <w:p w14:paraId="310FFAFD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  <w:tc>
          <w:tcPr>
            <w:tcW w:w="2988" w:type="dxa"/>
          </w:tcPr>
          <w:p w14:paraId="4D1C8A23" w14:textId="77777777" w:rsidR="008238FA" w:rsidRDefault="008238FA" w:rsidP="00C40455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СНИЛС</w:t>
            </w:r>
          </w:p>
        </w:tc>
        <w:tc>
          <w:tcPr>
            <w:tcW w:w="1788" w:type="dxa"/>
          </w:tcPr>
          <w:p w14:paraId="5AEC2C77" w14:textId="77777777" w:rsidR="008238FA" w:rsidRDefault="008238FA" w:rsidP="00C40455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10" w:type="dxa"/>
          </w:tcPr>
          <w:p w14:paraId="3172C392" w14:textId="77777777" w:rsidR="008238FA" w:rsidRPr="00477BD8" w:rsidRDefault="008238FA" w:rsidP="00C40455">
            <w:pPr>
              <w:ind w:firstLine="0"/>
              <w:rPr>
                <w:rFonts w:cs="Times New Roman"/>
              </w:rPr>
            </w:pPr>
            <w:r w:rsidRPr="00477BD8">
              <w:rPr>
                <w:rFonts w:cs="Times New Roman"/>
                <w:szCs w:val="28"/>
              </w:rPr>
              <w:t>СМЭВ</w:t>
            </w:r>
          </w:p>
        </w:tc>
        <w:tc>
          <w:tcPr>
            <w:tcW w:w="1881" w:type="dxa"/>
          </w:tcPr>
          <w:p w14:paraId="1AC598ED" w14:textId="2ED277C1" w:rsidR="008238FA" w:rsidRDefault="008238FA" w:rsidP="00C40455">
            <w:pPr>
              <w:ind w:firstLine="0"/>
            </w:pPr>
          </w:p>
        </w:tc>
      </w:tr>
      <w:tr w:rsidR="008238FA" w:rsidRPr="00330F1D" w14:paraId="1403B30B" w14:textId="77777777" w:rsidTr="00A77263">
        <w:tc>
          <w:tcPr>
            <w:tcW w:w="594" w:type="dxa"/>
          </w:tcPr>
          <w:p w14:paraId="71611541" w14:textId="77777777" w:rsidR="008238FA" w:rsidRDefault="008238FA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6</w:t>
            </w:r>
          </w:p>
        </w:tc>
        <w:tc>
          <w:tcPr>
            <w:tcW w:w="2988" w:type="dxa"/>
          </w:tcPr>
          <w:p w14:paraId="3479500E" w14:textId="51BB50D5" w:rsidR="008238FA" w:rsidRDefault="00A23A70" w:rsidP="00C40455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Состоит ли ребенок в очереди для поступления в ДОО</w:t>
            </w:r>
          </w:p>
        </w:tc>
        <w:tc>
          <w:tcPr>
            <w:tcW w:w="1788" w:type="dxa"/>
          </w:tcPr>
          <w:p w14:paraId="2D01033A" w14:textId="47D4FEB4" w:rsidR="008238FA" w:rsidRDefault="00A23A70" w:rsidP="00C40455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Логический</w:t>
            </w:r>
          </w:p>
        </w:tc>
        <w:tc>
          <w:tcPr>
            <w:tcW w:w="1810" w:type="dxa"/>
          </w:tcPr>
          <w:p w14:paraId="1AE58F41" w14:textId="77777777" w:rsidR="008238FA" w:rsidRPr="00477BD8" w:rsidRDefault="008238FA" w:rsidP="00C40455">
            <w:pPr>
              <w:ind w:firstLine="0"/>
              <w:rPr>
                <w:rFonts w:cs="Times New Roman"/>
              </w:rPr>
            </w:pPr>
            <w:r w:rsidRPr="00477BD8">
              <w:rPr>
                <w:rFonts w:cs="Times New Roman"/>
                <w:szCs w:val="28"/>
              </w:rPr>
              <w:t>СМЭВ</w:t>
            </w:r>
          </w:p>
        </w:tc>
        <w:tc>
          <w:tcPr>
            <w:tcW w:w="1881" w:type="dxa"/>
          </w:tcPr>
          <w:p w14:paraId="73B57984" w14:textId="5B48F08B" w:rsidR="008238FA" w:rsidRDefault="008238FA" w:rsidP="00C40455">
            <w:pPr>
              <w:ind w:firstLine="0"/>
            </w:pPr>
          </w:p>
        </w:tc>
      </w:tr>
      <w:tr w:rsidR="00A23A70" w:rsidRPr="00330F1D" w14:paraId="6E504CC7" w14:textId="77777777" w:rsidTr="00A77263">
        <w:tc>
          <w:tcPr>
            <w:tcW w:w="594" w:type="dxa"/>
          </w:tcPr>
          <w:p w14:paraId="6CF86AA9" w14:textId="77777777" w:rsidR="00A23A70" w:rsidRDefault="00A23A70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7</w:t>
            </w:r>
          </w:p>
        </w:tc>
        <w:tc>
          <w:tcPr>
            <w:tcW w:w="2988" w:type="dxa"/>
          </w:tcPr>
          <w:p w14:paraId="1120C20B" w14:textId="296689A1" w:rsidR="00A23A70" w:rsidRDefault="00A23A70" w:rsidP="00A23A70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Наличие сведений о ранее предоставленном ребенку месте в ДОО</w:t>
            </w:r>
          </w:p>
        </w:tc>
        <w:tc>
          <w:tcPr>
            <w:tcW w:w="1788" w:type="dxa"/>
          </w:tcPr>
          <w:p w14:paraId="30C0E229" w14:textId="30E60BF8" w:rsidR="00A23A70" w:rsidRDefault="00A23A70" w:rsidP="00A23A70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2900FE">
              <w:rPr>
                <w:b w:val="0"/>
                <w:sz w:val="28"/>
                <w:szCs w:val="28"/>
              </w:rPr>
              <w:t>Логический</w:t>
            </w:r>
          </w:p>
        </w:tc>
        <w:tc>
          <w:tcPr>
            <w:tcW w:w="1810" w:type="dxa"/>
          </w:tcPr>
          <w:p w14:paraId="72B10147" w14:textId="77777777" w:rsidR="00A23A70" w:rsidRPr="00477BD8" w:rsidRDefault="00A23A70" w:rsidP="00A23A70">
            <w:pPr>
              <w:ind w:firstLine="0"/>
              <w:rPr>
                <w:rFonts w:cs="Times New Roman"/>
              </w:rPr>
            </w:pPr>
            <w:r w:rsidRPr="00477BD8">
              <w:rPr>
                <w:rFonts w:cs="Times New Roman"/>
                <w:szCs w:val="28"/>
              </w:rPr>
              <w:t>СМЭВ</w:t>
            </w:r>
          </w:p>
        </w:tc>
        <w:tc>
          <w:tcPr>
            <w:tcW w:w="1881" w:type="dxa"/>
          </w:tcPr>
          <w:p w14:paraId="0B8AFE74" w14:textId="1840DEA3" w:rsidR="00A23A70" w:rsidRDefault="00A23A70" w:rsidP="00A23A70">
            <w:pPr>
              <w:ind w:firstLine="0"/>
            </w:pPr>
          </w:p>
        </w:tc>
      </w:tr>
      <w:tr w:rsidR="00A23A70" w:rsidRPr="00330F1D" w14:paraId="67B29006" w14:textId="77777777" w:rsidTr="00A77263">
        <w:tc>
          <w:tcPr>
            <w:tcW w:w="594" w:type="dxa"/>
          </w:tcPr>
          <w:p w14:paraId="199E67AE" w14:textId="77777777" w:rsidR="00A23A70" w:rsidRDefault="00A23A70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8</w:t>
            </w:r>
          </w:p>
        </w:tc>
        <w:tc>
          <w:tcPr>
            <w:tcW w:w="2988" w:type="dxa"/>
          </w:tcPr>
          <w:p w14:paraId="6CFC3B93" w14:textId="5DBAAC12" w:rsidR="00A23A70" w:rsidRDefault="00A23A70" w:rsidP="00A23A70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Наличие отказа у родителей от ранее предоставленного места в ДОО</w:t>
            </w:r>
          </w:p>
        </w:tc>
        <w:tc>
          <w:tcPr>
            <w:tcW w:w="1788" w:type="dxa"/>
          </w:tcPr>
          <w:p w14:paraId="23866D8A" w14:textId="594BF3D4" w:rsidR="00A23A70" w:rsidRDefault="00A23A70" w:rsidP="00A23A70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2900FE">
              <w:rPr>
                <w:b w:val="0"/>
                <w:sz w:val="28"/>
                <w:szCs w:val="28"/>
              </w:rPr>
              <w:t>Логический</w:t>
            </w:r>
          </w:p>
        </w:tc>
        <w:tc>
          <w:tcPr>
            <w:tcW w:w="1810" w:type="dxa"/>
          </w:tcPr>
          <w:p w14:paraId="772519C7" w14:textId="77777777" w:rsidR="00A23A70" w:rsidRPr="00477BD8" w:rsidRDefault="00A23A70" w:rsidP="00A23A70">
            <w:pPr>
              <w:ind w:firstLine="0"/>
              <w:rPr>
                <w:rFonts w:cs="Times New Roman"/>
              </w:rPr>
            </w:pPr>
            <w:r w:rsidRPr="00477BD8">
              <w:rPr>
                <w:rFonts w:cs="Times New Roman"/>
                <w:szCs w:val="28"/>
              </w:rPr>
              <w:t>СМЭВ</w:t>
            </w:r>
          </w:p>
        </w:tc>
        <w:tc>
          <w:tcPr>
            <w:tcW w:w="1881" w:type="dxa"/>
          </w:tcPr>
          <w:p w14:paraId="655ACE8B" w14:textId="0BA9DA66" w:rsidR="00A23A70" w:rsidRDefault="00A23A70" w:rsidP="00A23A70">
            <w:pPr>
              <w:ind w:firstLine="0"/>
            </w:pPr>
          </w:p>
        </w:tc>
      </w:tr>
      <w:tr w:rsidR="00A23A70" w:rsidRPr="00330F1D" w14:paraId="211DCCB0" w14:textId="77777777" w:rsidTr="00A77263">
        <w:tc>
          <w:tcPr>
            <w:tcW w:w="594" w:type="dxa"/>
          </w:tcPr>
          <w:p w14:paraId="484C14BD" w14:textId="77777777" w:rsidR="00A23A70" w:rsidRDefault="00A23A70" w:rsidP="00A77263">
            <w:pPr>
              <w:pStyle w:val="31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9</w:t>
            </w:r>
          </w:p>
        </w:tc>
        <w:tc>
          <w:tcPr>
            <w:tcW w:w="2988" w:type="dxa"/>
          </w:tcPr>
          <w:p w14:paraId="29C47958" w14:textId="3A9E728E" w:rsidR="00A23A70" w:rsidRDefault="00BF5F8D" w:rsidP="00BF5F8D">
            <w:pPr>
              <w:ind w:firstLine="0"/>
              <w:jc w:val="both"/>
              <w:rPr>
                <w:b/>
                <w:szCs w:val="28"/>
              </w:rPr>
            </w:pPr>
            <w:r>
              <w:rPr>
                <w:rFonts w:cs="Times New Roman"/>
                <w:bCs/>
                <w:szCs w:val="28"/>
              </w:rPr>
              <w:t>В</w:t>
            </w:r>
            <w:r w:rsidRPr="00BF5F8D">
              <w:rPr>
                <w:rFonts w:cs="Times New Roman"/>
                <w:bCs/>
                <w:szCs w:val="28"/>
              </w:rPr>
              <w:t xml:space="preserve"> населенн</w:t>
            </w:r>
            <w:r>
              <w:rPr>
                <w:rFonts w:cs="Times New Roman"/>
                <w:bCs/>
                <w:szCs w:val="28"/>
              </w:rPr>
              <w:t>ом</w:t>
            </w:r>
            <w:r w:rsidRPr="00BF5F8D">
              <w:rPr>
                <w:rFonts w:cs="Times New Roman"/>
                <w:bCs/>
                <w:szCs w:val="28"/>
              </w:rPr>
              <w:t xml:space="preserve"> пункт</w:t>
            </w:r>
            <w:r>
              <w:rPr>
                <w:rFonts w:cs="Times New Roman"/>
                <w:bCs/>
                <w:szCs w:val="28"/>
              </w:rPr>
              <w:t>е</w:t>
            </w:r>
            <w:r w:rsidRPr="00BF5F8D">
              <w:rPr>
                <w:rFonts w:cs="Times New Roman"/>
                <w:bCs/>
                <w:szCs w:val="28"/>
              </w:rPr>
              <w:t xml:space="preserve"> отсутств</w:t>
            </w:r>
            <w:r>
              <w:rPr>
                <w:rFonts w:cs="Times New Roman"/>
                <w:bCs/>
                <w:szCs w:val="28"/>
              </w:rPr>
              <w:t>уют</w:t>
            </w:r>
            <w:r w:rsidRPr="00BF5F8D">
              <w:rPr>
                <w:rFonts w:cs="Times New Roman"/>
                <w:bCs/>
                <w:szCs w:val="28"/>
              </w:rPr>
              <w:t xml:space="preserve"> государственны</w:t>
            </w:r>
            <w:r>
              <w:rPr>
                <w:rFonts w:cs="Times New Roman"/>
                <w:bCs/>
                <w:szCs w:val="28"/>
              </w:rPr>
              <w:t>е</w:t>
            </w:r>
            <w:r w:rsidRPr="00BF5F8D">
              <w:rPr>
                <w:rFonts w:cs="Times New Roman"/>
                <w:bCs/>
                <w:szCs w:val="28"/>
              </w:rPr>
              <w:t xml:space="preserve"> или муниципальны</w:t>
            </w:r>
            <w:r>
              <w:rPr>
                <w:rFonts w:cs="Times New Roman"/>
                <w:bCs/>
                <w:szCs w:val="28"/>
              </w:rPr>
              <w:t>е</w:t>
            </w:r>
            <w:r w:rsidRPr="00BF5F8D">
              <w:rPr>
                <w:rFonts w:cs="Times New Roman"/>
                <w:bCs/>
                <w:szCs w:val="28"/>
              </w:rPr>
              <w:t xml:space="preserve"> дошкольны</w:t>
            </w:r>
            <w:r>
              <w:rPr>
                <w:rFonts w:cs="Times New Roman"/>
                <w:bCs/>
                <w:szCs w:val="28"/>
              </w:rPr>
              <w:t>е</w:t>
            </w:r>
            <w:r w:rsidRPr="00BF5F8D">
              <w:rPr>
                <w:rFonts w:cs="Times New Roman"/>
                <w:bCs/>
                <w:szCs w:val="28"/>
              </w:rPr>
              <w:t xml:space="preserve"> образовательны</w:t>
            </w:r>
            <w:r>
              <w:rPr>
                <w:rFonts w:cs="Times New Roman"/>
                <w:bCs/>
                <w:szCs w:val="28"/>
              </w:rPr>
              <w:t>е</w:t>
            </w:r>
            <w:r w:rsidRPr="00BF5F8D">
              <w:rPr>
                <w:rFonts w:cs="Times New Roman"/>
                <w:bCs/>
                <w:szCs w:val="28"/>
              </w:rPr>
              <w:t xml:space="preserve"> организаци</w:t>
            </w:r>
            <w:r>
              <w:rPr>
                <w:rFonts w:cs="Times New Roman"/>
                <w:bCs/>
                <w:szCs w:val="28"/>
              </w:rPr>
              <w:t>и</w:t>
            </w:r>
            <w:r w:rsidRPr="00BF5F8D">
              <w:rPr>
                <w:rFonts w:cs="Times New Roman"/>
                <w:bCs/>
                <w:szCs w:val="28"/>
              </w:rPr>
              <w:t>, реализующи</w:t>
            </w:r>
            <w:r>
              <w:rPr>
                <w:rFonts w:cs="Times New Roman"/>
                <w:bCs/>
                <w:szCs w:val="28"/>
              </w:rPr>
              <w:t>е</w:t>
            </w:r>
            <w:r w:rsidRPr="00BF5F8D">
              <w:rPr>
                <w:rFonts w:cs="Times New Roman"/>
                <w:bCs/>
                <w:szCs w:val="28"/>
              </w:rPr>
              <w:t xml:space="preserve"> основную </w:t>
            </w:r>
            <w:r w:rsidRPr="00BF5F8D">
              <w:rPr>
                <w:rFonts w:cs="Times New Roman"/>
                <w:bCs/>
                <w:szCs w:val="28"/>
              </w:rPr>
              <w:lastRenderedPageBreak/>
              <w:t>общеобразовательную программу дошкольного образования</w:t>
            </w:r>
          </w:p>
        </w:tc>
        <w:tc>
          <w:tcPr>
            <w:tcW w:w="1788" w:type="dxa"/>
          </w:tcPr>
          <w:p w14:paraId="716FE0E9" w14:textId="1A6BFFDB" w:rsidR="00A23A70" w:rsidRDefault="00A23A70" w:rsidP="00A23A70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2900FE">
              <w:rPr>
                <w:b w:val="0"/>
                <w:sz w:val="28"/>
                <w:szCs w:val="28"/>
              </w:rPr>
              <w:lastRenderedPageBreak/>
              <w:t>Логический</w:t>
            </w:r>
          </w:p>
        </w:tc>
        <w:tc>
          <w:tcPr>
            <w:tcW w:w="1810" w:type="dxa"/>
          </w:tcPr>
          <w:p w14:paraId="6C143078" w14:textId="77777777" w:rsidR="00A23A70" w:rsidRPr="00477BD8" w:rsidRDefault="00A23A70" w:rsidP="00A23A70">
            <w:pPr>
              <w:ind w:firstLine="0"/>
              <w:rPr>
                <w:rFonts w:cs="Times New Roman"/>
              </w:rPr>
            </w:pPr>
            <w:r w:rsidRPr="00477BD8">
              <w:rPr>
                <w:rFonts w:cs="Times New Roman"/>
                <w:szCs w:val="28"/>
              </w:rPr>
              <w:t>СМЭВ</w:t>
            </w:r>
          </w:p>
        </w:tc>
        <w:tc>
          <w:tcPr>
            <w:tcW w:w="1881" w:type="dxa"/>
          </w:tcPr>
          <w:p w14:paraId="5D94661A" w14:textId="0E2C43F7" w:rsidR="00A23A70" w:rsidRDefault="00A23A70" w:rsidP="00A23A70">
            <w:pPr>
              <w:ind w:firstLine="0"/>
            </w:pPr>
          </w:p>
        </w:tc>
      </w:tr>
    </w:tbl>
    <w:p w14:paraId="13E6E006" w14:textId="77777777" w:rsidR="008238FA" w:rsidRPr="00712E25" w:rsidRDefault="008238FA" w:rsidP="008238FA">
      <w:pPr>
        <w:pStyle w:val="a6"/>
        <w:ind w:left="0"/>
        <w:rPr>
          <w:szCs w:val="28"/>
        </w:rPr>
      </w:pPr>
      <w:r w:rsidRPr="00712E25">
        <w:rPr>
          <w:szCs w:val="28"/>
        </w:rPr>
        <w:t>Список используемых сокращений</w:t>
      </w:r>
    </w:p>
    <w:p w14:paraId="1B2D08B8" w14:textId="77777777" w:rsidR="008238FA" w:rsidRPr="00712E25" w:rsidRDefault="008238FA" w:rsidP="008238FA">
      <w:pPr>
        <w:pStyle w:val="a6"/>
        <w:ind w:left="0"/>
        <w:rPr>
          <w:szCs w:val="28"/>
        </w:rPr>
      </w:pPr>
      <w:r w:rsidRPr="00712E25">
        <w:rPr>
          <w:szCs w:val="28"/>
        </w:rPr>
        <w:t>СМЭВ – система межведомственного электронного взаимодействия;</w:t>
      </w:r>
    </w:p>
    <w:p w14:paraId="29B439B6" w14:textId="77777777" w:rsidR="008238FA" w:rsidRPr="00712E25" w:rsidRDefault="008238FA" w:rsidP="008238FA">
      <w:pPr>
        <w:pStyle w:val="a6"/>
        <w:ind w:left="0"/>
        <w:rPr>
          <w:szCs w:val="28"/>
        </w:rPr>
      </w:pPr>
      <w:r w:rsidRPr="00712E25">
        <w:rPr>
          <w:szCs w:val="28"/>
        </w:rPr>
        <w:t>СНИЛС – страховой номер индивидуального лицевого счета</w:t>
      </w:r>
    </w:p>
    <w:p w14:paraId="0216BDCF" w14:textId="77777777" w:rsidR="008238FA" w:rsidRPr="006D7C50" w:rsidRDefault="008238FA" w:rsidP="008238FA">
      <w:pPr>
        <w:tabs>
          <w:tab w:val="left" w:pos="142"/>
        </w:tabs>
        <w:jc w:val="both"/>
        <w:rPr>
          <w:rFonts w:cs="Times New Roman"/>
          <w:szCs w:val="28"/>
        </w:rPr>
      </w:pPr>
    </w:p>
    <w:p w14:paraId="3D7C54A3" w14:textId="77777777" w:rsidR="00EB2313" w:rsidRDefault="00EB2313" w:rsidP="002743FF"/>
    <w:sectPr w:rsidR="00EB2313" w:rsidSect="008238F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D622B2" w14:textId="77777777" w:rsidR="00A77263" w:rsidRDefault="00A77263">
      <w:r>
        <w:separator/>
      </w:r>
    </w:p>
  </w:endnote>
  <w:endnote w:type="continuationSeparator" w:id="0">
    <w:p w14:paraId="20C34742" w14:textId="77777777" w:rsidR="00A77263" w:rsidRDefault="00A77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T Serif">
    <w:charset w:val="CC"/>
    <w:family w:val="roman"/>
    <w:pitch w:val="variable"/>
    <w:sig w:usb0="A00002EF" w:usb1="5000204B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9D1A5" w14:textId="77777777" w:rsidR="00A77263" w:rsidRDefault="00A77263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9BA4B" w14:textId="77777777" w:rsidR="00A77263" w:rsidRDefault="00A77263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A7690" w14:textId="77777777" w:rsidR="00A77263" w:rsidRDefault="00A77263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7D206" w14:textId="77777777" w:rsidR="00A77263" w:rsidRDefault="00A77263">
      <w:r>
        <w:separator/>
      </w:r>
    </w:p>
  </w:footnote>
  <w:footnote w:type="continuationSeparator" w:id="0">
    <w:p w14:paraId="191540FF" w14:textId="77777777" w:rsidR="00A77263" w:rsidRDefault="00A772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F22D2" w14:textId="77777777" w:rsidR="00A77263" w:rsidRDefault="00A77263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448FA" w14:textId="77777777" w:rsidR="00A77263" w:rsidRPr="00501D9C" w:rsidRDefault="00A77263" w:rsidP="00A77263">
    <w:pPr>
      <w:pStyle w:val="a8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BA1569">
      <w:rPr>
        <w:rFonts w:cs="Times New Roman"/>
        <w:noProof/>
        <w:szCs w:val="28"/>
      </w:rPr>
      <w:t>57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6D8A6" w14:textId="77777777" w:rsidR="00A77263" w:rsidRDefault="00A77263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A67FF"/>
    <w:multiLevelType w:val="hybridMultilevel"/>
    <w:tmpl w:val="E3444DA2"/>
    <w:lvl w:ilvl="0" w:tplc="D66EDB26">
      <w:start w:val="3"/>
      <w:numFmt w:val="decimal"/>
      <w:lvlText w:val="%1."/>
      <w:lvlJc w:val="left"/>
      <w:pPr>
        <w:ind w:left="1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60" w:hanging="360"/>
      </w:pPr>
    </w:lvl>
    <w:lvl w:ilvl="2" w:tplc="0419001B" w:tentative="1">
      <w:start w:val="1"/>
      <w:numFmt w:val="lowerRoman"/>
      <w:lvlText w:val="%3."/>
      <w:lvlJc w:val="right"/>
      <w:pPr>
        <w:ind w:left="2980" w:hanging="180"/>
      </w:pPr>
    </w:lvl>
    <w:lvl w:ilvl="3" w:tplc="0419000F" w:tentative="1">
      <w:start w:val="1"/>
      <w:numFmt w:val="decimal"/>
      <w:lvlText w:val="%4."/>
      <w:lvlJc w:val="left"/>
      <w:pPr>
        <w:ind w:left="3700" w:hanging="360"/>
      </w:pPr>
    </w:lvl>
    <w:lvl w:ilvl="4" w:tplc="04190019" w:tentative="1">
      <w:start w:val="1"/>
      <w:numFmt w:val="lowerLetter"/>
      <w:lvlText w:val="%5."/>
      <w:lvlJc w:val="left"/>
      <w:pPr>
        <w:ind w:left="4420" w:hanging="360"/>
      </w:pPr>
    </w:lvl>
    <w:lvl w:ilvl="5" w:tplc="0419001B" w:tentative="1">
      <w:start w:val="1"/>
      <w:numFmt w:val="lowerRoman"/>
      <w:lvlText w:val="%6."/>
      <w:lvlJc w:val="right"/>
      <w:pPr>
        <w:ind w:left="5140" w:hanging="180"/>
      </w:pPr>
    </w:lvl>
    <w:lvl w:ilvl="6" w:tplc="0419000F" w:tentative="1">
      <w:start w:val="1"/>
      <w:numFmt w:val="decimal"/>
      <w:lvlText w:val="%7."/>
      <w:lvlJc w:val="left"/>
      <w:pPr>
        <w:ind w:left="5860" w:hanging="360"/>
      </w:pPr>
    </w:lvl>
    <w:lvl w:ilvl="7" w:tplc="04190019" w:tentative="1">
      <w:start w:val="1"/>
      <w:numFmt w:val="lowerLetter"/>
      <w:lvlText w:val="%8."/>
      <w:lvlJc w:val="left"/>
      <w:pPr>
        <w:ind w:left="6580" w:hanging="360"/>
      </w:pPr>
    </w:lvl>
    <w:lvl w:ilvl="8" w:tplc="0419001B" w:tentative="1">
      <w:start w:val="1"/>
      <w:numFmt w:val="lowerRoman"/>
      <w:lvlText w:val="%9."/>
      <w:lvlJc w:val="right"/>
      <w:pPr>
        <w:ind w:left="7300" w:hanging="180"/>
      </w:pPr>
    </w:lvl>
  </w:abstractNum>
  <w:abstractNum w:abstractNumId="1" w15:restartNumberingAfterBreak="0">
    <w:nsid w:val="04C11F26"/>
    <w:multiLevelType w:val="multilevel"/>
    <w:tmpl w:val="199E1A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1A9A45D2"/>
    <w:multiLevelType w:val="hybridMultilevel"/>
    <w:tmpl w:val="4CF26030"/>
    <w:lvl w:ilvl="0" w:tplc="4AA04D2E">
      <w:start w:val="4"/>
      <w:numFmt w:val="decimal"/>
      <w:lvlText w:val="%1."/>
      <w:lvlJc w:val="left"/>
      <w:pPr>
        <w:ind w:left="1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60" w:hanging="360"/>
      </w:pPr>
    </w:lvl>
    <w:lvl w:ilvl="2" w:tplc="0419001B" w:tentative="1">
      <w:start w:val="1"/>
      <w:numFmt w:val="lowerRoman"/>
      <w:lvlText w:val="%3."/>
      <w:lvlJc w:val="right"/>
      <w:pPr>
        <w:ind w:left="2980" w:hanging="180"/>
      </w:pPr>
    </w:lvl>
    <w:lvl w:ilvl="3" w:tplc="0419000F" w:tentative="1">
      <w:start w:val="1"/>
      <w:numFmt w:val="decimal"/>
      <w:lvlText w:val="%4."/>
      <w:lvlJc w:val="left"/>
      <w:pPr>
        <w:ind w:left="3700" w:hanging="360"/>
      </w:pPr>
    </w:lvl>
    <w:lvl w:ilvl="4" w:tplc="04190019" w:tentative="1">
      <w:start w:val="1"/>
      <w:numFmt w:val="lowerLetter"/>
      <w:lvlText w:val="%5."/>
      <w:lvlJc w:val="left"/>
      <w:pPr>
        <w:ind w:left="4420" w:hanging="360"/>
      </w:pPr>
    </w:lvl>
    <w:lvl w:ilvl="5" w:tplc="0419001B" w:tentative="1">
      <w:start w:val="1"/>
      <w:numFmt w:val="lowerRoman"/>
      <w:lvlText w:val="%6."/>
      <w:lvlJc w:val="right"/>
      <w:pPr>
        <w:ind w:left="5140" w:hanging="180"/>
      </w:pPr>
    </w:lvl>
    <w:lvl w:ilvl="6" w:tplc="0419000F" w:tentative="1">
      <w:start w:val="1"/>
      <w:numFmt w:val="decimal"/>
      <w:lvlText w:val="%7."/>
      <w:lvlJc w:val="left"/>
      <w:pPr>
        <w:ind w:left="5860" w:hanging="360"/>
      </w:pPr>
    </w:lvl>
    <w:lvl w:ilvl="7" w:tplc="04190019" w:tentative="1">
      <w:start w:val="1"/>
      <w:numFmt w:val="lowerLetter"/>
      <w:lvlText w:val="%8."/>
      <w:lvlJc w:val="left"/>
      <w:pPr>
        <w:ind w:left="6580" w:hanging="360"/>
      </w:pPr>
    </w:lvl>
    <w:lvl w:ilvl="8" w:tplc="0419001B" w:tentative="1">
      <w:start w:val="1"/>
      <w:numFmt w:val="lowerRoman"/>
      <w:lvlText w:val="%9."/>
      <w:lvlJc w:val="right"/>
      <w:pPr>
        <w:ind w:left="7300" w:hanging="180"/>
      </w:pPr>
    </w:lvl>
  </w:abstractNum>
  <w:abstractNum w:abstractNumId="3" w15:restartNumberingAfterBreak="0">
    <w:nsid w:val="1F0D72A8"/>
    <w:multiLevelType w:val="hybridMultilevel"/>
    <w:tmpl w:val="2BF6FC34"/>
    <w:lvl w:ilvl="0" w:tplc="7FF8D86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40" w:hanging="360"/>
      </w:pPr>
    </w:lvl>
    <w:lvl w:ilvl="2" w:tplc="0419001B" w:tentative="1">
      <w:start w:val="1"/>
      <w:numFmt w:val="lowerRoman"/>
      <w:lvlText w:val="%3."/>
      <w:lvlJc w:val="right"/>
      <w:pPr>
        <w:ind w:left="2260" w:hanging="180"/>
      </w:pPr>
    </w:lvl>
    <w:lvl w:ilvl="3" w:tplc="0419000F" w:tentative="1">
      <w:start w:val="1"/>
      <w:numFmt w:val="decimal"/>
      <w:lvlText w:val="%4."/>
      <w:lvlJc w:val="left"/>
      <w:pPr>
        <w:ind w:left="2980" w:hanging="360"/>
      </w:pPr>
    </w:lvl>
    <w:lvl w:ilvl="4" w:tplc="04190019" w:tentative="1">
      <w:start w:val="1"/>
      <w:numFmt w:val="lowerLetter"/>
      <w:lvlText w:val="%5."/>
      <w:lvlJc w:val="left"/>
      <w:pPr>
        <w:ind w:left="3700" w:hanging="360"/>
      </w:pPr>
    </w:lvl>
    <w:lvl w:ilvl="5" w:tplc="0419001B" w:tentative="1">
      <w:start w:val="1"/>
      <w:numFmt w:val="lowerRoman"/>
      <w:lvlText w:val="%6."/>
      <w:lvlJc w:val="right"/>
      <w:pPr>
        <w:ind w:left="4420" w:hanging="180"/>
      </w:pPr>
    </w:lvl>
    <w:lvl w:ilvl="6" w:tplc="0419000F" w:tentative="1">
      <w:start w:val="1"/>
      <w:numFmt w:val="decimal"/>
      <w:lvlText w:val="%7."/>
      <w:lvlJc w:val="left"/>
      <w:pPr>
        <w:ind w:left="5140" w:hanging="360"/>
      </w:pPr>
    </w:lvl>
    <w:lvl w:ilvl="7" w:tplc="04190019" w:tentative="1">
      <w:start w:val="1"/>
      <w:numFmt w:val="lowerLetter"/>
      <w:lvlText w:val="%8."/>
      <w:lvlJc w:val="left"/>
      <w:pPr>
        <w:ind w:left="5860" w:hanging="360"/>
      </w:pPr>
    </w:lvl>
    <w:lvl w:ilvl="8" w:tplc="041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20FF13B9"/>
    <w:multiLevelType w:val="hybridMultilevel"/>
    <w:tmpl w:val="7F487D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2C0E50"/>
    <w:multiLevelType w:val="multilevel"/>
    <w:tmpl w:val="F6B4E31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6" w15:restartNumberingAfterBreak="0">
    <w:nsid w:val="24F34748"/>
    <w:multiLevelType w:val="hybridMultilevel"/>
    <w:tmpl w:val="EFB48F72"/>
    <w:lvl w:ilvl="0" w:tplc="D99E26E8">
      <w:start w:val="3"/>
      <w:numFmt w:val="decimal"/>
      <w:lvlText w:val="%1."/>
      <w:lvlJc w:val="left"/>
      <w:pPr>
        <w:ind w:left="1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0" w:hanging="360"/>
      </w:pPr>
    </w:lvl>
    <w:lvl w:ilvl="2" w:tplc="0419001B" w:tentative="1">
      <w:start w:val="1"/>
      <w:numFmt w:val="lowerRoman"/>
      <w:lvlText w:val="%3."/>
      <w:lvlJc w:val="right"/>
      <w:pPr>
        <w:ind w:left="2620" w:hanging="180"/>
      </w:pPr>
    </w:lvl>
    <w:lvl w:ilvl="3" w:tplc="0419000F" w:tentative="1">
      <w:start w:val="1"/>
      <w:numFmt w:val="decimal"/>
      <w:lvlText w:val="%4."/>
      <w:lvlJc w:val="left"/>
      <w:pPr>
        <w:ind w:left="3340" w:hanging="360"/>
      </w:pPr>
    </w:lvl>
    <w:lvl w:ilvl="4" w:tplc="04190019" w:tentative="1">
      <w:start w:val="1"/>
      <w:numFmt w:val="lowerLetter"/>
      <w:lvlText w:val="%5."/>
      <w:lvlJc w:val="left"/>
      <w:pPr>
        <w:ind w:left="4060" w:hanging="360"/>
      </w:pPr>
    </w:lvl>
    <w:lvl w:ilvl="5" w:tplc="0419001B" w:tentative="1">
      <w:start w:val="1"/>
      <w:numFmt w:val="lowerRoman"/>
      <w:lvlText w:val="%6."/>
      <w:lvlJc w:val="right"/>
      <w:pPr>
        <w:ind w:left="4780" w:hanging="180"/>
      </w:pPr>
    </w:lvl>
    <w:lvl w:ilvl="6" w:tplc="0419000F" w:tentative="1">
      <w:start w:val="1"/>
      <w:numFmt w:val="decimal"/>
      <w:lvlText w:val="%7."/>
      <w:lvlJc w:val="left"/>
      <w:pPr>
        <w:ind w:left="5500" w:hanging="360"/>
      </w:pPr>
    </w:lvl>
    <w:lvl w:ilvl="7" w:tplc="04190019" w:tentative="1">
      <w:start w:val="1"/>
      <w:numFmt w:val="lowerLetter"/>
      <w:lvlText w:val="%8."/>
      <w:lvlJc w:val="left"/>
      <w:pPr>
        <w:ind w:left="6220" w:hanging="360"/>
      </w:pPr>
    </w:lvl>
    <w:lvl w:ilvl="8" w:tplc="0419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7" w15:restartNumberingAfterBreak="0">
    <w:nsid w:val="25295C88"/>
    <w:multiLevelType w:val="hybridMultilevel"/>
    <w:tmpl w:val="8348FD9E"/>
    <w:lvl w:ilvl="0" w:tplc="AE2096D8">
      <w:start w:val="3"/>
      <w:numFmt w:val="decimal"/>
      <w:lvlText w:val="%1."/>
      <w:lvlJc w:val="left"/>
      <w:pPr>
        <w:ind w:left="1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0" w:hanging="360"/>
      </w:pPr>
    </w:lvl>
    <w:lvl w:ilvl="2" w:tplc="0419001B" w:tentative="1">
      <w:start w:val="1"/>
      <w:numFmt w:val="lowerRoman"/>
      <w:lvlText w:val="%3."/>
      <w:lvlJc w:val="right"/>
      <w:pPr>
        <w:ind w:left="2620" w:hanging="180"/>
      </w:pPr>
    </w:lvl>
    <w:lvl w:ilvl="3" w:tplc="0419000F" w:tentative="1">
      <w:start w:val="1"/>
      <w:numFmt w:val="decimal"/>
      <w:lvlText w:val="%4."/>
      <w:lvlJc w:val="left"/>
      <w:pPr>
        <w:ind w:left="3340" w:hanging="360"/>
      </w:pPr>
    </w:lvl>
    <w:lvl w:ilvl="4" w:tplc="04190019" w:tentative="1">
      <w:start w:val="1"/>
      <w:numFmt w:val="lowerLetter"/>
      <w:lvlText w:val="%5."/>
      <w:lvlJc w:val="left"/>
      <w:pPr>
        <w:ind w:left="4060" w:hanging="360"/>
      </w:pPr>
    </w:lvl>
    <w:lvl w:ilvl="5" w:tplc="0419001B" w:tentative="1">
      <w:start w:val="1"/>
      <w:numFmt w:val="lowerRoman"/>
      <w:lvlText w:val="%6."/>
      <w:lvlJc w:val="right"/>
      <w:pPr>
        <w:ind w:left="4780" w:hanging="180"/>
      </w:pPr>
    </w:lvl>
    <w:lvl w:ilvl="6" w:tplc="0419000F" w:tentative="1">
      <w:start w:val="1"/>
      <w:numFmt w:val="decimal"/>
      <w:lvlText w:val="%7."/>
      <w:lvlJc w:val="left"/>
      <w:pPr>
        <w:ind w:left="5500" w:hanging="360"/>
      </w:pPr>
    </w:lvl>
    <w:lvl w:ilvl="7" w:tplc="04190019" w:tentative="1">
      <w:start w:val="1"/>
      <w:numFmt w:val="lowerLetter"/>
      <w:lvlText w:val="%8."/>
      <w:lvlJc w:val="left"/>
      <w:pPr>
        <w:ind w:left="6220" w:hanging="360"/>
      </w:pPr>
    </w:lvl>
    <w:lvl w:ilvl="8" w:tplc="0419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8" w15:restartNumberingAfterBreak="0">
    <w:nsid w:val="28481406"/>
    <w:multiLevelType w:val="multilevel"/>
    <w:tmpl w:val="B2169F9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 w15:restartNumberingAfterBreak="0">
    <w:nsid w:val="379938B0"/>
    <w:multiLevelType w:val="multilevel"/>
    <w:tmpl w:val="1382E94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382A5D98"/>
    <w:multiLevelType w:val="multilevel"/>
    <w:tmpl w:val="A6826DF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3136700"/>
    <w:multiLevelType w:val="multilevel"/>
    <w:tmpl w:val="5418A6F8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4C9A7E7F"/>
    <w:multiLevelType w:val="multilevel"/>
    <w:tmpl w:val="2D56A5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37B0872"/>
    <w:multiLevelType w:val="hybridMultilevel"/>
    <w:tmpl w:val="B0123F78"/>
    <w:lvl w:ilvl="0" w:tplc="F2C05E86">
      <w:start w:val="4"/>
      <w:numFmt w:val="decimal"/>
      <w:lvlText w:val="%1."/>
      <w:lvlJc w:val="left"/>
      <w:pPr>
        <w:ind w:left="11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00" w:hanging="360"/>
      </w:pPr>
    </w:lvl>
    <w:lvl w:ilvl="2" w:tplc="0419001B" w:tentative="1">
      <w:start w:val="1"/>
      <w:numFmt w:val="lowerRoman"/>
      <w:lvlText w:val="%3."/>
      <w:lvlJc w:val="right"/>
      <w:pPr>
        <w:ind w:left="2620" w:hanging="180"/>
      </w:pPr>
    </w:lvl>
    <w:lvl w:ilvl="3" w:tplc="0419000F" w:tentative="1">
      <w:start w:val="1"/>
      <w:numFmt w:val="decimal"/>
      <w:lvlText w:val="%4."/>
      <w:lvlJc w:val="left"/>
      <w:pPr>
        <w:ind w:left="3340" w:hanging="360"/>
      </w:pPr>
    </w:lvl>
    <w:lvl w:ilvl="4" w:tplc="04190019" w:tentative="1">
      <w:start w:val="1"/>
      <w:numFmt w:val="lowerLetter"/>
      <w:lvlText w:val="%5."/>
      <w:lvlJc w:val="left"/>
      <w:pPr>
        <w:ind w:left="4060" w:hanging="360"/>
      </w:pPr>
    </w:lvl>
    <w:lvl w:ilvl="5" w:tplc="0419001B" w:tentative="1">
      <w:start w:val="1"/>
      <w:numFmt w:val="lowerRoman"/>
      <w:lvlText w:val="%6."/>
      <w:lvlJc w:val="right"/>
      <w:pPr>
        <w:ind w:left="4780" w:hanging="180"/>
      </w:pPr>
    </w:lvl>
    <w:lvl w:ilvl="6" w:tplc="0419000F" w:tentative="1">
      <w:start w:val="1"/>
      <w:numFmt w:val="decimal"/>
      <w:lvlText w:val="%7."/>
      <w:lvlJc w:val="left"/>
      <w:pPr>
        <w:ind w:left="5500" w:hanging="360"/>
      </w:pPr>
    </w:lvl>
    <w:lvl w:ilvl="7" w:tplc="04190019" w:tentative="1">
      <w:start w:val="1"/>
      <w:numFmt w:val="lowerLetter"/>
      <w:lvlText w:val="%8."/>
      <w:lvlJc w:val="left"/>
      <w:pPr>
        <w:ind w:left="6220" w:hanging="360"/>
      </w:pPr>
    </w:lvl>
    <w:lvl w:ilvl="8" w:tplc="0419001B" w:tentative="1">
      <w:start w:val="1"/>
      <w:numFmt w:val="lowerRoman"/>
      <w:lvlText w:val="%9."/>
      <w:lvlJc w:val="right"/>
      <w:pPr>
        <w:ind w:left="6940" w:hanging="180"/>
      </w:pPr>
    </w:lvl>
  </w:abstractNum>
  <w:num w:numId="1" w16cid:durableId="715273235">
    <w:abstractNumId w:val="10"/>
  </w:num>
  <w:num w:numId="2" w16cid:durableId="591011435">
    <w:abstractNumId w:val="4"/>
  </w:num>
  <w:num w:numId="3" w16cid:durableId="46883947">
    <w:abstractNumId w:val="12"/>
  </w:num>
  <w:num w:numId="4" w16cid:durableId="389350501">
    <w:abstractNumId w:val="3"/>
  </w:num>
  <w:num w:numId="5" w16cid:durableId="1644389420">
    <w:abstractNumId w:val="13"/>
  </w:num>
  <w:num w:numId="6" w16cid:durableId="480542411">
    <w:abstractNumId w:val="6"/>
  </w:num>
  <w:num w:numId="7" w16cid:durableId="1370299102">
    <w:abstractNumId w:val="7"/>
  </w:num>
  <w:num w:numId="8" w16cid:durableId="494690064">
    <w:abstractNumId w:val="0"/>
  </w:num>
  <w:num w:numId="9" w16cid:durableId="4479085">
    <w:abstractNumId w:val="2"/>
  </w:num>
  <w:num w:numId="10" w16cid:durableId="1028602041">
    <w:abstractNumId w:val="5"/>
  </w:num>
  <w:num w:numId="11" w16cid:durableId="178351340">
    <w:abstractNumId w:val="1"/>
  </w:num>
  <w:num w:numId="12" w16cid:durableId="875702674">
    <w:abstractNumId w:val="9"/>
  </w:num>
  <w:num w:numId="13" w16cid:durableId="1174609882">
    <w:abstractNumId w:val="11"/>
  </w:num>
  <w:num w:numId="14" w16cid:durableId="71389036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95B61"/>
    <w:rsid w:val="00017F79"/>
    <w:rsid w:val="000234B9"/>
    <w:rsid w:val="00052490"/>
    <w:rsid w:val="00065B9F"/>
    <w:rsid w:val="000937BD"/>
    <w:rsid w:val="000D2197"/>
    <w:rsid w:val="000F4A1B"/>
    <w:rsid w:val="000F5243"/>
    <w:rsid w:val="00171E9B"/>
    <w:rsid w:val="00185E93"/>
    <w:rsid w:val="001A1989"/>
    <w:rsid w:val="001B3AD5"/>
    <w:rsid w:val="001C78DA"/>
    <w:rsid w:val="001D4BFA"/>
    <w:rsid w:val="001E46CD"/>
    <w:rsid w:val="001F61C6"/>
    <w:rsid w:val="00220FC4"/>
    <w:rsid w:val="002306C4"/>
    <w:rsid w:val="00245805"/>
    <w:rsid w:val="002743FF"/>
    <w:rsid w:val="002B513F"/>
    <w:rsid w:val="002D4D17"/>
    <w:rsid w:val="0032292E"/>
    <w:rsid w:val="003A2DCC"/>
    <w:rsid w:val="003A6911"/>
    <w:rsid w:val="003B7827"/>
    <w:rsid w:val="003D1E8D"/>
    <w:rsid w:val="003D366C"/>
    <w:rsid w:val="0040656C"/>
    <w:rsid w:val="0043223D"/>
    <w:rsid w:val="00432FA6"/>
    <w:rsid w:val="00474235"/>
    <w:rsid w:val="00493929"/>
    <w:rsid w:val="004F4E3D"/>
    <w:rsid w:val="00562A93"/>
    <w:rsid w:val="00591291"/>
    <w:rsid w:val="005E2A30"/>
    <w:rsid w:val="005F454B"/>
    <w:rsid w:val="006077CE"/>
    <w:rsid w:val="00607F5E"/>
    <w:rsid w:val="006906C9"/>
    <w:rsid w:val="00695B61"/>
    <w:rsid w:val="006B1CEE"/>
    <w:rsid w:val="006F1BDF"/>
    <w:rsid w:val="007029AB"/>
    <w:rsid w:val="00744591"/>
    <w:rsid w:val="007526DE"/>
    <w:rsid w:val="007A7DC3"/>
    <w:rsid w:val="007D0369"/>
    <w:rsid w:val="007D4DC8"/>
    <w:rsid w:val="007F67CF"/>
    <w:rsid w:val="00812FD2"/>
    <w:rsid w:val="008238FA"/>
    <w:rsid w:val="00851E12"/>
    <w:rsid w:val="00874CB6"/>
    <w:rsid w:val="008F79C3"/>
    <w:rsid w:val="009336E9"/>
    <w:rsid w:val="00977B87"/>
    <w:rsid w:val="009974A1"/>
    <w:rsid w:val="00A02A6F"/>
    <w:rsid w:val="00A23A70"/>
    <w:rsid w:val="00A35036"/>
    <w:rsid w:val="00A36CC1"/>
    <w:rsid w:val="00A4278C"/>
    <w:rsid w:val="00A506CA"/>
    <w:rsid w:val="00A77263"/>
    <w:rsid w:val="00A82409"/>
    <w:rsid w:val="00B615F9"/>
    <w:rsid w:val="00B9050E"/>
    <w:rsid w:val="00B97A0A"/>
    <w:rsid w:val="00BA1569"/>
    <w:rsid w:val="00BB1812"/>
    <w:rsid w:val="00BB61B7"/>
    <w:rsid w:val="00BD7946"/>
    <w:rsid w:val="00BE1253"/>
    <w:rsid w:val="00BF36DF"/>
    <w:rsid w:val="00BF5F8D"/>
    <w:rsid w:val="00C36D98"/>
    <w:rsid w:val="00C40455"/>
    <w:rsid w:val="00C5216F"/>
    <w:rsid w:val="00C74138"/>
    <w:rsid w:val="00C8425C"/>
    <w:rsid w:val="00C87012"/>
    <w:rsid w:val="00CB220C"/>
    <w:rsid w:val="00CB3A70"/>
    <w:rsid w:val="00CC55C6"/>
    <w:rsid w:val="00D001BB"/>
    <w:rsid w:val="00D00EFB"/>
    <w:rsid w:val="00D13791"/>
    <w:rsid w:val="00D24727"/>
    <w:rsid w:val="00D35ABD"/>
    <w:rsid w:val="00D608AD"/>
    <w:rsid w:val="00D62190"/>
    <w:rsid w:val="00D950F1"/>
    <w:rsid w:val="00DA3A42"/>
    <w:rsid w:val="00E1407E"/>
    <w:rsid w:val="00E43D94"/>
    <w:rsid w:val="00E86AEB"/>
    <w:rsid w:val="00E92FF8"/>
    <w:rsid w:val="00EA29F2"/>
    <w:rsid w:val="00EB2313"/>
    <w:rsid w:val="00EC1649"/>
    <w:rsid w:val="00F214FF"/>
    <w:rsid w:val="00F27DDB"/>
    <w:rsid w:val="00F85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D7F0149"/>
  <w15:docId w15:val="{73CF95D6-92BF-4CD9-90F7-3CB9F759F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paragraph" w:styleId="1">
    <w:name w:val="heading 1"/>
    <w:basedOn w:val="a"/>
    <w:next w:val="a"/>
    <w:link w:val="10"/>
    <w:uiPriority w:val="9"/>
    <w:qFormat/>
    <w:rsid w:val="00EB2313"/>
    <w:pPr>
      <w:keepNext/>
      <w:snapToGrid w:val="0"/>
      <w:spacing w:before="240" w:after="60"/>
      <w:ind w:firstLine="0"/>
      <w:outlineLvl w:val="0"/>
    </w:pPr>
    <w:rPr>
      <w:rFonts w:ascii="Cambria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5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character" w:customStyle="1" w:styleId="10">
    <w:name w:val="Заголовок 1 Знак"/>
    <w:basedOn w:val="a0"/>
    <w:link w:val="1"/>
    <w:uiPriority w:val="9"/>
    <w:rsid w:val="00EB2313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customStyle="1" w:styleId="ConsPlusNormal">
    <w:name w:val="ConsPlusNormal"/>
    <w:rsid w:val="00EB231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B231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2">
    <w:name w:val="Основной текст (2)_"/>
    <w:basedOn w:val="a0"/>
    <w:link w:val="20"/>
    <w:rsid w:val="00EB231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Заголовок №2_"/>
    <w:basedOn w:val="a0"/>
    <w:link w:val="22"/>
    <w:rsid w:val="00EB2313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B2313"/>
    <w:pPr>
      <w:widowControl w:val="0"/>
      <w:shd w:val="clear" w:color="auto" w:fill="FFFFFF"/>
      <w:spacing w:line="298" w:lineRule="exact"/>
      <w:ind w:firstLine="0"/>
    </w:pPr>
    <w:rPr>
      <w:rFonts w:cs="Times New Roman"/>
      <w:sz w:val="26"/>
      <w:szCs w:val="26"/>
    </w:rPr>
  </w:style>
  <w:style w:type="paragraph" w:customStyle="1" w:styleId="22">
    <w:name w:val="Заголовок №2"/>
    <w:basedOn w:val="a"/>
    <w:link w:val="21"/>
    <w:rsid w:val="00EB2313"/>
    <w:pPr>
      <w:widowControl w:val="0"/>
      <w:shd w:val="clear" w:color="auto" w:fill="FFFFFF"/>
      <w:spacing w:before="600" w:after="300" w:line="0" w:lineRule="atLeast"/>
      <w:ind w:firstLine="0"/>
      <w:jc w:val="both"/>
      <w:outlineLvl w:val="1"/>
    </w:pPr>
    <w:rPr>
      <w:rFonts w:cs="Times New Roman"/>
      <w:b/>
      <w:bCs/>
      <w:sz w:val="22"/>
    </w:rPr>
  </w:style>
  <w:style w:type="character" w:customStyle="1" w:styleId="ac">
    <w:name w:val="Колонтитул_"/>
    <w:basedOn w:val="a0"/>
    <w:link w:val="ad"/>
    <w:rsid w:val="00EB231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ad">
    <w:name w:val="Колонтитул"/>
    <w:basedOn w:val="a"/>
    <w:link w:val="ac"/>
    <w:rsid w:val="00EB2313"/>
    <w:pPr>
      <w:widowControl w:val="0"/>
      <w:shd w:val="clear" w:color="auto" w:fill="FFFFFF"/>
      <w:spacing w:after="180" w:line="0" w:lineRule="atLeast"/>
      <w:ind w:firstLine="0"/>
      <w:jc w:val="center"/>
    </w:pPr>
    <w:rPr>
      <w:rFonts w:cs="Times New Roman"/>
      <w:b/>
      <w:bCs/>
      <w:sz w:val="26"/>
      <w:szCs w:val="26"/>
    </w:rPr>
  </w:style>
  <w:style w:type="character" w:customStyle="1" w:styleId="30">
    <w:name w:val="Основной текст (3)_"/>
    <w:basedOn w:val="a0"/>
    <w:link w:val="31"/>
    <w:rsid w:val="00EB2313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EB2313"/>
    <w:pPr>
      <w:widowControl w:val="0"/>
      <w:shd w:val="clear" w:color="auto" w:fill="FFFFFF"/>
      <w:spacing w:after="1020" w:line="298" w:lineRule="exact"/>
      <w:ind w:hanging="1360"/>
      <w:jc w:val="right"/>
    </w:pPr>
    <w:rPr>
      <w:rFonts w:cs="Times New Roman"/>
      <w:b/>
      <w:bCs/>
      <w:sz w:val="22"/>
    </w:rPr>
  </w:style>
  <w:style w:type="character" w:customStyle="1" w:styleId="211pt">
    <w:name w:val="Основной текст (2) + 11 pt"/>
    <w:basedOn w:val="2"/>
    <w:rsid w:val="00EB23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4">
    <w:name w:val="Подпись к таблице (4)_"/>
    <w:basedOn w:val="a0"/>
    <w:link w:val="40"/>
    <w:rsid w:val="00EB231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40">
    <w:name w:val="Подпись к таблице (4)"/>
    <w:basedOn w:val="a"/>
    <w:link w:val="4"/>
    <w:rsid w:val="00EB2313"/>
    <w:pPr>
      <w:widowControl w:val="0"/>
      <w:shd w:val="clear" w:color="auto" w:fill="FFFFFF"/>
      <w:spacing w:line="0" w:lineRule="atLeast"/>
      <w:ind w:firstLine="0"/>
    </w:pPr>
    <w:rPr>
      <w:rFonts w:cs="Times New Roman"/>
      <w:sz w:val="26"/>
      <w:szCs w:val="26"/>
    </w:rPr>
  </w:style>
  <w:style w:type="character" w:customStyle="1" w:styleId="23">
    <w:name w:val="Основной текст (2) + Курсив"/>
    <w:basedOn w:val="2"/>
    <w:rsid w:val="00EB231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5">
    <w:name w:val="Подпись к таблице (5)"/>
    <w:basedOn w:val="a0"/>
    <w:rsid w:val="00EB23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12pt">
    <w:name w:val="Основной текст (2) + 12 pt;Полужирный"/>
    <w:basedOn w:val="2"/>
    <w:rsid w:val="00EB23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4">
    <w:name w:val="Подпись к таблице (2)_"/>
    <w:basedOn w:val="a0"/>
    <w:link w:val="25"/>
    <w:rsid w:val="00EB2313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5">
    <w:name w:val="Подпись к таблице (2)"/>
    <w:basedOn w:val="a"/>
    <w:link w:val="24"/>
    <w:rsid w:val="00EB2313"/>
    <w:pPr>
      <w:widowControl w:val="0"/>
      <w:shd w:val="clear" w:color="auto" w:fill="FFFFFF"/>
      <w:spacing w:line="0" w:lineRule="atLeast"/>
      <w:ind w:firstLine="0"/>
    </w:pPr>
    <w:rPr>
      <w:rFonts w:cs="Times New Roman"/>
      <w:b/>
      <w:bCs/>
      <w:sz w:val="22"/>
    </w:rPr>
  </w:style>
  <w:style w:type="character" w:styleId="ae">
    <w:name w:val="annotation reference"/>
    <w:basedOn w:val="a0"/>
    <w:uiPriority w:val="99"/>
    <w:semiHidden/>
    <w:unhideWhenUsed/>
    <w:rsid w:val="00EB2313"/>
    <w:rPr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EB2313"/>
    <w:pPr>
      <w:spacing w:after="200"/>
      <w:ind w:firstLine="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rsid w:val="00EB2313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B231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EB2313"/>
    <w:rPr>
      <w:b/>
      <w:bCs/>
      <w:sz w:val="20"/>
      <w:szCs w:val="20"/>
    </w:rPr>
  </w:style>
  <w:style w:type="character" w:styleId="af3">
    <w:name w:val="Hyperlink"/>
    <w:basedOn w:val="a0"/>
    <w:uiPriority w:val="99"/>
    <w:unhideWhenUsed/>
    <w:rsid w:val="00EB2313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EB2313"/>
    <w:pPr>
      <w:spacing w:after="0" w:line="240" w:lineRule="auto"/>
    </w:pPr>
  </w:style>
  <w:style w:type="paragraph" w:styleId="af5">
    <w:name w:val="No Spacing"/>
    <w:uiPriority w:val="1"/>
    <w:qFormat/>
    <w:rsid w:val="00EB23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f">
    <w:name w:val="d_f"/>
    <w:basedOn w:val="a0"/>
    <w:rsid w:val="00EB2313"/>
  </w:style>
  <w:style w:type="character" w:customStyle="1" w:styleId="un">
    <w:name w:val="u_n"/>
    <w:basedOn w:val="a0"/>
    <w:rsid w:val="00EB2313"/>
  </w:style>
  <w:style w:type="paragraph" w:customStyle="1" w:styleId="s3">
    <w:name w:val="s_3"/>
    <w:basedOn w:val="a"/>
    <w:rsid w:val="00EB2313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paragraph" w:customStyle="1" w:styleId="s1">
    <w:name w:val="s_1"/>
    <w:basedOn w:val="a"/>
    <w:rsid w:val="00EB2313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paragraph" w:customStyle="1" w:styleId="s16">
    <w:name w:val="s_16"/>
    <w:basedOn w:val="a"/>
    <w:rsid w:val="00EB2313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EB2313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styleId="af6">
    <w:name w:val="Emphasis"/>
    <w:basedOn w:val="a0"/>
    <w:uiPriority w:val="20"/>
    <w:qFormat/>
    <w:rsid w:val="00EB2313"/>
    <w:rPr>
      <w:i/>
      <w:iCs/>
    </w:rPr>
  </w:style>
  <w:style w:type="paragraph" w:customStyle="1" w:styleId="msonormal0">
    <w:name w:val="msonormal"/>
    <w:basedOn w:val="a"/>
    <w:rsid w:val="00EB2313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entry">
    <w:name w:val="entry"/>
    <w:basedOn w:val="a0"/>
    <w:rsid w:val="00EB23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простой.dotx</Template>
  <TotalTime>45</TotalTime>
  <Pages>58</Pages>
  <Words>13727</Words>
  <Characters>78244</Characters>
  <Application>Microsoft Office Word</Application>
  <DocSecurity>0</DocSecurity>
  <Lines>652</Lines>
  <Paragraphs>183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91788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Махнина Дина Владимировна</dc:creator>
  <cp:lastModifiedBy>Anna Purgina</cp:lastModifiedBy>
  <cp:revision>9</cp:revision>
  <cp:lastPrinted>2023-11-24T12:54:00Z</cp:lastPrinted>
  <dcterms:created xsi:type="dcterms:W3CDTF">2023-11-24T13:20:00Z</dcterms:created>
  <dcterms:modified xsi:type="dcterms:W3CDTF">2023-11-26T13:02:00Z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Директор департамента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Л.М. Андреева</vt:lpwstr>
  </property>
  <property fmtid="{D5CDD505-2E9C-101B-9397-08002B2CF9AE}" pid="5" name="Содержание">
    <vt:lpwstr>О внесении изменений в приказ департамента труда и социальной поддержки населения Ярославской области от 29.06.2012 № 54-12</vt:lpwstr>
  </property>
</Properties>
</file>